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3016" w14:paraId="e31301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54C25">
        <w:t>7403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25">
        <w:t xml:space="preserve">29.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54C25">
        <w:t xml:space="preserve">SARK-ADAPTING d.o.o., Zagreb, Njegoševa 9A </w:t>
      </w:r>
      <w:r w:rsidR="00AC4528">
        <w:t>(OIB</w:t>
      </w:r>
      <w:r w:rsidR="00CB0338">
        <w:t>:</w:t>
      </w:r>
      <w:r w:rsidR="00954C25">
        <w:t xml:space="preserve"> 53153010313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54C25">
        <w:t xml:space="preserve">5.356,72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4C25">
        <w:t xml:space="preserve">29.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588C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54C25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05F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7403</izvorni_sadrzaj>
    <derivirana_varijabla naziv="DomainObject.Predmet.Broj_1">7403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St-7403/2015</izvorni_sadrzaj>
    <derivirana_varijabla naziv="DomainObject.Predmet.OznakaBroj_1">St-7403/2015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SARK-ADAPTING d.o.o. zastupanog po punomoćniku Miljenko Drobac</izvorni_sadrzaj>
    <derivirana_varijabla naziv="DomainObject.Predmet.ProtustrankaFormated_1">  SARK-ADAPTING d.o.o. zastupanog po punomoćniku Miljenko Drobac</derivirana_varijabla>
  </DomainObject.Predmet.ProtustrankaFormated>
  <DomainObject.Predmet.ProtustrankaFormatedOIB>
    <izvorni_sadrzaj>  SARK-ADAPTING d.o.o., OIB 53153010313 zastupanog po punomoćniku Miljenko Drobac</izvorni_sadrzaj>
    <derivirana_varijabla naziv="DomainObject.Predmet.ProtustrankaFormatedOIB_1">  SARK-ADAPTING d.o.o., OIB 53153010313 zastupanog po punomoćniku Miljenko Drobac</derivirana_varijabla>
  </DomainObject.Predmet.ProtustrankaFormatedOIB>
  <DomainObject.Predmet.ProtustrankaFormatedWithAdress>
    <izvorni_sadrzaj> SARK-ADAPTING d.o.o., Njegoševa 9 A, 10000 Zagreb zastupanog po punomoćniku Miljenko Drobac</izvorni_sadrzaj>
    <derivirana_varijabla naziv="DomainObject.Predmet.ProtustrankaFormatedWithAdress_1"> SARK-ADAPTING d.o.o., Njegoševa 9 A, 10000 Zagreb zastupanog po punomoćniku Miljenko Drobac</derivirana_varijabla>
  </DomainObject.Predmet.ProtustrankaFormatedWithAdress>
  <DomainObject.Predmet.ProtustrankaFormatedWithAdressOIB>
    <izvorni_sadrzaj> SARK-ADAPTING d.o.o., OIB 53153010313, Njegoševa 9 A, 10000 Zagreb zastupanog po punomoćniku Miljenko Drobac</izvorni_sadrzaj>
    <derivirana_varijabla naziv="DomainObject.Predmet.ProtustrankaFormatedWithAdressOIB_1"> SARK-ADAPTING d.o.o., OIB 53153010313, Njegoševa 9 A, 10000 Zagreb zastupanog po punomoćniku Miljenko Drobac</derivirana_varijabla>
  </DomainObject.Predmet.ProtustrankaFormatedWithAdressOIB>
  <DomainObject.Predmet.ProtustrankaWithAdress>
    <izvorni_sadrzaj>SARK-ADAPTING d.o.o. Njegoševa 9 A, 10000 Zagreb</izvorni_sadrzaj>
    <derivirana_varijabla naziv="DomainObject.Predmet.ProtustrankaWithAdress_1">SARK-ADAPTING d.o.o. Njegoševa 9 A, 10000 Zagreb</derivirana_varijabla>
  </DomainObject.Predmet.ProtustrankaWithAdress>
  <DomainObject.Predmet.ProtustrankaWithAdressOIB>
    <izvorni_sadrzaj>SARK-ADAPTING d.o.o., OIB 53153010313, Njegoševa 9 A, 10000 Zagreb</izvorni_sadrzaj>
    <derivirana_varijabla naziv="DomainObject.Predmet.ProtustrankaWithAdressOIB_1">SARK-ADAPTING d.o.o., OIB 53153010313, Njegoševa 9 A, 10000 Zagreb</derivirana_varijabla>
  </DomainObject.Predmet.ProtustrankaWithAdressOIB>
  <DomainObject.Predmet.ProtustrankaNazivFormated>
    <izvorni_sadrzaj>SARK-ADAPTING d.o.o.</izvorni_sadrzaj>
    <derivirana_varijabla naziv="DomainObject.Predmet.ProtustrankaNazivFormated_1">SARK-ADAPTING d.o.o.</derivirana_varijabla>
  </DomainObject.Predmet.ProtustrankaNazivFormated>
  <DomainObject.Predmet.ProtustrankaNazivFormatedOIB>
    <izvorni_sadrzaj>SARK-ADAPTING d.o.o., OIB 53153010313</izvorni_sadrzaj>
    <derivirana_varijabla naziv="DomainObject.Predmet.ProtustrankaNazivFormatedOIB_1">SARK-ADAPTING d.o.o., OIB 53153010313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SARK-ADAPTING d.o.o. zastupanog po punomoćniku Miljenko Drobac</item>
    </izvorni_sadrzaj>
    <derivirana_varijabla naziv="DomainObject.Predmet.ProtuStrankaListFormated_1">
      <item>SARK-ADAPTING d.o.o. zastupanog po punomoćniku Miljenko Drobac</item>
    </derivirana_varijabla>
  </DomainObject.Predmet.ProtuStrankaListFormated>
  <DomainObject.Predmet.ProtuStrankaListFormatedOIB>
    <izvorni_sadrzaj>
      <item>SARK-ADAPTING d.o.o., OIB 53153010313 zastupanog po punomoćniku Miljenko Drobac</item>
    </izvorni_sadrzaj>
    <derivirana_varijabla naziv="DomainObject.Predmet.ProtuStrankaListFormatedOIB_1">
      <item>SARK-ADAPTING d.o.o., OIB 53153010313 zastupanog po punomoćniku Miljenko Drobac</item>
    </derivirana_varijabla>
  </DomainObject.Predmet.ProtuStrankaListFormatedOIB>
  <DomainObject.Predmet.ProtuStrankaListFormatedWithAdress>
    <izvorni_sadrzaj>
      <item>SARK-ADAPTING d.o.o., Njegoševa 9 A, 10000 Zagreb zastupanog po punomoćniku Miljenko Drobac</item>
    </izvorni_sadrzaj>
    <derivirana_varijabla naziv="DomainObject.Predmet.ProtuStrankaListFormatedWithAdress_1">
      <item>SARK-ADAPTING d.o.o., Njegoševa 9 A, 10000 Zagreb zastupanog po punomoćniku Miljenko Drobac</item>
    </derivirana_varijabla>
  </DomainObject.Predmet.ProtuStrankaListFormatedWithAdress>
  <DomainObject.Predmet.ProtuStrankaListFormatedWithAdressOIB>
    <izvorni_sadrzaj>
      <item>SARK-ADAPTING d.o.o., OIB 53153010313, Njegoševa 9 A, 10000 Zagreb zastupanog po punomoćniku Miljenko Drobac</item>
    </izvorni_sadrzaj>
    <derivirana_varijabla naziv="DomainObject.Predmet.ProtuStrankaListFormatedWithAdressOIB_1">
      <item>SARK-ADAPTING d.o.o., OIB 53153010313, Njegoševa 9 A, 10000 Zagreb zastupanog po punomoćniku Miljenko Drobac</item>
    </derivirana_varijabla>
  </DomainObject.Predmet.ProtuStrankaListFormatedWithAdressOIB>
  <DomainObject.Predmet.ProtuStrankaListNazivFormated>
    <izvorni_sadrzaj>
      <item>SARK-ADAPTING d.o.o.</item>
    </izvorni_sadrzaj>
    <derivirana_varijabla naziv="DomainObject.Predmet.ProtuStrankaListNazivFormated_1">
      <item>SARK-ADAPTING d.o.o.</item>
    </derivirana_varijabla>
  </DomainObject.Predmet.ProtuStrankaListNazivFormated>
  <DomainObject.Predmet.ProtuStrankaListNazivFormatedOIB>
    <izvorni_sadrzaj>
      <item>SARK-ADAPTING d.o.o., OIB 53153010313</item>
    </izvorni_sadrzaj>
    <derivirana_varijabla naziv="DomainObject.Predmet.ProtuStrankaListNazivFormatedOIB_1">
      <item>SARK-ADAPTING d.o.o., OIB 53153010313</item>
    </derivirana_varijabla>
  </DomainObject.Predmet.ProtuStrankaListNazivFormatedOIB>
  <DomainObject.Predmet.OstaliListFormated>
    <izvorni_sadrzaj>
      <item>Miljenko Drobac punomoćnik sudionika u postupku SARK-ADAPTING d.o.o.</item>
    </izvorni_sadrzaj>
    <derivirana_varijabla naziv="DomainObject.Predmet.OstaliListFormated_1">
      <item>Miljenko Drobac punomoćnik sudionika u postupku SARK-ADAPTING d.o.o.</item>
    </derivirana_varijabla>
  </DomainObject.Predmet.OstaliListFormated>
  <DomainObject.Predmet.OstaliListFormatedOIB>
    <izvorni_sadrzaj>
      <item>Miljenko Drobac, OIB 12512912946 punomoćnik sudionika u postupku SARK-ADAPTING d.o.o.</item>
    </izvorni_sadrzaj>
    <derivirana_varijabla naziv="DomainObject.Predmet.OstaliListFormatedOIB_1">
      <item>Miljenko Drobac, OIB 12512912946 punomoćnik sudionika u postupku SARK-ADAPTING d.o.o.</item>
    </derivirana_varijabla>
  </DomainObject.Predmet.OstaliListFormatedOIB>
  <DomainObject.Predmet.OstaliListFormatedWithAdress>
    <izvorni_sadrzaj>
      <item>Miljenko Drobac, Gređani 5u, 44415 Gređani punomoćnik sudionika u postupku SARK-ADAPTING d.o.o.</item>
    </izvorni_sadrzaj>
    <derivirana_varijabla naziv="DomainObject.Predmet.OstaliListFormatedWithAdress_1">
      <item>Miljenko Drobac, Gređani 5u, 44415 Gređani punomoćnik sudionika u postupku SARK-ADAPTING d.o.o.</item>
    </derivirana_varijabla>
  </DomainObject.Predmet.OstaliListFormatedWithAdress>
  <DomainObject.Predmet.OstaliListFormatedWithAdressOIB>
    <izvorni_sadrzaj>
      <item>Miljenko Drobac, OIB 12512912946, Gređani 5u, 44415 Gređani punomoćnik sudionika u postupku SARK-ADAPTING d.o.o.</item>
    </izvorni_sadrzaj>
    <derivirana_varijabla naziv="DomainObject.Predmet.OstaliListFormatedWithAdressOIB_1">
      <item>Miljenko Drobac, OIB 12512912946, Gređani 5u, 44415 Gređani punomoćnik sudionika u postupku SARK-ADAPTING d.o.o.</item>
    </derivirana_varijabla>
  </DomainObject.Predmet.OstaliListFormatedWithAdressOIB>
  <DomainObject.Predmet.OstaliListNazivFormated>
    <izvorni_sadrzaj>
      <item>Miljenko Drobac</item>
    </izvorni_sadrzaj>
    <derivirana_varijabla naziv="DomainObject.Predmet.OstaliListNazivFormated_1">
      <item>Miljenko Drobac</item>
    </derivirana_varijabla>
  </DomainObject.Predmet.OstaliListNazivFormated>
  <DomainObject.Predmet.OstaliListNazivFormatedOIB>
    <izvorni_sadrzaj>
      <item>Miljenko Drobac, OIB 12512912946</item>
    </izvorni_sadrzaj>
    <derivirana_varijabla naziv="DomainObject.Predmet.OstaliListNazivFormatedOIB_1">
      <item>Miljenko Drobac, OIB 12512912946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SARK-ADAPTING d.o.o.</izvorni_sadrzaj>
    <derivirana_varijabla naziv="DomainObject.Predmet.ProtustrankaIDrugi_1">SARK-ADAPTING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SARK-ADAPTING d.o.o., OIB 53153010313, Njegoševa 9 A, 10000 Zagreb</izvorni_sadrzaj>
    <derivirana_varijabla naziv="DomainObject.Predmet.ProtustrankaIDrugiAdressOIB_1">SARK-ADAPTING d.o.o., OIB 53153010313, Njegoševa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SARK-ADAPTING d.o.o.</item>
      <item>Miljenko Drobac</item>
    </izvorni_sadrzaj>
    <derivirana_varijabla naziv="DomainObject.Predmet.SudioniciListNaziv_1">
      <item>FINA Regionalni centar Zagreb</item>
      <item>SARK-ADAPTING d.o.o.</item>
      <item>Miljenko Drobac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SARK-ADAPTING d.o.o., OIB 53153010313, Njegoševa 9 A,10000 Zagreb</item>
      <item>Miljenko Drobac, OIB 12512912946, Gređani 5u,44415 Gređani</item>
    </izvorni_sadrzaj>
    <derivirana_varijabla naziv="DomainObject.Predmet.SudioniciListAdressOIB_1">
      <item>FINA Regionalni centar Zagreb, OIB 85821130368, Trg svibanjskih žrtava 1995. br. 1,10000 Zagreb</item>
      <item>SARK-ADAPTING d.o.o., OIB 53153010313, Njegoševa 9 A,10000 Zagreb</item>
      <item>Miljenko Drobac, OIB 12512912946, Gređani 5u,44415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53153010313</item>
      <item>, OIB 12512912946</item>
    </izvorni_sadrzaj>
    <derivirana_varijabla naziv="DomainObject.Predmet.SudioniciListNazivOIB_1">
      <item>, OIB 85821130368</item>
      <item>, OIB 53153010313</item>
      <item>, OIB 12512912946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2015-12-29T07:20:00Z</dcterms:created>
  <dc:creator>ilukac</dc:creator>
  <cp:lastModifiedBy>Anita Ban</cp:lastModifiedBy>
  <cp:lastPrinted>2015-11-18T13:13:00Z</cp:lastPrinted>
  <dcterms:modified xmlns:xsi="http://www.w3.org/2001/XMLSchema-instance" xsi:type="dcterms:W3CDTF">2015-12-29T07:24:00Z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