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bd02" w14:paraId="2babd02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>
      <w:pPr>
        <w:rPr>
          <w:bCs/>
        </w:rPr>
      </w:pPr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4C40" w:rsidP="00671A4A" w:rsidR="006F4C40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163EC4" w:rsidP="00111BA0" w:rsidR="00082277" w:rsidRPr="005600E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ASPESA LOGISTIC d.o.o., </w:t>
      </w:r>
      <w:proofErr w:type="spellStart"/>
      <w:r>
        <w:t>Ježdovec</w:t>
      </w:r>
      <w:proofErr w:type="spellEnd"/>
      <w:r>
        <w:t xml:space="preserve">, </w:t>
      </w:r>
      <w:proofErr w:type="spellStart"/>
      <w:r>
        <w:t>Keseri</w:t>
      </w:r>
      <w:proofErr w:type="spellEnd"/>
      <w:r>
        <w:t xml:space="preserve"> 4/Z/1, MBS: 080962105, OIB: 10573504969</w:t>
      </w:r>
      <w:r w:rsidR="006E06E8">
        <w:rPr>
          <w:color w:val="000000"/>
        </w:rPr>
        <w:t>, dana 2</w:t>
      </w:r>
      <w:r w:rsidR="00603222">
        <w:rPr>
          <w:color w:val="000000"/>
        </w:rPr>
        <w:t xml:space="preserve">. </w:t>
      </w:r>
      <w:r w:rsidR="005D5244">
        <w:rPr>
          <w:color w:val="000000"/>
        </w:rPr>
        <w:t>ožujka</w:t>
      </w:r>
      <w:r w:rsidR="00603222">
        <w:rPr>
          <w:color w:val="000000"/>
        </w:rPr>
        <w:t xml:space="preserve"> 2018. godine</w:t>
      </w:r>
    </w:p>
    <w:p w:rsidRDefault="00A46918" w:rsidP="002700FC" w:rsidR="00A46918">
      <w:pPr>
        <w:jc w:val="both"/>
      </w:pPr>
    </w:p>
    <w:p w:rsidRDefault="005D5244" w:rsidP="002700FC" w:rsidR="005D524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6E7B63">
        <w:t xml:space="preserve">ASPESA LOGISTIC d.o.o., </w:t>
      </w:r>
      <w:proofErr w:type="spellStart"/>
      <w:r w:rsidR="006E7B63">
        <w:t>Ježdovec</w:t>
      </w:r>
      <w:proofErr w:type="spellEnd"/>
      <w:r w:rsidR="006E7B63">
        <w:t xml:space="preserve">, </w:t>
      </w:r>
      <w:proofErr w:type="spellStart"/>
      <w:r w:rsidR="006E7B63">
        <w:t>Keseri</w:t>
      </w:r>
      <w:proofErr w:type="spellEnd"/>
      <w:r w:rsidR="006E7B63">
        <w:t xml:space="preserve"> 4/Z/1, MBS: 080962105, OIB: 10573504969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6E7B63">
        <w:t>1304</w:t>
      </w:r>
      <w:r w:rsidR="000975FD" w:rsidRPr="005600E4">
        <w:t>-</w:t>
      </w:r>
      <w:r w:rsidR="00111BA0">
        <w:t>17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E3105A">
        <w:t>35.947,30</w:t>
      </w:r>
      <w:r w:rsidR="00E3105A" w:rsidRPr="005600E4">
        <w:t xml:space="preserve"> </w:t>
      </w:r>
      <w:r w:rsidR="000975FD" w:rsidRPr="005600E4">
        <w:t xml:space="preserve">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3.Ako osobe koje imaju pravni interes da se</w:t>
      </w:r>
      <w:r w:rsidR="004B5B7A" w:rsidRPr="005600E4">
        <w:t xml:space="preserve"> provede stečajni postupak nad </w:t>
      </w:r>
      <w:r w:rsidRPr="005600E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455930" w:rsidP="006E7B63" w:rsidR="006E7B63">
      <w:pPr>
        <w:ind w:firstLine="708"/>
        <w:jc w:val="both"/>
      </w:pPr>
      <w:r w:rsidRPr="005600E4">
        <w:t xml:space="preserve">Predlagatelj </w:t>
      </w:r>
      <w:r w:rsidR="006E7B63">
        <w:t xml:space="preserve">Financijska agencija Regionalni centar Zagreb, Podružnica Zagreb, Trg svibanjskih žrtava 1995. 1, Zagreb, OIB: 85821130368, podnijela je dana 27. travnja 2017. godine Trgovačkom sudu u Zagrebu zahtjev za provedbu stečajnog postupka nad dužnikom </w:t>
      </w:r>
      <w:r w:rsidR="006E7B63">
        <w:lastRenderedPageBreak/>
        <w:t xml:space="preserve">ASPESA LOGISTIC d.o.o., </w:t>
      </w:r>
      <w:proofErr w:type="spellStart"/>
      <w:r w:rsidR="006E7B63">
        <w:t>Ježdovec</w:t>
      </w:r>
      <w:proofErr w:type="spellEnd"/>
      <w:r w:rsidR="006E7B63">
        <w:t xml:space="preserve">, </w:t>
      </w:r>
      <w:proofErr w:type="spellStart"/>
      <w:r w:rsidR="006E7B63">
        <w:t>Keseri</w:t>
      </w:r>
      <w:proofErr w:type="spellEnd"/>
      <w:r w:rsidR="006E7B63">
        <w:t xml:space="preserve"> 4/Z/1, MBS: 080962105, OIB: 10573504969 temeljem čl. 110. st. 1. Stečajnog zakona.</w:t>
      </w:r>
    </w:p>
    <w:p w:rsidRDefault="006E7B63" w:rsidP="006E7B63" w:rsidR="006E7B63">
      <w:pPr>
        <w:jc w:val="both"/>
      </w:pPr>
    </w:p>
    <w:p w:rsidRDefault="006E7B63" w:rsidP="006E7B63" w:rsidR="006E7B63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105A49" w:rsidP="006E7B63" w:rsidR="00105A49" w:rsidRPr="005600E4">
      <w:pPr>
        <w:ind w:firstLine="708"/>
        <w:jc w:val="both"/>
      </w:pPr>
    </w:p>
    <w:p w:rsidRDefault="00F957D4" w:rsidP="004A78A5" w:rsidR="00E6338F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6E7B63">
        <w:t>28</w:t>
      </w:r>
      <w:r w:rsidR="004A78A5">
        <w:t xml:space="preserve">. </w:t>
      </w:r>
      <w:r w:rsidR="006E7B63">
        <w:t>veljače</w:t>
      </w:r>
      <w:r w:rsidR="004A78A5">
        <w:t xml:space="preserve"> 2018</w:t>
      </w:r>
      <w:r w:rsidR="00BB0166" w:rsidRPr="005600E4">
        <w:t xml:space="preserve">. </w:t>
      </w:r>
      <w:r w:rsidRPr="005600E4">
        <w:t xml:space="preserve">godine,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640790">
        <w:t>8</w:t>
      </w:r>
      <w:r w:rsidR="004A78A5">
        <w:t xml:space="preserve">. veljače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E3105A">
        <w:t>35.947,30</w:t>
      </w:r>
      <w:r w:rsidR="003B0694" w:rsidRPr="005600E4">
        <w:t xml:space="preserve"> kn</w:t>
      </w:r>
      <w:r w:rsidR="004A78A5">
        <w:t xml:space="preserve"> </w:t>
      </w:r>
      <w:r w:rsidR="00E6338F" w:rsidRPr="005600E4">
        <w:t>i to za:</w:t>
      </w:r>
    </w:p>
    <w:p w:rsidRDefault="004A78A5" w:rsidP="006F4868" w:rsidR="004A78A5">
      <w:pPr>
        <w:jc w:val="both"/>
      </w:pPr>
    </w:p>
    <w:p w:rsidRDefault="004A78A5" w:rsidP="004A78A5" w:rsidR="004A78A5" w:rsidRPr="005600E4">
      <w:pPr>
        <w:spacing w:after="240"/>
        <w:jc w:val="both"/>
      </w:pPr>
      <w:r w:rsidRPr="005600E4">
        <w:t xml:space="preserve">- trošak poštarine za poziv upućen zakonskom zastupniku dužnika za dostavu dokumentacije u iznosu od </w:t>
      </w:r>
      <w:r>
        <w:t>36,30</w:t>
      </w:r>
      <w:r w:rsidRPr="005600E4">
        <w:t xml:space="preserve"> kn u skladu s Cjenikom poštanskih usluga u unutarnjem prometu za sudsko pismeno</w:t>
      </w:r>
    </w:p>
    <w:p w:rsidRDefault="002F36A2" w:rsidP="002F36A2" w:rsidR="002F36A2" w:rsidRPr="005600E4">
      <w:pPr>
        <w:spacing w:after="240"/>
        <w:jc w:val="both"/>
      </w:pPr>
      <w:r w:rsidRPr="005600E4">
        <w:t xml:space="preserve">- trošak poštarine za </w:t>
      </w:r>
      <w:proofErr w:type="spellStart"/>
      <w:r w:rsidRPr="005600E4">
        <w:t>pribavu</w:t>
      </w:r>
      <w:proofErr w:type="spellEnd"/>
      <w:r w:rsidRPr="005600E4">
        <w:t xml:space="preserve"> podataka o vozilima iz Policijske uprave u iznosu od 9,50 kn u skladu s Cjenikom poštanskih usluga u unutarnjem prometu za preporučenu pošiljku</w:t>
      </w:r>
    </w:p>
    <w:p w:rsidRDefault="002F36A2" w:rsidP="002F36A2" w:rsidR="002F36A2" w:rsidRPr="005600E4">
      <w:pPr>
        <w:spacing w:after="240"/>
        <w:jc w:val="both"/>
      </w:pPr>
      <w:r w:rsidRPr="005600E4">
        <w:t xml:space="preserve">- upravna pristojba za uvjerenje o vozilima iz Policijske uprave u iznosu od </w:t>
      </w:r>
      <w:r>
        <w:t>40</w:t>
      </w:r>
      <w:r w:rsidRPr="005600E4">
        <w:t>,00 kn u skladu s Tar. br. 4. Uredbe o tarifi upravnih pristojbi (Narodne novine br. 8/17)</w:t>
      </w:r>
    </w:p>
    <w:p w:rsidRDefault="002F36A2" w:rsidP="002F36A2" w:rsidR="002F36A2" w:rsidRPr="005600E4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>
        <w:t>3.762,50</w:t>
      </w:r>
      <w:r w:rsidRPr="005600E4">
        <w:t xml:space="preserve"> kn</w:t>
      </w:r>
    </w:p>
    <w:p w:rsidRDefault="009B618D" w:rsidP="00887B3E" w:rsidR="004A78A5">
      <w:pPr>
        <w:spacing w:after="240"/>
        <w:jc w:val="both"/>
      </w:pPr>
      <w:r w:rsidRPr="005600E4">
        <w:t xml:space="preserve">- plaćena naknada FINA-i za </w:t>
      </w:r>
      <w:r>
        <w:t>Potvrdu o blokadi računa</w:t>
      </w:r>
      <w:r w:rsidRPr="005600E4">
        <w:t xml:space="preserve"> u skladu s Cjenikom FINE u iznosu od </w:t>
      </w:r>
      <w:r>
        <w:t>52,00 kn</w:t>
      </w:r>
    </w:p>
    <w:p w:rsidRDefault="00887B3E" w:rsidP="00887B3E" w:rsidR="00887B3E" w:rsidRPr="005600E4">
      <w:pPr>
        <w:spacing w:after="240"/>
        <w:jc w:val="both"/>
      </w:pPr>
      <w:r w:rsidRPr="005600E4">
        <w:t xml:space="preserve">- naknada banke </w:t>
      </w:r>
      <w:r>
        <w:t xml:space="preserve">– trošak otvaranja žiro-računa u iznosu od 62,00 kn i </w:t>
      </w:r>
      <w:r w:rsidRPr="005600E4">
        <w:t xml:space="preserve">za vođenje računa – mjesečno </w:t>
      </w:r>
      <w:r>
        <w:t>45</w:t>
      </w:r>
      <w:r w:rsidRPr="005600E4">
        <w:t xml:space="preserve">,00 kn x </w:t>
      </w:r>
      <w:r>
        <w:t>12</w:t>
      </w:r>
      <w:r w:rsidRPr="005600E4">
        <w:t xml:space="preserve"> mjeseci u iznosu od </w:t>
      </w:r>
      <w:r>
        <w:t>540</w:t>
      </w:r>
      <w:r w:rsidRPr="005600E4">
        <w:t xml:space="preserve">,00 kn </w:t>
      </w:r>
      <w:r>
        <w:t>što ukupno iznosi 602,00 kn</w:t>
      </w:r>
      <w:r w:rsidR="003A0BB9">
        <w:t xml:space="preserve"> </w:t>
      </w:r>
      <w:r w:rsidRPr="005600E4">
        <w:t>u skladu s prosječnom naknadom prema Cjeniku financijskih institucija za usluge platnog prometa na tržištu</w:t>
      </w:r>
    </w:p>
    <w:p w:rsidRDefault="003A0BB9" w:rsidP="003A0BB9" w:rsidR="004A78A5">
      <w:pPr>
        <w:spacing w:after="240"/>
        <w:jc w:val="both"/>
      </w:pPr>
      <w:r w:rsidRPr="005600E4">
        <w:t xml:space="preserve">- trošak izrade pečata u iznosu od 150,00 kn u skladu s prosječnom važećom </w:t>
      </w:r>
      <w:r>
        <w:t>cijenom takvih usluga na tržištu</w:t>
      </w:r>
    </w:p>
    <w:p w:rsidRDefault="003A0BB9" w:rsidP="003A0BB9" w:rsidR="003A0BB9" w:rsidRPr="005600E4">
      <w:pPr>
        <w:spacing w:after="240"/>
        <w:jc w:val="both"/>
      </w:pPr>
      <w:r>
        <w:t xml:space="preserve">- poštanski troškovi stečajnog postupka (20 pošiljki x 9,50 kn) u iznosu od 190,00 kn </w:t>
      </w:r>
      <w:r w:rsidRPr="005600E4">
        <w:t>u skladu s Cjenikom poštanskih usluga u unutarnjem prometu za sudsko pismeno</w:t>
      </w:r>
    </w:p>
    <w:p w:rsidRDefault="003A0BB9" w:rsidP="003A0BB9" w:rsidR="003A0BB9">
      <w:pPr>
        <w:spacing w:after="240"/>
        <w:jc w:val="both"/>
      </w:pPr>
      <w:r>
        <w:t>- naknada za RPS-1 obrazac za zaključenje stečaja DZS u iznosu od 55,00 kn</w:t>
      </w:r>
    </w:p>
    <w:p w:rsidRDefault="003A0BB9" w:rsidP="003A0BB9" w:rsidR="003A0BB9">
      <w:pPr>
        <w:spacing w:after="240"/>
        <w:jc w:val="both"/>
      </w:pPr>
      <w:r>
        <w:t>- trošak knjiženja i izrade završnog računa za 201</w:t>
      </w:r>
      <w:r w:rsidR="008E28F1">
        <w:t>5</w:t>
      </w:r>
      <w:r>
        <w:t>. godinu u iznosu od 3.750,00 kn</w:t>
      </w:r>
    </w:p>
    <w:p w:rsidRDefault="003A0BB9" w:rsidP="003A0BB9" w:rsidR="003A0BB9">
      <w:pPr>
        <w:spacing w:after="240"/>
        <w:jc w:val="both"/>
      </w:pPr>
      <w:r>
        <w:t>- trošak knjiženja i izrade završnog računa za 201</w:t>
      </w:r>
      <w:r w:rsidR="008E28F1">
        <w:t>6</w:t>
      </w:r>
      <w:r>
        <w:t>. godinu u iznosu od 3.750,00 kn</w:t>
      </w:r>
    </w:p>
    <w:p w:rsidRDefault="008E28F1" w:rsidP="008E28F1" w:rsidR="008E28F1">
      <w:pPr>
        <w:spacing w:after="240"/>
        <w:jc w:val="both"/>
      </w:pPr>
      <w:r>
        <w:t>- trošak knjiženja i izrade završnog računa za 2016. godinu u iznosu od 3.750,00 kn</w:t>
      </w:r>
    </w:p>
    <w:p w:rsidRDefault="008E28F1" w:rsidP="003A0BB9" w:rsidR="008E28F1">
      <w:pPr>
        <w:spacing w:after="240"/>
        <w:jc w:val="both"/>
      </w:pPr>
    </w:p>
    <w:p w:rsidRDefault="000C3A0B" w:rsidP="000C3A0B" w:rsidR="000C3A0B">
      <w:pPr>
        <w:spacing w:after="240"/>
        <w:jc w:val="both"/>
      </w:pPr>
      <w:r w:rsidRPr="005600E4">
        <w:lastRenderedPageBreak/>
        <w:t xml:space="preserve">- trošak knjigovodstvenih usluga – mjesečno </w:t>
      </w:r>
      <w:r>
        <w:t>625,00</w:t>
      </w:r>
      <w:r w:rsidRPr="005600E4">
        <w:t xml:space="preserve"> kn x </w:t>
      </w:r>
      <w:r>
        <w:t>12</w:t>
      </w:r>
      <w:r w:rsidRPr="005600E4">
        <w:t xml:space="preserve"> mjeseci u iznosu od </w:t>
      </w:r>
      <w:r>
        <w:t>7.500</w:t>
      </w:r>
      <w:r w:rsidRPr="005600E4">
        <w:t>,00 kn u skladu s prosječnom cijenom takvih usluga na tržištu</w:t>
      </w:r>
    </w:p>
    <w:p w:rsidRDefault="000C3A0B" w:rsidP="000C3A0B" w:rsidR="000C3A0B">
      <w:pPr>
        <w:spacing w:after="240"/>
        <w:jc w:val="both"/>
      </w:pPr>
      <w:r w:rsidRPr="005600E4">
        <w:t xml:space="preserve">- paušalna sudska pristojba u stečajnom postupku, </w:t>
      </w:r>
      <w:proofErr w:type="spellStart"/>
      <w:r w:rsidRPr="005600E4">
        <w:t>Tbr</w:t>
      </w:r>
      <w:proofErr w:type="spellEnd"/>
      <w:r w:rsidRPr="005600E4">
        <w:t>. 24. Zakona o sudskim pristojbama u iznosu od 2.000,00 kn</w:t>
      </w:r>
    </w:p>
    <w:p w:rsidRDefault="00BF103C" w:rsidP="000C3A0B" w:rsidR="00BF103C" w:rsidRPr="005600E4">
      <w:pPr>
        <w:spacing w:after="240"/>
        <w:jc w:val="both"/>
      </w:pPr>
      <w:r w:rsidRPr="005600E4">
        <w:t>- trošak zatvaranja žiro računa u iznosu od 2</w:t>
      </w:r>
      <w:r>
        <w:t>5</w:t>
      </w:r>
      <w:r w:rsidRPr="005600E4">
        <w:t>0,00 kn u skladu s prosječnom naknadom prema Cjeniku financijskih institucija za usluge platnog prometa na tržištu</w:t>
      </w:r>
    </w:p>
    <w:p w:rsidRDefault="00B84702" w:rsidP="00B84702" w:rsidR="00B84702" w:rsidRPr="005600E4">
      <w:pPr>
        <w:spacing w:after="240"/>
        <w:jc w:val="both"/>
      </w:pPr>
      <w:r w:rsidRPr="005600E4">
        <w:t xml:space="preserve">- naknada FINA-i za </w:t>
      </w:r>
      <w:r>
        <w:t>3</w:t>
      </w:r>
      <w:r w:rsidRPr="005600E4">
        <w:t xml:space="preserve"> objave </w:t>
      </w:r>
      <w:r>
        <w:t>GFI</w:t>
      </w:r>
      <w:r w:rsidRPr="005600E4">
        <w:t xml:space="preserve"> – </w:t>
      </w:r>
      <w:r>
        <w:t>POD</w:t>
      </w:r>
      <w:r w:rsidRPr="005600E4">
        <w:t xml:space="preserve"> </w:t>
      </w:r>
      <w:r>
        <w:t xml:space="preserve">(1 </w:t>
      </w:r>
      <w:r w:rsidRPr="005600E4">
        <w:t>objava 230,00 kn</w:t>
      </w:r>
      <w:r>
        <w:t xml:space="preserve">) </w:t>
      </w:r>
      <w:r w:rsidRPr="005600E4">
        <w:t xml:space="preserve"> </w:t>
      </w:r>
      <w:r>
        <w:t xml:space="preserve">ukupno </w:t>
      </w:r>
      <w:r w:rsidRPr="005600E4">
        <w:t xml:space="preserve">u iznosu od </w:t>
      </w:r>
      <w:r>
        <w:t>690</w:t>
      </w:r>
      <w:r w:rsidRPr="005600E4">
        <w:t>,00 kn u skladu s Cjenikom FINE propisanim Pravilnikom o vrstama i visini naknada za uslugu javne objave dokumentacije iz Registra godišnjih financijskih izvještaja (Narodne novine br. 1/16).</w:t>
      </w:r>
    </w:p>
    <w:p w:rsidRDefault="00C970BC" w:rsidP="00E875B4" w:rsidR="00E875B4">
      <w:pPr>
        <w:jc w:val="both"/>
      </w:pPr>
      <w:r>
        <w:t xml:space="preserve">- </w:t>
      </w:r>
      <w:r w:rsidRPr="004972F0">
        <w:t xml:space="preserve">arhiviranje dokumentacije – (pohrana dokumentacije u skladu sa Zakonom o arhivskom gradivu i arhivima prema Cjeniku u iznosu od </w:t>
      </w:r>
      <w:r>
        <w:t>6.000</w:t>
      </w:r>
      <w:r w:rsidRPr="004972F0">
        <w:t>,00 kn</w:t>
      </w:r>
    </w:p>
    <w:p w:rsidRDefault="00E875B4" w:rsidP="00E875B4" w:rsidR="00E875B4">
      <w:pPr>
        <w:jc w:val="both"/>
      </w:pPr>
    </w:p>
    <w:p w:rsidRDefault="00E875B4" w:rsidP="00E875B4" w:rsidR="00F704C0">
      <w:pPr>
        <w:jc w:val="both"/>
      </w:pPr>
      <w:r>
        <w:t xml:space="preserve">- putni troškovi – predvidivo </w:t>
      </w:r>
      <w:r w:rsidR="00C03FA9">
        <w:t xml:space="preserve">3 odlaska u </w:t>
      </w:r>
      <w:proofErr w:type="spellStart"/>
      <w:r w:rsidR="008E28F1">
        <w:t>Ježdovec</w:t>
      </w:r>
      <w:proofErr w:type="spellEnd"/>
      <w:r w:rsidR="008E28F1">
        <w:t xml:space="preserve"> radi preuzimanja knjigovodstvene dokumentacije, predaja financijskih izvješća i utvrđivanja imovine dužnika osobnim automobilom na relaciji Osijek – </w:t>
      </w:r>
      <w:proofErr w:type="spellStart"/>
      <w:r w:rsidR="008E28F1">
        <w:t>Ježdovec</w:t>
      </w:r>
      <w:proofErr w:type="spellEnd"/>
      <w:r w:rsidR="008E28F1">
        <w:t xml:space="preserve"> što ukupno čini 560 km x 2,00 kn po km</w:t>
      </w:r>
      <w:r w:rsidR="000E6535">
        <w:t xml:space="preserve"> i</w:t>
      </w:r>
      <w:r w:rsidR="008E28F1">
        <w:t xml:space="preserve"> iznosi 1.</w:t>
      </w:r>
      <w:r w:rsidR="000E6535">
        <w:t>120</w:t>
      </w:r>
      <w:r w:rsidR="008E28F1">
        <w:t>,00 kn</w:t>
      </w:r>
      <w:r w:rsidR="000E6535">
        <w:t xml:space="preserve"> </w:t>
      </w:r>
      <w:r w:rsidR="00F704C0">
        <w:t xml:space="preserve">x 3 odlaska – u </w:t>
      </w:r>
      <w:r w:rsidR="00F253BD">
        <w:t>neto</w:t>
      </w:r>
      <w:r w:rsidR="00F704C0">
        <w:t xml:space="preserve"> iznosu </w:t>
      </w:r>
      <w:r w:rsidR="000E6535">
        <w:t>3.360,00</w:t>
      </w:r>
      <w:r w:rsidR="002D2FC3">
        <w:t xml:space="preserve"> </w:t>
      </w:r>
      <w:r w:rsidR="00C03FA9">
        <w:t>kn</w:t>
      </w:r>
      <w:r w:rsidR="00F704C0">
        <w:t>.</w:t>
      </w:r>
    </w:p>
    <w:p w:rsidRDefault="00F704C0" w:rsidP="00E875B4" w:rsidR="00E875B4" w:rsidRPr="005600E4">
      <w:pPr>
        <w:jc w:val="both"/>
      </w:pPr>
      <w:r w:rsidRPr="005600E4">
        <w:t xml:space="preserve"> </w:t>
      </w:r>
    </w:p>
    <w:p w:rsidRDefault="00E875B4" w:rsidP="00E875B4" w:rsidR="00E875B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E875B4" w:rsidP="00061078" w:rsidR="00105A49" w:rsidRPr="00061078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nesposobnosti za plaćanje i prezaduženosti predviđeni člankom 5. SZ-a. Budući da dužnik nema imovine koja bi ušla u stečajnu masu i iz koje bi se mogli namiriti troškovi stečajnog postupka, odlučeno je kao u izreci temeljem odredbe čl. 132. SZ-a. </w:t>
      </w:r>
    </w:p>
    <w:p w:rsidRDefault="008F4D37" w:rsidP="00F957D4" w:rsidR="008F4D37" w:rsidRPr="005600E4">
      <w:pPr>
        <w:jc w:val="both"/>
      </w:pPr>
    </w:p>
    <w:p w:rsidRDefault="00F957D4" w:rsidP="00F957D4" w:rsidR="00F957D4">
      <w:pPr>
        <w:jc w:val="center"/>
      </w:pPr>
      <w:r w:rsidRPr="005600E4">
        <w:t xml:space="preserve">U Osijeku </w:t>
      </w:r>
      <w:r w:rsidR="00E93325">
        <w:t>2. ožujka</w:t>
      </w:r>
      <w:r w:rsidR="00FA3D53">
        <w:t xml:space="preserve"> 2018.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A3D53"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023C87">
        <w:t>27</w:t>
      </w:r>
      <w:r w:rsidR="00E875B4">
        <w:t>.3.2018.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BF5" w:rsidR="00466BF5">
      <w:r>
        <w:separator/>
      </w:r>
    </w:p>
  </w:endnote>
  <w:endnote w:id="0" w:type="continuationSeparator">
    <w:p w:rsidRDefault="00466BF5" w:rsidR="00466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BF5" w:rsidR="00466BF5">
      <w:r>
        <w:separator/>
      </w:r>
    </w:p>
  </w:footnote>
  <w:footnote w:id="0" w:type="continuationSeparator">
    <w:p w:rsidRDefault="00466BF5" w:rsidR="00466B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2D2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1E4EF0" w:rsidR="001E4EF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1E4EF0">
      <w:t>7 St-1304/17-12</w:t>
    </w:r>
  </w:p>
  <w:p w:rsidRDefault="008F4D37" w:rsidP="008F4D37" w:rsidR="008F4D37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1E4EF0">
      <w:t>1304</w:t>
    </w:r>
    <w:r w:rsidR="00116641">
      <w:t>/</w:t>
    </w:r>
    <w:r w:rsidR="00176E13">
      <w:t>17-12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15"/>
  </w:num>
  <w:num w:numId="15">
    <w:abstractNumId w:val="6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3C87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4EB8"/>
    <w:rsid w:val="000561D9"/>
    <w:rsid w:val="00061078"/>
    <w:rsid w:val="000657B0"/>
    <w:rsid w:val="00065D96"/>
    <w:rsid w:val="000674A5"/>
    <w:rsid w:val="0006753C"/>
    <w:rsid w:val="000706D6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A0B"/>
    <w:rsid w:val="000C3BF4"/>
    <w:rsid w:val="000C410B"/>
    <w:rsid w:val="000C498A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6535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3EC4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4EF0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48C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20E1"/>
    <w:rsid w:val="002C309E"/>
    <w:rsid w:val="002C3A38"/>
    <w:rsid w:val="002C46EC"/>
    <w:rsid w:val="002C496F"/>
    <w:rsid w:val="002C5672"/>
    <w:rsid w:val="002D1633"/>
    <w:rsid w:val="002D2FC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4FDC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0BB9"/>
    <w:rsid w:val="003A1B4C"/>
    <w:rsid w:val="003A248A"/>
    <w:rsid w:val="003A59E5"/>
    <w:rsid w:val="003A7A75"/>
    <w:rsid w:val="003B0694"/>
    <w:rsid w:val="003B1229"/>
    <w:rsid w:val="003B1C9C"/>
    <w:rsid w:val="003B247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6BF5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A78A5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57DE0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5244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322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07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06E8"/>
    <w:rsid w:val="006E13F9"/>
    <w:rsid w:val="006E1B4D"/>
    <w:rsid w:val="006E25EA"/>
    <w:rsid w:val="006E3341"/>
    <w:rsid w:val="006E43B7"/>
    <w:rsid w:val="006E4BD5"/>
    <w:rsid w:val="006E5121"/>
    <w:rsid w:val="006E651D"/>
    <w:rsid w:val="006E7B63"/>
    <w:rsid w:val="006E7EDC"/>
    <w:rsid w:val="006F04FE"/>
    <w:rsid w:val="006F08C0"/>
    <w:rsid w:val="006F1C17"/>
    <w:rsid w:val="006F4868"/>
    <w:rsid w:val="006F48BA"/>
    <w:rsid w:val="006F4C40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2D25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2EB8"/>
    <w:rsid w:val="00894825"/>
    <w:rsid w:val="008951A7"/>
    <w:rsid w:val="00897126"/>
    <w:rsid w:val="008A07A5"/>
    <w:rsid w:val="008A0AA8"/>
    <w:rsid w:val="008A309F"/>
    <w:rsid w:val="008A32A9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8F1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4D37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548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162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3FA9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87657"/>
    <w:rsid w:val="00C914A6"/>
    <w:rsid w:val="00C92BAD"/>
    <w:rsid w:val="00C92F2C"/>
    <w:rsid w:val="00C93761"/>
    <w:rsid w:val="00C93963"/>
    <w:rsid w:val="00C95A8B"/>
    <w:rsid w:val="00C961D8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05A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569D"/>
    <w:rsid w:val="00E86D19"/>
    <w:rsid w:val="00E87280"/>
    <w:rsid w:val="00E875B4"/>
    <w:rsid w:val="00E91787"/>
    <w:rsid w:val="00E91BDC"/>
    <w:rsid w:val="00E93021"/>
    <w:rsid w:val="00E93325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3B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4C0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F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D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2D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D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D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D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F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D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2D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D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D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D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21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434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St-1304/2017</izvorni_sadrzaj>
    <derivirana_varijabla naziv="DomainObject.Predmet.OznakaBroj_1">St-1304/2017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ASPESA LOGISTIC d.o.o.</izvorni_sadrzaj>
    <derivirana_varijabla naziv="DomainObject.Predmet.ProtustrankaFormated_1">  ASPESA LOGISTIC d.o.o.</derivirana_varijabla>
  </DomainObject.Predmet.ProtustrankaFormated>
  <DomainObject.Predmet.ProtustrankaFormatedOIB>
    <izvorni_sadrzaj>  ASPESA LOGISTIC d.o.o., OIB 10573504969</izvorni_sadrzaj>
    <derivirana_varijabla naziv="DomainObject.Predmet.ProtustrankaFormatedOIB_1">  ASPESA LOGISTIC d.o.o., OIB 10573504969</derivirana_varijabla>
  </DomainObject.Predmet.ProtustrankaFormatedOIB>
  <DomainObject.Predmet.ProtustrankaFormatedWithAdress>
    <izvorni_sadrzaj> ASPESA LOGISTIC d.o.o., Keseri 4/Z/1, 10250 Ježdovec</izvorni_sadrzaj>
    <derivirana_varijabla naziv="DomainObject.Predmet.ProtustrankaFormatedWithAdress_1"> ASPESA LOGISTIC d.o.o., Keseri 4/Z/1, 10250 Ježdovec</derivirana_varijabla>
  </DomainObject.Predmet.ProtustrankaFormatedWithAdress>
  <DomainObject.Predmet.ProtustrankaFormatedWithAdressOIB>
    <izvorni_sadrzaj> ASPESA LOGISTIC d.o.o., OIB 10573504969, Keseri 4/Z/1, 10250 Ježdovec</izvorni_sadrzaj>
    <derivirana_varijabla naziv="DomainObject.Predmet.ProtustrankaFormatedWithAdressOIB_1"> ASPESA LOGISTIC d.o.o., OIB 10573504969, Keseri 4/Z/1, 10250 Ježdovec</derivirana_varijabla>
  </DomainObject.Predmet.ProtustrankaFormatedWithAdressOIB>
  <DomainObject.Predmet.ProtustrankaWithAdress>
    <izvorni_sadrzaj>ASPESA LOGISTIC d.o.o. Keseri 4/Z/1, 10250 Ježdovec</izvorni_sadrzaj>
    <derivirana_varijabla naziv="DomainObject.Predmet.ProtustrankaWithAdress_1">ASPESA LOGISTIC d.o.o. Keseri 4/Z/1, 10250 Ježdovec</derivirana_varijabla>
  </DomainObject.Predmet.ProtustrankaWithAdress>
  <DomainObject.Predmet.ProtustrankaWithAdressOIB>
    <izvorni_sadrzaj>ASPESA LOGISTIC d.o.o., OIB 10573504969, Keseri 4/Z/1, 10250 Ježdovec</izvorni_sadrzaj>
    <derivirana_varijabla naziv="DomainObject.Predmet.ProtustrankaWithAdressOIB_1">ASPESA LOGISTIC d.o.o., OIB 10573504969, Keseri 4/Z/1, 10250 Ježdovec</derivirana_varijabla>
  </DomainObject.Predmet.ProtustrankaWithAdressOIB>
  <DomainObject.Predmet.ProtustrankaNazivFormated>
    <izvorni_sadrzaj>ASPESA LOGISTIC d.o.o.</izvorni_sadrzaj>
    <derivirana_varijabla naziv="DomainObject.Predmet.ProtustrankaNazivFormated_1">ASPESA LOGISTIC d.o.o.</derivirana_varijabla>
  </DomainObject.Predmet.ProtustrankaNazivFormated>
  <DomainObject.Predmet.ProtustrankaNazivFormatedOIB>
    <izvorni_sadrzaj>ASPESA LOGISTIC d.o.o., OIB 10573504969</izvorni_sadrzaj>
    <derivirana_varijabla naziv="DomainObject.Predmet.ProtustrankaNazivFormatedOIB_1">ASPESA LOGISTIC d.o.o., OIB 10573504969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ASPESA LOGISTIC d.o.o.</item>
    </izvorni_sadrzaj>
    <derivirana_varijabla naziv="DomainObject.Predmet.ProtuStrankaListFormated_1">
      <item>ASPESA LOGISTIC d.o.o.</item>
    </derivirana_varijabla>
  </DomainObject.Predmet.ProtuStrankaListFormated>
  <DomainObject.Predmet.ProtuStrankaListFormatedOIB>
    <izvorni_sadrzaj>
      <item>ASPESA LOGISTIC d.o.o., OIB 10573504969</item>
    </izvorni_sadrzaj>
    <derivirana_varijabla naziv="DomainObject.Predmet.ProtuStrankaListFormatedOIB_1">
      <item>ASPESA LOGISTIC d.o.o., OIB 10573504969</item>
    </derivirana_varijabla>
  </DomainObject.Predmet.ProtuStrankaListFormatedOIB>
  <DomainObject.Predmet.ProtuStrankaListFormatedWithAdress>
    <izvorni_sadrzaj>
      <item>ASPESA LOGISTIC d.o.o., Keseri 4/Z/1, 10250 Ježdovec</item>
    </izvorni_sadrzaj>
    <derivirana_varijabla naziv="DomainObject.Predmet.ProtuStrankaListFormatedWithAdress_1">
      <item>ASPESA LOGISTIC d.o.o., Keseri 4/Z/1, 10250 Ježdovec</item>
    </derivirana_varijabla>
  </DomainObject.Predmet.ProtuStrankaListFormatedWithAdress>
  <DomainObject.Predmet.ProtuStrankaListFormatedWithAdressOIB>
    <izvorni_sadrzaj>
      <item>ASPESA LOGISTIC d.o.o., OIB 10573504969, Keseri 4/Z/1, 10250 Ježdovec</item>
    </izvorni_sadrzaj>
    <derivirana_varijabla naziv="DomainObject.Predmet.ProtuStrankaListFormatedWithAdressOIB_1">
      <item>ASPESA LOGISTIC d.o.o., OIB 10573504969, Keseri 4/Z/1, 10250 Ježdovec</item>
    </derivirana_varijabla>
  </DomainObject.Predmet.ProtuStrankaListFormatedWithAdressOIB>
  <DomainObject.Predmet.ProtuStrankaListNazivFormated>
    <izvorni_sadrzaj>
      <item>ASPESA LOGISTIC d.o.o.</item>
    </izvorni_sadrzaj>
    <derivirana_varijabla naziv="DomainObject.Predmet.ProtuStrankaListNazivFormated_1">
      <item>ASPESA LOGISTIC d.o.o.</item>
    </derivirana_varijabla>
  </DomainObject.Predmet.ProtuStrankaListNazivFormated>
  <DomainObject.Predmet.ProtuStrankaListNazivFormatedOIB>
    <izvorni_sadrzaj>
      <item>ASPESA LOGISTIC d.o.o., OIB 10573504969</item>
    </izvorni_sadrzaj>
    <derivirana_varijabla naziv="DomainObject.Predmet.ProtuStrankaListNazivFormatedOIB_1">
      <item>ASPESA LOGISTIC d.o.o., OIB 10573504969</item>
    </derivirana_varijabla>
  </DomainObject.Predmet.ProtuStrankaListNazivFormatedOIB>
  <DomainObject.Predmet.OstaliListFormated>
    <izvorni_sadrzaj>
      <item>Ana Glavaš</item>
    </izvorni_sadrzaj>
    <derivirana_varijabla naziv="DomainObject.Predmet.OstaliListFormated_1">
      <item>Ana Glavaš</item>
    </derivirana_varijabla>
  </DomainObject.Predmet.OstaliListFormated>
  <DomainObject.Predmet.OstaliListFormatedOIB>
    <izvorni_sadrzaj>
      <item>Ana Glavaš, OIB 49720223169</item>
    </izvorni_sadrzaj>
    <derivirana_varijabla naziv="DomainObject.Predmet.OstaliListFormatedOIB_1">
      <item>Ana Glavaš, OIB 49720223169</item>
    </derivirana_varijabla>
  </DomainObject.Predmet.OstaliListFormatedOIB>
  <DomainObject.Predmet.OstaliListFormatedWithAdress>
    <izvorni_sadrzaj>
      <item>Ana Glavaš, Keseri 4/Z/1, 10250 Ježdovec</item>
    </izvorni_sadrzaj>
    <derivirana_varijabla naziv="DomainObject.Predmet.OstaliListFormatedWithAdress_1">
      <item>Ana Glavaš, Keseri 4/Z/1, 10250 Ježdovec</item>
    </derivirana_varijabla>
  </DomainObject.Predmet.OstaliListFormatedWithAdress>
  <DomainObject.Predmet.OstaliListFormatedWithAdressOIB>
    <izvorni_sadrzaj>
      <item>Ana Glavaš, OIB 49720223169, Keseri 4/Z/1, 10250 Ježdovec</item>
    </izvorni_sadrzaj>
    <derivirana_varijabla naziv="DomainObject.Predmet.OstaliListFormatedWithAdressOIB_1">
      <item>Ana Glavaš, OIB 49720223169, Keseri 4/Z/1, 10250 Ježdovec</item>
    </derivirana_varijabla>
  </DomainObject.Predmet.OstaliListFormatedWithAdressOIB>
  <DomainObject.Predmet.OstaliListNazivFormated>
    <izvorni_sadrzaj>
      <item>Ana Glavaš</item>
    </izvorni_sadrzaj>
    <derivirana_varijabla naziv="DomainObject.Predmet.OstaliListNazivFormated_1">
      <item>Ana Glavaš</item>
    </derivirana_varijabla>
  </DomainObject.Predmet.OstaliListNazivFormated>
  <DomainObject.Predmet.OstaliListNazivFormatedOIB>
    <izvorni_sadrzaj>
      <item>Ana Glavaš, OIB 49720223169</item>
    </izvorni_sadrzaj>
    <derivirana_varijabla naziv="DomainObject.Predmet.OstaliListNazivFormatedOIB_1">
      <item>Ana Glavaš, OIB 49720223169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ASPESA LOGISTIC d.o.o.</izvorni_sadrzaj>
    <derivirana_varijabla naziv="DomainObject.Predmet.ProtustrankaIDrugi_1">ASPESA LOGISTIC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ASPESA LOGISTIC d.o.o., OIB 10573504969, Keseri 4/Z/1, 10250 Ježdovec</izvorni_sadrzaj>
    <derivirana_varijabla naziv="DomainObject.Predmet.ProtustrankaIDrugiAdressOIB_1">ASPESA LOGISTIC d.o.o., OIB 10573504969, Keseri 4/Z/1,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ASPESA LOGISTIC d.o.o.</item>
      <item>FINA Regionalni centar Zagreb</item>
      <item>Ana Glavaš</item>
    </izvorni_sadrzaj>
    <derivirana_varijabla naziv="DomainObject.Predmet.SudioniciListNaziv_1">
      <item>ASPESA LOGISTIC d.o.o.</item>
      <item>FINA Regionalni centar Zagreb</item>
      <item>Ana Glavaš</item>
    </derivirana_varijabla>
  </DomainObject.Predmet.SudioniciListNaziv>
  <DomainObject.Predmet.SudioniciListAdressOIB>
    <izvorni_sadrzaj>
      <item>ASPESA LOGISTIC d.o.o., OIB 10573504969, Keseri 4/Z/1,10250 Ježdovec</item>
      <item>FINA Regionalni centar Zagreb, OIB 85821130368, Trg svibanjskih žrtava 1995. 1,10000 Zagreb</item>
      <item>Ana Glavaš, OIB 49720223169, Keseri 4/Z/1,10250 Ježdovec</item>
    </izvorni_sadrzaj>
    <derivirana_varijabla naziv="DomainObject.Predmet.SudioniciListAdressOIB_1">
      <item>ASPESA LOGISTIC d.o.o., OIB 10573504969, Keseri 4/Z/1,10250 Ježdovec</item>
      <item>FINA Regionalni centar Zagreb, OIB 85821130368, Trg svibanjskih žrtava 1995. 1,10000 Zagreb</item>
      <item>Ana Glavaš, OIB 49720223169, Keseri 4/Z/1,10250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10573504969</item>
      <item>, OIB 85821130368</item>
      <item>, OIB 49720223169</item>
    </izvorni_sadrzaj>
    <derivirana_varijabla naziv="DomainObject.Predmet.SudioniciListNazivOIB_1">
      <item>, OIB 10573504969</item>
      <item>, OIB 85821130368</item>
      <item>, OIB 49720223169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3DF1BC-8521-47C8-AEE2-5ABF30A836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1046</properties:Words>
  <properties:Characters>5656</properties:Characters>
  <properties:Lines>146</properties:Lines>
  <properties:Paragraphs>43</properties:Paragraphs>
  <properties:TotalTime>697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2018-03-02T10:45:00Z</dcterms:modified>
  <cp:revision>499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(1304-17 ZORAN SUBOTIĆ.docx)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