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82d3" w14:paraId="8cf82d3" w:rsidRDefault="003B1422" w:rsidP="001D7C1D" w:rsidR="001D7C1D" w:rsidRPr="004C3D03">
      <w:pPr>
        <w15:collapsed w:val="false"/>
      </w:pPr>
      <w:r>
        <w:rPr>
          <w:noProof/>
          <w:lang w:eastAsia="hr-HR"/>
        </w:rPr>
        <w:t xml:space="preserve">          </w:t>
      </w:r>
      <w:r w:rsidR="001D7C1D"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A14D86">
        <w:t>ševa</w:t>
      </w:r>
      <w:proofErr w:type="spellEnd"/>
      <w:r w:rsidR="00A14D86">
        <w:t xml:space="preserve"> 2/II     </w:t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E90055">
        <w:t xml:space="preserve">       48</w:t>
      </w:r>
      <w:r w:rsidR="003B1422">
        <w:t>.</w:t>
      </w:r>
      <w:r w:rsidR="00E90055">
        <w:t xml:space="preserve"> St-</w:t>
      </w:r>
      <w:r w:rsidR="0038726C">
        <w:t>176/17</w:t>
      </w:r>
    </w:p>
    <w:p w:rsidRDefault="00045037" w:rsidP="00045037" w:rsidR="00045037" w:rsidRPr="004C3D03">
      <w:pPr>
        <w:jc w:val="both"/>
      </w:pPr>
    </w:p>
    <w:p w:rsidRDefault="002B236A" w:rsidP="00CC5418" w:rsidR="00045037" w:rsidRPr="004C3D03">
      <w:pPr>
        <w:jc w:val="center"/>
      </w:pPr>
      <w:r>
        <w:t xml:space="preserve"> </w:t>
      </w:r>
      <w:r w:rsidR="00045037" w:rsidRPr="004C3D03">
        <w:t>R E P U B L I K A   H R V A T S K A</w:t>
      </w: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38726C" w:rsidP="003B1422" w:rsidR="00674FF1">
      <w:pPr>
        <w:jc w:val="both"/>
      </w:pPr>
      <w:r w:rsidRPr="0038726C">
        <w:tab/>
        <w:t xml:space="preserve">Trgovački sud u Zagrebu po sucu toga suda Vesni Sremac Šoštar, u postupku </w:t>
      </w:r>
      <w:proofErr w:type="spellStart"/>
      <w:r w:rsidRPr="0038726C">
        <w:t>predstečajne</w:t>
      </w:r>
      <w:proofErr w:type="spellEnd"/>
      <w:r w:rsidRPr="0038726C">
        <w:t xml:space="preserve"> nagodbe pokrenutom po prijedlogu G-A PROJEKT d.o.o. iz Ključa Brdovečkog, </w:t>
      </w:r>
      <w:proofErr w:type="spellStart"/>
      <w:r w:rsidRPr="0038726C">
        <w:t>Mokrička</w:t>
      </w:r>
      <w:proofErr w:type="spellEnd"/>
      <w:r w:rsidRPr="0038726C">
        <w:t xml:space="preserve"> 37, OIB: 93543920669, MBS: 080270149 nad dužnikom G-A PROJEKT d.o.o. iz Ključa Brdovečkog, </w:t>
      </w:r>
      <w:proofErr w:type="spellStart"/>
      <w:r w:rsidRPr="0038726C">
        <w:t>Mokrička</w:t>
      </w:r>
      <w:proofErr w:type="spellEnd"/>
      <w:r w:rsidRPr="0038726C">
        <w:t xml:space="preserve"> 37, OIB: 93543920669, MBS: 080270149, </w:t>
      </w:r>
      <w:r w:rsidR="00674FF1">
        <w:t xml:space="preserve"> </w:t>
      </w:r>
      <w:r w:rsidRPr="0038726C">
        <w:t xml:space="preserve">dana </w:t>
      </w:r>
      <w:r w:rsidR="000A0899">
        <w:t>03</w:t>
      </w:r>
      <w:r w:rsidR="00CC5418">
        <w:t xml:space="preserve">. ožujka </w:t>
      </w:r>
      <w:r>
        <w:t>2017</w:t>
      </w:r>
      <w:r w:rsidR="00CC5418">
        <w:t xml:space="preserve">. g. </w:t>
      </w:r>
    </w:p>
    <w:p w:rsidRDefault="0038726C" w:rsidP="003B1422" w:rsidR="00E90055">
      <w:pPr>
        <w:jc w:val="both"/>
      </w:pPr>
      <w:r w:rsidRPr="0038726C">
        <w:t xml:space="preserve"> </w:t>
      </w:r>
    </w:p>
    <w:p w:rsidRDefault="00E90055" w:rsidP="00E90055" w:rsidR="0042407B">
      <w:r>
        <w:t xml:space="preserve">                                                                </w:t>
      </w:r>
      <w:r w:rsidR="001D7C1D" w:rsidRPr="004C3D03">
        <w:t xml:space="preserve">r i j e š i o  </w:t>
      </w:r>
      <w:r w:rsidR="00674FF1">
        <w:t xml:space="preserve">  j</w:t>
      </w:r>
      <w:r w:rsidR="001D7C1D" w:rsidRPr="004C3D03">
        <w:t>e</w:t>
      </w:r>
    </w:p>
    <w:p w:rsidRDefault="002B236A" w:rsidP="00E90055" w:rsidR="002B236A"/>
    <w:p w:rsidRDefault="002B236A" w:rsidP="00E90055" w:rsidR="002B236A" w:rsidRPr="004C3D03">
      <w:pPr>
        <w:rPr>
          <w:b/>
        </w:rPr>
      </w:pPr>
      <w:r>
        <w:tab/>
        <w:t xml:space="preserve">Stavlja se izvan snage rješenje ovog suda broj </w:t>
      </w:r>
      <w:r w:rsidR="00CC5418">
        <w:t>St-176/17.</w:t>
      </w:r>
      <w:r>
        <w:t xml:space="preserve"> od 24. veljače 2017. godine. </w:t>
      </w:r>
    </w:p>
    <w:p w:rsidRDefault="0042407B" w:rsidP="0042407B" w:rsidR="0042407B" w:rsidRPr="004C3D03">
      <w:pPr>
        <w:jc w:val="center"/>
        <w:rPr>
          <w:b/>
        </w:rPr>
      </w:pPr>
    </w:p>
    <w:p w:rsidRDefault="0042407B" w:rsidP="0042407B" w:rsidR="0042407B" w:rsidRPr="004C3D03">
      <w:pPr>
        <w:jc w:val="center"/>
      </w:pPr>
      <w:r w:rsidRPr="004C3D03">
        <w:t>Obrazloženje</w:t>
      </w:r>
    </w:p>
    <w:p w:rsidRDefault="0042407B" w:rsidP="0042407B" w:rsidR="0042407B" w:rsidRPr="004C3D03">
      <w:pPr>
        <w:pStyle w:val="Tijeloteksta"/>
        <w:jc w:val="center"/>
      </w:pPr>
    </w:p>
    <w:p w:rsidRDefault="002B236A" w:rsidP="00E90055" w:rsidR="002B236A">
      <w:pPr>
        <w:ind w:firstLine="708"/>
        <w:jc w:val="both"/>
      </w:pPr>
      <w:r>
        <w:t>U rješenju ovog suda broj gornji od 24. veljače 2017. g. pogrešno je naloženo dužniku</w:t>
      </w:r>
      <w:r w:rsidRPr="002B236A">
        <w:t xml:space="preserve"> </w:t>
      </w:r>
      <w:r w:rsidRPr="0038726C">
        <w:t xml:space="preserve">G-A PROJEKT d.o.o. iz Ključa Brdovečkog, </w:t>
      </w:r>
      <w:proofErr w:type="spellStart"/>
      <w:r w:rsidRPr="0038726C">
        <w:t>Mokrička</w:t>
      </w:r>
      <w:proofErr w:type="spellEnd"/>
      <w:r w:rsidRPr="0038726C">
        <w:t xml:space="preserve"> 37, O</w:t>
      </w:r>
      <w:r>
        <w:t xml:space="preserve">IB: 93543920669, MBS: 080270149 dopuniti prijedlog za otvaranje </w:t>
      </w:r>
      <w:proofErr w:type="spellStart"/>
      <w:r>
        <w:t>predstečajnog</w:t>
      </w:r>
      <w:proofErr w:type="spellEnd"/>
      <w:r>
        <w:t xml:space="preserve"> postupka</w:t>
      </w:r>
      <w:r w:rsidR="00CC5418">
        <w:t>,</w:t>
      </w:r>
      <w:r>
        <w:t xml:space="preserve"> uz navod da je dužnik podnio prijedlog za sklapanje </w:t>
      </w:r>
      <w:proofErr w:type="spellStart"/>
      <w:r>
        <w:t>predstečajne</w:t>
      </w:r>
      <w:proofErr w:type="spellEnd"/>
      <w:r>
        <w:t xml:space="preserve"> nagodbe ovom sudu dana 13.10.2016., temeljem čl. 25. st. 1 SZ-a ("NN" br. 71/15.) </w:t>
      </w:r>
    </w:p>
    <w:p w:rsidRDefault="002B236A" w:rsidP="00E90055" w:rsidR="002B236A">
      <w:pPr>
        <w:ind w:firstLine="708"/>
        <w:jc w:val="both"/>
      </w:pPr>
      <w:r>
        <w:t xml:space="preserve">Budući da je prijedlog za sklapanje </w:t>
      </w:r>
      <w:proofErr w:type="spellStart"/>
      <w:r>
        <w:t>predstečajne</w:t>
      </w:r>
      <w:proofErr w:type="spellEnd"/>
      <w:r>
        <w:t xml:space="preserve"> nagodbe podnijet ovom sudu temeljem članka 66. stavka 1. Zakona o financijskom poslovanju</w:t>
      </w:r>
      <w:r w:rsidR="00CC5418">
        <w:t xml:space="preserve"> i </w:t>
      </w:r>
      <w:proofErr w:type="spellStart"/>
      <w:r w:rsidR="00CC5418">
        <w:t>predstečajnoj</w:t>
      </w:r>
      <w:proofErr w:type="spellEnd"/>
      <w:r w:rsidR="00CC5418">
        <w:t xml:space="preserve"> nagodbi,</w:t>
      </w:r>
      <w:r w:rsidR="00F40714" w:rsidRPr="00F40714">
        <w:t xml:space="preserve"> </w:t>
      </w:r>
      <w:r w:rsidR="00F40714">
        <w:t>("NN" br. 108/12., 144/12., 81/13., 112/13., 78/15.),</w:t>
      </w:r>
      <w:r w:rsidR="00CC5418">
        <w:t xml:space="preserve"> a u svezi s čl. 442. SZ-a ("NN</w:t>
      </w:r>
      <w:r w:rsidR="00C034EF">
        <w:t>"</w:t>
      </w:r>
      <w:r w:rsidR="00CC5418">
        <w:t xml:space="preserve"> br. </w:t>
      </w:r>
      <w:r w:rsidR="00F40714">
        <w:t xml:space="preserve">71/15), </w:t>
      </w:r>
      <w:r w:rsidR="00CC5418">
        <w:t xml:space="preserve">to je valjalo riješiti kao u izreci.  </w:t>
      </w:r>
    </w:p>
    <w:p w:rsidRDefault="002B236A" w:rsidP="00E90055" w:rsidR="002B236A">
      <w:pPr>
        <w:ind w:firstLine="708"/>
        <w:jc w:val="both"/>
      </w:pPr>
    </w:p>
    <w:p w:rsidRDefault="00CC5418" w:rsidP="001D7C1D" w:rsidR="001D7C1D" w:rsidRPr="004C3D03">
      <w:pPr>
        <w:jc w:val="center"/>
      </w:pPr>
      <w:r>
        <w:t xml:space="preserve">U </w:t>
      </w:r>
      <w:r w:rsidR="00623C81" w:rsidRPr="004C3D03">
        <w:t xml:space="preserve"> Zagrebu</w:t>
      </w:r>
      <w:r>
        <w:t xml:space="preserve">, </w:t>
      </w:r>
      <w:r w:rsidR="00623C81" w:rsidRPr="004C3D03">
        <w:t xml:space="preserve"> </w:t>
      </w:r>
      <w:r w:rsidR="000A0899">
        <w:t>03</w:t>
      </w:r>
      <w:r>
        <w:t xml:space="preserve">. ožujka </w:t>
      </w:r>
      <w:r w:rsidR="0038726C">
        <w:t>2017</w:t>
      </w:r>
      <w:r w:rsidR="001D7C1D" w:rsidRPr="004C3D03">
        <w:t>.</w:t>
      </w:r>
      <w:r w:rsidR="003B1422">
        <w:t xml:space="preserve"> g.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</w:t>
      </w:r>
    </w:p>
    <w:p w:rsidRDefault="00034472" w:rsidP="003B1422" w:rsidR="00227E5D" w:rsidRPr="004C3D03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3B1422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034472" w:rsidP="003B1422" w:rsidR="008E3CE2" w:rsidRPr="004C3D0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B1422">
        <w:t>Vesna</w:t>
      </w:r>
      <w:r w:rsidR="00FF5D5D" w:rsidRPr="00FF5D5D">
        <w:t xml:space="preserve"> Sremac Šoštar</w:t>
      </w:r>
      <w:r w:rsidR="006B578F">
        <w:t>, v.r.</w:t>
      </w:r>
    </w:p>
    <w:p w:rsidRDefault="003B1422" w:rsidP="003B1422" w:rsidR="003B1422"/>
    <w:p w:rsidRDefault="001D7C1D" w:rsidP="003B1422" w:rsidR="001D7C1D" w:rsidRPr="004C3D03">
      <w:r w:rsidRPr="004C3D03">
        <w:t>UPUTA O PRAVNOM LIJEKU:</w:t>
      </w:r>
    </w:p>
    <w:p w:rsidRDefault="00CC5418" w:rsidP="001D7C1D" w:rsidR="001D7C1D" w:rsidRPr="004C3D03">
      <w:r>
        <w:t>Protiv ovog rješenja</w:t>
      </w:r>
      <w:r w:rsidR="001D7C1D" w:rsidRPr="004C3D03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="001D7C1D" w:rsidRPr="004C3D03">
          <w:t>278. st</w:t>
        </w:r>
      </w:smartTag>
      <w:r w:rsidR="001D7C1D" w:rsidRPr="004C3D03">
        <w:t>.1. i 2. ZPP-a</w:t>
      </w:r>
      <w:r w:rsidR="00B80AF2" w:rsidRPr="004C3D03">
        <w:t xml:space="preserve"> u vezi s čl. 10. SZ-a</w:t>
      </w:r>
      <w:r w:rsidR="001D7C1D" w:rsidRPr="004C3D03">
        <w:t xml:space="preserve">). </w:t>
      </w:r>
    </w:p>
    <w:p w:rsidRDefault="00B80AF2" w:rsidP="001D7C1D" w:rsidR="00B80AF2" w:rsidRPr="004C3D03"/>
    <w:p w:rsidRDefault="006B578F" w:rsidP="006B578F" w:rsidR="006B578F">
      <w:pPr>
        <w:ind w:hanging="705" w:left="705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B578F" w:rsidP="006B578F" w:rsidR="003B1422" w:rsidRPr="004C3D03">
      <w:pPr>
        <w:ind w:hanging="705" w:left="705"/>
        <w:jc w:val="right"/>
      </w:pPr>
      <w:r>
        <w:t>Zlatka Plivelić</w:t>
      </w:r>
      <w:bookmarkStart w:name="_GoBack" w:id="0"/>
      <w:bookmarkEnd w:id="0"/>
      <w:r w:rsidR="003B1422">
        <w:t xml:space="preserve"> </w:t>
      </w:r>
    </w:p>
    <w:sectPr w:rsidSect="00585191" w:rsidR="003B1422" w:rsidRPr="004C3D03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60E" w:rsidR="0070560E">
      <w:r>
        <w:separator/>
      </w:r>
    </w:p>
  </w:endnote>
  <w:endnote w:id="0" w:type="continuationSeparator">
    <w:p w:rsidRDefault="0070560E" w:rsidR="00705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60E" w:rsidR="0070560E">
      <w:r>
        <w:separator/>
      </w:r>
    </w:p>
  </w:footnote>
  <w:footnote w:id="0" w:type="continuationSeparator">
    <w:p w:rsidRDefault="0070560E" w:rsidR="00705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54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3D54" w:rsidP="00E90055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6779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B51D06">
      <w:tab/>
    </w:r>
    <w:r w:rsidR="00E90055">
      <w:t xml:space="preserve">             </w:t>
    </w:r>
    <w:r w:rsidR="0038726C">
      <w:t>48</w:t>
    </w:r>
    <w:r w:rsidR="003B1422">
      <w:t>.</w:t>
    </w:r>
    <w:r w:rsidR="0038726C">
      <w:t xml:space="preserve"> St-176/17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4472"/>
    <w:rsid w:val="00045037"/>
    <w:rsid w:val="00065FA4"/>
    <w:rsid w:val="000846DF"/>
    <w:rsid w:val="000A0899"/>
    <w:rsid w:val="00163FF2"/>
    <w:rsid w:val="001655BD"/>
    <w:rsid w:val="00180101"/>
    <w:rsid w:val="001D7C1D"/>
    <w:rsid w:val="001E4739"/>
    <w:rsid w:val="00220063"/>
    <w:rsid w:val="00227E5D"/>
    <w:rsid w:val="00293D54"/>
    <w:rsid w:val="002A6BCA"/>
    <w:rsid w:val="002B236A"/>
    <w:rsid w:val="002B6196"/>
    <w:rsid w:val="0032387F"/>
    <w:rsid w:val="00375B58"/>
    <w:rsid w:val="0038726C"/>
    <w:rsid w:val="003B1422"/>
    <w:rsid w:val="003D70F4"/>
    <w:rsid w:val="003E54FD"/>
    <w:rsid w:val="00401738"/>
    <w:rsid w:val="0042407B"/>
    <w:rsid w:val="00471619"/>
    <w:rsid w:val="00494008"/>
    <w:rsid w:val="004C1378"/>
    <w:rsid w:val="004C3D03"/>
    <w:rsid w:val="004F5B4C"/>
    <w:rsid w:val="00503716"/>
    <w:rsid w:val="00525A5B"/>
    <w:rsid w:val="0053599E"/>
    <w:rsid w:val="00540747"/>
    <w:rsid w:val="00552AAE"/>
    <w:rsid w:val="00554285"/>
    <w:rsid w:val="005711EA"/>
    <w:rsid w:val="00585191"/>
    <w:rsid w:val="005A3656"/>
    <w:rsid w:val="005B4DE4"/>
    <w:rsid w:val="00623C81"/>
    <w:rsid w:val="006318A8"/>
    <w:rsid w:val="006461F6"/>
    <w:rsid w:val="00674FF1"/>
    <w:rsid w:val="006B578F"/>
    <w:rsid w:val="006C6D31"/>
    <w:rsid w:val="006F2E2D"/>
    <w:rsid w:val="0070560E"/>
    <w:rsid w:val="00771160"/>
    <w:rsid w:val="0085489D"/>
    <w:rsid w:val="00873338"/>
    <w:rsid w:val="0089421D"/>
    <w:rsid w:val="008A1446"/>
    <w:rsid w:val="008B5ABB"/>
    <w:rsid w:val="008E3CE2"/>
    <w:rsid w:val="009235D8"/>
    <w:rsid w:val="00962E48"/>
    <w:rsid w:val="009675A9"/>
    <w:rsid w:val="009903DB"/>
    <w:rsid w:val="009B73E3"/>
    <w:rsid w:val="009C3707"/>
    <w:rsid w:val="00A14D86"/>
    <w:rsid w:val="00A545CD"/>
    <w:rsid w:val="00A73B0F"/>
    <w:rsid w:val="00AB52BF"/>
    <w:rsid w:val="00B04C5C"/>
    <w:rsid w:val="00B13F51"/>
    <w:rsid w:val="00B51D06"/>
    <w:rsid w:val="00B80AF2"/>
    <w:rsid w:val="00B86AA5"/>
    <w:rsid w:val="00BB1691"/>
    <w:rsid w:val="00BC21E9"/>
    <w:rsid w:val="00C034EF"/>
    <w:rsid w:val="00C1172F"/>
    <w:rsid w:val="00C22FB5"/>
    <w:rsid w:val="00C25555"/>
    <w:rsid w:val="00C73C08"/>
    <w:rsid w:val="00CB7B6F"/>
    <w:rsid w:val="00CC5418"/>
    <w:rsid w:val="00CD09E2"/>
    <w:rsid w:val="00D03905"/>
    <w:rsid w:val="00D443A5"/>
    <w:rsid w:val="00D576B0"/>
    <w:rsid w:val="00D579EF"/>
    <w:rsid w:val="00D91CEA"/>
    <w:rsid w:val="00E90055"/>
    <w:rsid w:val="00ED3B98"/>
    <w:rsid w:val="00EF4C78"/>
    <w:rsid w:val="00F40714"/>
    <w:rsid w:val="00F70A23"/>
    <w:rsid w:val="00F753F1"/>
    <w:rsid w:val="00FB7F33"/>
    <w:rsid w:val="00FF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57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578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578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578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578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57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578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578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578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578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St-176/2017</izvorni_sadrzaj>
    <derivirana_varijabla naziv="DomainObject.Predmet.OznakaBroj_1">St-176/2017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G-A PROJEKT d.o.o.</izvorni_sadrzaj>
    <derivirana_varijabla naziv="DomainObject.Predmet.ProtustrankaFormated_1">  G-A PROJEKT d.o.o.</derivirana_varijabla>
  </DomainObject.Predmet.ProtustrankaFormated>
  <DomainObject.Predmet.ProtustrankaFormatedOIB>
    <izvorni_sadrzaj>  G-A PROJEKT d.o.o., OIB 93543920669</izvorni_sadrzaj>
    <derivirana_varijabla naziv="DomainObject.Predmet.ProtustrankaFormatedOIB_1">  G-A PROJEKT d.o.o., OIB 93543920669</derivirana_varijabla>
  </DomainObject.Predmet.ProtustrankaFormatedOIB>
  <DomainObject.Predmet.ProtustrankaFormatedWithAdress>
    <izvorni_sadrzaj> G-A PROJEKT d.o.o., Mokrička 37, 10292 Ključ Brdovečki</izvorni_sadrzaj>
    <derivirana_varijabla naziv="DomainObject.Predmet.ProtustrankaFormatedWithAdress_1"> G-A PROJEKT d.o.o., Mokrička 37, 10292 Ključ Brdovečki</derivirana_varijabla>
  </DomainObject.Predmet.ProtustrankaFormatedWithAdress>
  <DomainObject.Predmet.ProtustrankaFormatedWithAdressOIB>
    <izvorni_sadrzaj> G-A PROJEKT d.o.o., OIB 93543920669, Mokrička 37, 10292 Ključ Brdovečki</izvorni_sadrzaj>
    <derivirana_varijabla naziv="DomainObject.Predmet.ProtustrankaFormatedWithAdressOIB_1"> G-A PROJEKT d.o.o., OIB 93543920669, Mokrička 37, 10292 Ključ Brdovečki</derivirana_varijabla>
  </DomainObject.Predmet.ProtustrankaFormatedWithAdressOIB>
  <DomainObject.Predmet.ProtustrankaWithAdress>
    <izvorni_sadrzaj>G-A PROJEKT d.o.o. Mokrička 37, 10292 Ključ Brdovečki</izvorni_sadrzaj>
    <derivirana_varijabla naziv="DomainObject.Predmet.ProtustrankaWithAdress_1">G-A PROJEKT d.o.o. Mokrička 37, 10292 Ključ Brdovečki</derivirana_varijabla>
  </DomainObject.Predmet.ProtustrankaWithAdress>
  <DomainObject.Predmet.ProtustrankaWithAdressOIB>
    <izvorni_sadrzaj>G-A PROJEKT d.o.o., OIB 93543920669, Mokrička 37, 10292 Ključ Brdovečki</izvorni_sadrzaj>
    <derivirana_varijabla naziv="DomainObject.Predmet.ProtustrankaWithAdressOIB_1">G-A PROJEKT d.o.o., OIB 93543920669, Mokrička 37, 10292 Ključ Brdovečki</derivirana_varijabla>
  </DomainObject.Predmet.ProtustrankaWithAdressOIB>
  <DomainObject.Predmet.ProtustrankaNazivFormated>
    <izvorni_sadrzaj>G-A PROJEKT d.o.o.</izvorni_sadrzaj>
    <derivirana_varijabla naziv="DomainObject.Predmet.ProtustrankaNazivFormated_1">G-A PROJEKT d.o.o.</derivirana_varijabla>
  </DomainObject.Predmet.ProtustrankaNazivFormated>
  <DomainObject.Predmet.ProtustrankaNazivFormatedOIB>
    <izvorni_sadrzaj>G-A PROJEKT d.o.o., OIB 93543920669</izvorni_sadrzaj>
    <derivirana_varijabla naziv="DomainObject.Predmet.ProtustrankaNazivFormatedOIB_1">G-A PROJEKT d.o.o., OIB 93543920669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G-A PROJEKT d.o.o.</izvorni_sadrzaj>
    <derivirana_varijabla naziv="DomainObject.Predmet.StrankaFormated_1">  G-A PROJEKT d.o.o.</derivirana_varijabla>
  </DomainObject.Predmet.StrankaFormated>
  <DomainObject.Predmet.StrankaFormatedOIB>
    <izvorni_sadrzaj>  G-A PROJEKT d.o.o., OIB 93543920669</izvorni_sadrzaj>
    <derivirana_varijabla naziv="DomainObject.Predmet.StrankaFormatedOIB_1">  G-A PROJEKT d.o.o., OIB 93543920669</derivirana_varijabla>
  </DomainObject.Predmet.StrankaFormatedOIB>
  <DomainObject.Predmet.StrankaFormatedWithAdress>
    <izvorni_sadrzaj> G-A PROJEKT d.o.o., Mokrička 37, 10292 Ključ Brdovečki</izvorni_sadrzaj>
    <derivirana_varijabla naziv="DomainObject.Predmet.StrankaFormatedWithAdress_1"> G-A PROJEKT d.o.o., Mokrička 37, 10292 Ključ Brdovečki</derivirana_varijabla>
  </DomainObject.Predmet.StrankaFormatedWithAdress>
  <DomainObject.Predmet.StrankaFormatedWithAdressOIB>
    <izvorni_sadrzaj> G-A PROJEKT d.o.o., OIB 93543920669, Mokrička 37, 10292 Ključ Brdovečki</izvorni_sadrzaj>
    <derivirana_varijabla naziv="DomainObject.Predmet.StrankaFormatedWithAdressOIB_1"> G-A PROJEKT d.o.o., OIB 93543920669, Mokrička 37, 10292 Ključ Brdovečki</derivirana_varijabla>
  </DomainObject.Predmet.StrankaFormatedWithAdressOIB>
  <DomainObject.Predmet.StrankaWithAdress>
    <izvorni_sadrzaj>G-A PROJEKT d.o.o. Mokrička 37,10292 Ključ Brdovečki</izvorni_sadrzaj>
    <derivirana_varijabla naziv="DomainObject.Predmet.StrankaWithAdress_1">G-A PROJEKT d.o.o. Mokrička 37,10292 Ključ Brdovečki</derivirana_varijabla>
  </DomainObject.Predmet.StrankaWithAdress>
  <DomainObject.Predmet.StrankaWithAdressOIB>
    <izvorni_sadrzaj>G-A PROJEKT d.o.o., OIB 93543920669, Mokrička 37,10292 Ključ Brdovečki</izvorni_sadrzaj>
    <derivirana_varijabla naziv="DomainObject.Predmet.StrankaWithAdressOIB_1">G-A PROJEKT d.o.o., OIB 93543920669, Mokrička 37,10292 Ključ Brdovečki</derivirana_varijabla>
  </DomainObject.Predmet.StrankaWithAdressOIB>
  <DomainObject.Predmet.StrankaNazivFormated>
    <izvorni_sadrzaj>G-A PROJEKT d.o.o.</izvorni_sadrzaj>
    <derivirana_varijabla naziv="DomainObject.Predmet.StrankaNazivFormated_1">G-A PROJEKT d.o.o.</derivirana_varijabla>
  </DomainObject.Predmet.StrankaNazivFormated>
  <DomainObject.Predmet.StrankaNazivFormatedOIB>
    <izvorni_sadrzaj>G-A PROJEKT d.o.o., OIB 93543920669</izvorni_sadrzaj>
    <derivirana_varijabla naziv="DomainObject.Predmet.StrankaNazivFormatedOIB_1">G-A PROJEKT d.o.o., OIB 93543920669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G-A PROJEKT d.o.o.</item>
    </izvorni_sadrzaj>
    <derivirana_varijabla naziv="DomainObject.Predmet.StrankaListFormated_1">
      <item>G-A PROJEKT d.o.o.</item>
    </derivirana_varijabla>
  </DomainObject.Predmet.StrankaListFormated>
  <DomainObject.Predmet.StrankaListFormatedOIB>
    <izvorni_sadrzaj>
      <item>G-A PROJEKT d.o.o., OIB 93543920669</item>
    </izvorni_sadrzaj>
    <derivirana_varijabla naziv="DomainObject.Predmet.StrankaListFormatedOIB_1">
      <item>G-A PROJEKT d.o.o., OIB 93543920669</item>
    </derivirana_varijabla>
  </DomainObject.Predmet.StrankaListFormatedOIB>
  <DomainObject.Predmet.StrankaListFormatedWithAdress>
    <izvorni_sadrzaj>
      <item>G-A PROJEKT d.o.o., Mokrička 37, 10292 Ključ Brdovečki</item>
    </izvorni_sadrzaj>
    <derivirana_varijabla naziv="DomainObject.Predmet.StrankaListFormatedWithAdress_1">
      <item>G-A PROJEKT d.o.o., Mokrička 37, 10292 Ključ Brdovečki</item>
    </derivirana_varijabla>
  </DomainObject.Predmet.StrankaListFormatedWithAdress>
  <DomainObject.Predmet.StrankaListFormatedWithAdressOIB>
    <izvorni_sadrzaj>
      <item>G-A PROJEKT d.o.o., OIB 93543920669, Mokrička 37, 10292 Ključ Brdovečki</item>
    </izvorni_sadrzaj>
    <derivirana_varijabla naziv="DomainObject.Predmet.StrankaListFormatedWithAdressOIB_1">
      <item>G-A PROJEKT d.o.o., OIB 93543920669, Mokrička 37, 10292 Ključ Brdovečki</item>
    </derivirana_varijabla>
  </DomainObject.Predmet.StrankaListFormatedWithAdressOIB>
  <DomainObject.Predmet.StrankaListNazivFormated>
    <izvorni_sadrzaj>
      <item>G-A PROJEKT d.o.o.</item>
    </izvorni_sadrzaj>
    <derivirana_varijabla naziv="DomainObject.Predmet.StrankaListNazivFormated_1">
      <item>G-A PROJEKT d.o.o.</item>
    </derivirana_varijabla>
  </DomainObject.Predmet.StrankaListNazivFormated>
  <DomainObject.Predmet.StrankaListNazivFormatedOIB>
    <izvorni_sadrzaj>
      <item>G-A PROJEKT d.o.o., OIB 93543920669</item>
    </izvorni_sadrzaj>
    <derivirana_varijabla naziv="DomainObject.Predmet.StrankaListNazivFormatedOIB_1">
      <item>G-A PROJEKT d.o.o., OIB 93543920669</item>
    </derivirana_varijabla>
  </DomainObject.Predmet.StrankaListNazivFormatedOIB>
  <DomainObject.Predmet.ProtuStrankaListFormated>
    <izvorni_sadrzaj>
      <item>G-A PROJEKT d.o.o.</item>
    </izvorni_sadrzaj>
    <derivirana_varijabla naziv="DomainObject.Predmet.ProtuStrankaListFormated_1">
      <item>G-A PROJEKT d.o.o.</item>
    </derivirana_varijabla>
  </DomainObject.Predmet.ProtuStrankaListFormated>
  <DomainObject.Predmet.ProtuStrankaListFormatedOIB>
    <izvorni_sadrzaj>
      <item>G-A PROJEKT d.o.o., OIB 93543920669</item>
    </izvorni_sadrzaj>
    <derivirana_varijabla naziv="DomainObject.Predmet.ProtuStrankaListFormatedOIB_1">
      <item>G-A PROJEKT d.o.o., OIB 93543920669</item>
    </derivirana_varijabla>
  </DomainObject.Predmet.ProtuStrankaListFormatedOIB>
  <DomainObject.Predmet.ProtuStrankaListFormatedWithAdress>
    <izvorni_sadrzaj>
      <item>G-A PROJEKT d.o.o., Mokrička 37, 10292 Ključ Brdovečki</item>
    </izvorni_sadrzaj>
    <derivirana_varijabla naziv="DomainObject.Predmet.ProtuStrankaListFormatedWithAdress_1">
      <item>G-A PROJEKT d.o.o., Mokrička 37, 10292 Ključ Brdovečki</item>
    </derivirana_varijabla>
  </DomainObject.Predmet.ProtuStrankaListFormatedWithAdress>
  <DomainObject.Predmet.ProtuStrankaListFormatedWithAdressOIB>
    <izvorni_sadrzaj>
      <item>G-A PROJEKT d.o.o., OIB 93543920669, Mokrička 37, 10292 Ključ Brdovečki</item>
    </izvorni_sadrzaj>
    <derivirana_varijabla naziv="DomainObject.Predmet.ProtuStrankaListFormatedWithAdressOIB_1">
      <item>G-A PROJEKT d.o.o., OIB 93543920669, Mokrička 37, 10292 Ključ Brdovečki</item>
    </derivirana_varijabla>
  </DomainObject.Predmet.ProtuStrankaListFormatedWithAdressOIB>
  <DomainObject.Predmet.ProtuStrankaListNazivFormated>
    <izvorni_sadrzaj>
      <item>G-A PROJEKT d.o.o.</item>
    </izvorni_sadrzaj>
    <derivirana_varijabla naziv="DomainObject.Predmet.ProtuStrankaListNazivFormated_1">
      <item>G-A PROJEKT d.o.o.</item>
    </derivirana_varijabla>
  </DomainObject.Predmet.ProtuStrankaListNazivFormated>
  <DomainObject.Predmet.ProtuStrankaListNazivFormatedOIB>
    <izvorni_sadrzaj>
      <item>G-A PROJEKT d.o.o., OIB 93543920669</item>
    </izvorni_sadrzaj>
    <derivirana_varijabla naziv="DomainObject.Predmet.ProtuStrankaListNazivFormatedOIB_1">
      <item>G-A PROJEKT d.o.o., OIB 93543920669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G-A PROJEKT d.o.o.</izvorni_sadrzaj>
    <derivirana_varijabla naziv="DomainObject.Predmet.StrankaIDrugi_1">G-A PROJEKT d.o.o.</derivirana_varijabla>
  </DomainObject.Predmet.StrankaIDrugi>
  <DomainObject.Predmet.ProtustrankaIDrugi>
    <izvorni_sadrzaj>G-A PROJEKT d.o.o.</izvorni_sadrzaj>
    <derivirana_varijabla naziv="DomainObject.Predmet.ProtustrankaIDrugi_1">G-A PROJEKT d.o.o.</derivirana_varijabla>
  </DomainObject.Predmet.ProtustrankaIDrugi>
  <DomainObject.Predmet.StrankaIDrugiAdressOIB>
    <izvorni_sadrzaj>G-A PROJEKT d.o.o., OIB 93543920669, Mokrička 37, 10292 Ključ Brdovečki</izvorni_sadrzaj>
    <derivirana_varijabla naziv="DomainObject.Predmet.StrankaIDrugiAdressOIB_1">G-A PROJEKT d.o.o., OIB 93543920669, Mokrička 37, 10292 Ključ Brdovečki</derivirana_varijabla>
  </DomainObject.Predmet.StrankaIDrugiAdressOIB>
  <DomainObject.Predmet.ProtustrankaIDrugiAdressOIB>
    <izvorni_sadrzaj>G-A PROJEKT d.o.o., OIB 93543920669, Mokrička 37, 10292 Ključ Brdovečki</izvorni_sadrzaj>
    <derivirana_varijabla naziv="DomainObject.Predmet.ProtustrankaIDrugiAdressOIB_1">G-A PROJEKT d.o.o., OIB 93543920669, Mokrička 37, 10292 Ključ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G-A PROJEKT d.o.o.</item>
      <item>G-A PROJEKT d.o.o.</item>
    </izvorni_sadrzaj>
    <derivirana_varijabla naziv="DomainObject.Predmet.SudioniciListNaziv_1">
      <item>G-A PROJEKT d.o.o.</item>
      <item>G-A PROJEKT d.o.o.</item>
    </derivirana_varijabla>
  </DomainObject.Predmet.SudioniciListNaziv>
  <DomainObject.Predmet.SudioniciListAdressOIB>
    <izvorni_sadrzaj>
      <item>G-A PROJEKT d.o.o., OIB 93543920669, Mokrička 37,10292 Ključ Brdovečki</item>
      <item>G-A PROJEKT d.o.o., OIB 93543920669, Mokrička 37,10292 Ključ Brdovečki</item>
    </izvorni_sadrzaj>
    <derivirana_varijabla naziv="DomainObject.Predmet.SudioniciListAdressOIB_1">
      <item>G-A PROJEKT d.o.o., OIB 93543920669, Mokrička 37,10292 Ključ Brdovečki</item>
      <item>G-A PROJEKT d.o.o., OIB 93543920669, Mokrička 37,10292 Ključ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93543920669</item>
      <item>, OIB 93543920669</item>
    </izvorni_sadrzaj>
    <derivirana_varijabla naziv="DomainObject.Predmet.SudioniciListNazivOIB_1">
      <item>, OIB 93543920669</item>
      <item>, OIB 93543920669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400FCC-5FD6-46B4-BF5A-36D2313F4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1241</properties:Characters>
  <properties:Lines>40</properties:Lines>
  <properties:Paragraphs>18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2017-03-02T13:23:00Z</dcterms:created>
  <dc:creator>nribaric</dc:creator>
  <cp:lastModifiedBy>Zlatka Plivelić</cp:lastModifiedBy>
  <cp:lastPrinted>2017-03-03T12:31:00Z</cp:lastPrinted>
  <dcterms:modified xmlns:xsi="http://www.w3.org/2001/XMLSchema-instance" xsi:type="dcterms:W3CDTF">2017-03-03T12:31:00Z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