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ded6f" w14:paraId="e2ded6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96658C">
        <w:t>7</w:t>
      </w:r>
      <w:r w:rsidR="00FA27B9">
        <w:t>9</w:t>
      </w:r>
      <w:r w:rsidR="00784B3E">
        <w:t>6</w:t>
      </w:r>
      <w:r w:rsidR="00BE59FA">
        <w:t>/201</w:t>
      </w:r>
      <w:r w:rsidR="00766DE9">
        <w:t>6</w:t>
      </w:r>
      <w:r w:rsidR="00BE59FA">
        <w:t>-</w:t>
      </w:r>
      <w:r w:rsidR="00E45165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4175B">
        <w:t>Zagreb</w:t>
      </w:r>
      <w:r w:rsidR="00766DE9">
        <w:t>,</w:t>
      </w:r>
      <w:r w:rsidR="004A0D7B">
        <w:t xml:space="preserve"> Podružnica </w:t>
      </w:r>
      <w:r w:rsidR="00F4175B">
        <w:t>Zagreb</w:t>
      </w:r>
      <w:r w:rsidR="004A0D7B">
        <w:t xml:space="preserve">, za pokretanje  stečajnog postupka  nad dužnikom </w:t>
      </w:r>
      <w:r w:rsidR="00E45165">
        <w:t>HRVATSKI STROJARSKI I BRODOGRAĐEVNI</w:t>
      </w:r>
      <w:r w:rsidR="00A05A81">
        <w:t xml:space="preserve"> </w:t>
      </w:r>
      <w:r w:rsidR="00E45165">
        <w:t xml:space="preserve"> INŽENJERSKI SAVEZ</w:t>
      </w:r>
      <w:r w:rsidR="005971F2">
        <w:t>,</w:t>
      </w:r>
      <w:r w:rsidR="00E10D25">
        <w:t xml:space="preserve"> </w:t>
      </w:r>
      <w:r w:rsidR="005971F2">
        <w:t>OIB 66908705295</w:t>
      </w:r>
      <w:r w:rsidR="005971F2">
        <w:t xml:space="preserve">, </w:t>
      </w:r>
      <w:r w:rsidR="0096658C">
        <w:t>Zagreb</w:t>
      </w:r>
      <w:r w:rsidR="004B5FBD">
        <w:t>,</w:t>
      </w:r>
      <w:r w:rsidR="0060557B">
        <w:t xml:space="preserve"> </w:t>
      </w:r>
      <w:r w:rsidR="005971F2">
        <w:t>Berislavićeva 6</w:t>
      </w:r>
      <w:r w:rsidR="0060557B">
        <w:t>,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971F2">
        <w:t>24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5971F2">
        <w:t>HRVATSKI STROJARSKI I BRODOGRAĐEVNI INŽENJERSKI SAVEZ, OIB 66908705295, Zagreb, Berislavićeva 6</w:t>
      </w:r>
      <w:r w:rsidR="0096658C">
        <w:t xml:space="preserve">, </w:t>
      </w:r>
      <w:r>
        <w:t xml:space="preserve">iznosi </w:t>
      </w:r>
      <w:r w:rsidR="005971F2">
        <w:t>6.736,47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</w:t>
      </w:r>
      <w:r w:rsidR="005971F2">
        <w:t>se predsjednik Udruge dužnika Bernard Franković</w:t>
      </w:r>
      <w:r w:rsidR="00E335AA">
        <w:t xml:space="preserve">, </w:t>
      </w:r>
      <w:r w:rsidR="009C749A">
        <w:t xml:space="preserve"> </w:t>
      </w:r>
      <w:r w:rsidR="003036D5">
        <w:t xml:space="preserve">OIB: </w:t>
      </w:r>
      <w:r w:rsidR="005971F2">
        <w:t xml:space="preserve">06175321572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96658C">
        <w:rPr>
          <w:b/>
        </w:rPr>
        <w:t>7</w:t>
      </w:r>
      <w:r w:rsidR="00FA27B9">
        <w:rPr>
          <w:b/>
        </w:rPr>
        <w:t>9</w:t>
      </w:r>
      <w:r w:rsidR="005971F2">
        <w:rPr>
          <w:b/>
        </w:rPr>
        <w:t>6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5971F2">
        <w:t>24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60E5" w:rsidR="00D960E5">
      <w:r>
        <w:separator/>
      </w:r>
    </w:p>
  </w:endnote>
  <w:endnote w:id="0" w:type="continuationSeparator">
    <w:p w:rsidRDefault="00D960E5" w:rsidR="00D96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60E5" w:rsidR="00D960E5">
      <w:r>
        <w:separator/>
      </w:r>
    </w:p>
  </w:footnote>
  <w:footnote w:id="0" w:type="continuationSeparator">
    <w:p w:rsidRDefault="00D960E5" w:rsidR="00D96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5A20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25A03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08CF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71F2"/>
    <w:rsid w:val="005B1166"/>
    <w:rsid w:val="005B144D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173BF"/>
    <w:rsid w:val="006207DD"/>
    <w:rsid w:val="0062234C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39DF"/>
    <w:rsid w:val="007657AA"/>
    <w:rsid w:val="00766D29"/>
    <w:rsid w:val="00766DE9"/>
    <w:rsid w:val="00767F2C"/>
    <w:rsid w:val="0077329E"/>
    <w:rsid w:val="00776B34"/>
    <w:rsid w:val="0078009A"/>
    <w:rsid w:val="00784B3E"/>
    <w:rsid w:val="007949A4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23BA9"/>
    <w:rsid w:val="0083124A"/>
    <w:rsid w:val="00834F15"/>
    <w:rsid w:val="00836CE2"/>
    <w:rsid w:val="0084069A"/>
    <w:rsid w:val="00853C92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6658C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5A81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2C86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0E5"/>
    <w:rsid w:val="00D96B90"/>
    <w:rsid w:val="00D97782"/>
    <w:rsid w:val="00DA146A"/>
    <w:rsid w:val="00DA4636"/>
    <w:rsid w:val="00DA5A49"/>
    <w:rsid w:val="00DB0ADC"/>
    <w:rsid w:val="00DC4E4E"/>
    <w:rsid w:val="00DD6682"/>
    <w:rsid w:val="00DE1BB4"/>
    <w:rsid w:val="00DE5F69"/>
    <w:rsid w:val="00DF3E9C"/>
    <w:rsid w:val="00DF5C6E"/>
    <w:rsid w:val="00E10D25"/>
    <w:rsid w:val="00E2167F"/>
    <w:rsid w:val="00E23AF8"/>
    <w:rsid w:val="00E2417D"/>
    <w:rsid w:val="00E335AA"/>
    <w:rsid w:val="00E373D6"/>
    <w:rsid w:val="00E41BB4"/>
    <w:rsid w:val="00E426B6"/>
    <w:rsid w:val="00E45165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22F60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A27B9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71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1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1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1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1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71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1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1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1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1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2796</izvorni_sadrzaj>
    <derivirana_varijabla naziv="DomainObject.Predmet.Broj_1">2796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po čl.11  SZ</izvorni_sadrzaj>
    <derivirana_varijabla naziv="DomainObject.Predmet.Opis_1">Ustup po čl.11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St-2796/2016</izvorni_sadrzaj>
    <derivirana_varijabla naziv="DomainObject.Predmet.OznakaBroj_1">St-2796/2016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</izvorni_sadrzaj>
    <derivirana_varijabla naziv="DomainObject.Predmet.PrimjedbaSuca_1">čl.429 st.1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STROJARSKI I BRODOGRAĐEVNI INŽENJERSKI SAVEZ</izvorni_sadrzaj>
    <derivirana_varijabla naziv="DomainObject.Predmet.ProtustrankaFormated_1">  HRVATSKI STROJARSKI I BRODOGRAĐEVNI INŽENJERSKI SAVEZ</derivirana_varijabla>
  </DomainObject.Predmet.ProtustrankaFormated>
  <DomainObject.Predmet.ProtustrankaFormatedOIB>
    <izvorni_sadrzaj>  HRVATSKI STROJARSKI I BRODOGRAĐEVNI INŽENJERSKI SAVEZ, OIB 66908705295</izvorni_sadrzaj>
    <derivirana_varijabla naziv="DomainObject.Predmet.ProtustrankaFormatedOIB_1">  HRVATSKI STROJARSKI I BRODOGRAĐEVNI INŽENJERSKI SAVEZ, OIB 66908705295</derivirana_varijabla>
  </DomainObject.Predmet.ProtustrankaFormatedOIB>
  <DomainObject.Predmet.ProtustrankaFormatedWithAdress>
    <izvorni_sadrzaj> HRVATSKI STROJARSKI I BRODOGRAĐEVNI INŽENJERSKI SAVEZ, Berislavićeva 6, 10000 Zagreb</izvorni_sadrzaj>
    <derivirana_varijabla naziv="DomainObject.Predmet.ProtustrankaFormatedWithAdress_1"> HRVATSKI STROJARSKI I BRODOGRAĐEVNI INŽENJERSKI SAVEZ, Berislavićeva 6, 10000 Zagreb</derivirana_varijabla>
  </DomainObject.Predmet.ProtustrankaFormatedWithAdress>
  <DomainObject.Predmet.ProtustrankaFormatedWithAdressOIB>
    <izvorni_sadrzaj> HRVATSKI STROJARSKI I BRODOGRAĐEVNI INŽENJERSKI SAVEZ, OIB 66908705295, Berislavićeva 6, 10000 Zagreb</izvorni_sadrzaj>
    <derivirana_varijabla naziv="DomainObject.Predmet.ProtustrankaFormatedWithAdressOIB_1"> HRVATSKI STROJARSKI I BRODOGRAĐEVNI INŽENJERSKI SAVEZ, OIB 66908705295, Berislavićeva 6, 10000 Zagreb</derivirana_varijabla>
  </DomainObject.Predmet.ProtustrankaFormatedWithAdressOIB>
  <DomainObject.Predmet.ProtustrankaWithAdress>
    <izvorni_sadrzaj>HRVATSKI STROJARSKI I BRODOGRAĐEVNI INŽENJERSKI SAVEZ Berislavićeva 6, 10000 Zagreb</izvorni_sadrzaj>
    <derivirana_varijabla naziv="DomainObject.Predmet.ProtustrankaWithAdress_1">HRVATSKI STROJARSKI I BRODOGRAĐEVNI INŽENJERSKI SAVEZ Berislavićeva 6, 10000 Zagreb</derivirana_varijabla>
  </DomainObject.Predmet.ProtustrankaWithAdress>
  <DomainObject.Predmet.ProtustrankaWithAdressOIB>
    <izvorni_sadrzaj>HRVATSKI STROJARSKI I BRODOGRAĐEVNI INŽENJERSKI SAVEZ, OIB 66908705295, Berislavićeva 6, 10000 Zagreb</izvorni_sadrzaj>
    <derivirana_varijabla naziv="DomainObject.Predmet.ProtustrankaWithAdressOIB_1">HRVATSKI STROJARSKI I BRODOGRAĐEVNI INŽENJERSKI SAVEZ, OIB 66908705295, Berislavićeva 6, 10000 Zagreb</derivirana_varijabla>
  </DomainObject.Predmet.ProtustrankaWithAdressOIB>
  <DomainObject.Predmet.ProtustrankaNazivFormated>
    <izvorni_sadrzaj>HRVATSKI STROJARSKI I BRODOGRAĐEVNI INŽENJERSKI SAVEZ</izvorni_sadrzaj>
    <derivirana_varijabla naziv="DomainObject.Predmet.ProtustrankaNazivFormated_1">HRVATSKI STROJARSKI I BRODOGRAĐEVNI INŽENJERSKI SAVEZ</derivirana_varijabla>
  </DomainObject.Predmet.ProtustrankaNazivFormated>
  <DomainObject.Predmet.ProtustrankaNazivFormatedOIB>
    <izvorni_sadrzaj>HRVATSKI STROJARSKI I BRODOGRAĐEVNI INŽENJERSKI SAVEZ, OIB 66908705295</izvorni_sadrzaj>
    <derivirana_varijabla naziv="DomainObject.Predmet.ProtustrankaNazivFormatedOIB_1">HRVATSKI STROJARSKI I BRODOGRAĐEVNI INŽENJERSKI SAVEZ, OIB 66908705295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6736.47</izvorni_sadrzaj>
    <derivirana_varijabla naziv="DomainObject.Predmet.TrenutnaVrijednost_1">6736.47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STROJARSKI I BRODOGRAĐEVNI INŽENJERSKI SAVEZ</item>
    </izvorni_sadrzaj>
    <derivirana_varijabla naziv="DomainObject.Predmet.ProtuStrankaListFormated_1">
      <item>HRVATSKI STROJARSKI I BRODOGRAĐEVNI INŽENJERSKI SAVEZ</item>
    </derivirana_varijabla>
  </DomainObject.Predmet.ProtuStrankaListFormated>
  <DomainObject.Predmet.ProtuStrankaListFormatedOIB>
    <izvorni_sadrzaj>
      <item>HRVATSKI STROJARSKI I BRODOGRAĐEVNI INŽENJERSKI SAVEZ, OIB 66908705295</item>
    </izvorni_sadrzaj>
    <derivirana_varijabla naziv="DomainObject.Predmet.ProtuStrankaListFormatedOIB_1">
      <item>HRVATSKI STROJARSKI I BRODOGRAĐEVNI INŽENJERSKI SAVEZ, OIB 66908705295</item>
    </derivirana_varijabla>
  </DomainObject.Predmet.ProtuStrankaListFormatedOIB>
  <DomainObject.Predmet.ProtuStrankaListFormatedWithAdress>
    <izvorni_sadrzaj>
      <item>HRVATSKI STROJARSKI I BRODOGRAĐEVNI INŽENJERSKI SAVEZ, Berislavićeva 6, 10000 Zagreb</item>
    </izvorni_sadrzaj>
    <derivirana_varijabla naziv="DomainObject.Predmet.ProtuStrankaListFormatedWithAdress_1">
      <item>HRVATSKI STROJARSKI I BRODOGRAĐEVNI INŽENJERSKI SAVEZ, Berislavićeva 6, 10000 Zagreb</item>
    </derivirana_varijabla>
  </DomainObject.Predmet.ProtuStrankaListFormatedWithAdress>
  <DomainObject.Predmet.ProtuStrankaListFormatedWithAdressOIB>
    <izvorni_sadrzaj>
      <item>HRVATSKI STROJARSKI I BRODOGRAĐEVNI INŽENJERSKI SAVEZ, OIB 66908705295, Berislavićeva 6, 10000 Zagreb</item>
    </izvorni_sadrzaj>
    <derivirana_varijabla naziv="DomainObject.Predmet.ProtuStrankaListFormatedWithAdressOIB_1">
      <item>HRVATSKI STROJARSKI I BRODOGRAĐEVNI INŽENJERSKI SAVEZ, OIB 66908705295, Berislavićeva 6, 10000 Zagreb</item>
    </derivirana_varijabla>
  </DomainObject.Predmet.ProtuStrankaListFormatedWithAdressOIB>
  <DomainObject.Predmet.ProtuStrankaListNazivFormated>
    <izvorni_sadrzaj>
      <item>HRVATSKI STROJARSKI I BRODOGRAĐEVNI INŽENJERSKI SAVEZ</item>
    </izvorni_sadrzaj>
    <derivirana_varijabla naziv="DomainObject.Predmet.ProtuStrankaListNazivFormated_1">
      <item>HRVATSKI STROJARSKI I BRODOGRAĐEVNI INŽENJERSKI SAVEZ</item>
    </derivirana_varijabla>
  </DomainObject.Predmet.ProtuStrankaListNazivFormated>
  <DomainObject.Predmet.ProtuStrankaListNazivFormatedOIB>
    <izvorni_sadrzaj>
      <item>HRVATSKI STROJARSKI I BRODOGRAĐEVNI INŽENJERSKI SAVEZ, OIB 66908705295</item>
    </izvorni_sadrzaj>
    <derivirana_varijabla naziv="DomainObject.Predmet.ProtuStrankaListNazivFormatedOIB_1">
      <item>HRVATSKI STROJARSKI I BRODOGRAĐEVNI INŽENJERSKI SAVEZ, OIB 66908705295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STROJARSKI I BRODOGRAĐEVNI INŽENJERSKI SAVEZ</izvorni_sadrzaj>
    <derivirana_varijabla naziv="DomainObject.Predmet.ProtustrankaIDrugi_1">HRVATSKI STROJARSKI I BRODOGRAĐEVNI INŽENJERSKI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STROJARSKI I BRODOGRAĐEVNI INŽENJERSKI SAVEZ, OIB 66908705295, Berislavićeva 6, 10000 Zagreb</izvorni_sadrzaj>
    <derivirana_varijabla naziv="DomainObject.Predmet.ProtustrankaIDrugiAdressOIB_1">HRVATSKI STROJARSKI I BRODOGRAĐEVNI INŽENJERSKI SAVEZ, OIB 66908705295, Berislavićeva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STROJARSKI I BRODOGRAĐEVNI INŽENJERSKI SAVEZ</item>
      <item>FINA Regionalni centar Zagreb</item>
    </izvorni_sadrzaj>
    <derivirana_varijabla naziv="DomainObject.Predmet.SudioniciListNaziv_1">
      <item>HRVATSKI STROJARSKI I BRODOGRAĐEVNI INŽENJERSKI SAVEZ</item>
      <item>FINA Regionalni centar Zagreb</item>
    </derivirana_varijabla>
  </DomainObject.Predmet.SudioniciListNaziv>
  <DomainObject.Predmet.SudioniciListAdressOIB>
    <izvorni_sadrzaj>
      <item>HRVATSKI STROJARSKI I BRODOGRAĐEVNI INŽENJERSKI SAVEZ, OIB 66908705295, Berislavićeva 6,10000 Zagreb</item>
      <item>FINA Regionalni centar Zagreb, OIB 85821130368, Trg svibanjskih žrtava 1995. br. 1,10000 Zagreb</item>
    </izvorni_sadrzaj>
    <derivirana_varijabla naziv="DomainObject.Predmet.SudioniciListAdressOIB_1">
      <item>HRVATSKI STROJARSKI I BRODOGRAĐEVNI INŽENJERSKI SAVEZ, OIB 66908705295, Berislavićeva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66908705295</item>
      <item>, OIB 85821130368</item>
    </izvorni_sadrzaj>
    <derivirana_varijabla naziv="DomainObject.Predmet.SudioniciListNazivOIB_1">
      <item>, OIB 66908705295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1954</properties:Characters>
  <properties:Lines>51</properties:Lines>
  <properties:Paragraphs>17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2016-11-08T07:44:00Z</dcterms:created>
  <dc:creator>Korisnik</dc:creator>
  <cp:lastModifiedBy>wsadmin</cp:lastModifiedBy>
  <cp:lastPrinted>2016-11-08T07:43:00Z</cp:lastPrinted>
  <dcterms:modified xmlns:xsi="http://www.w3.org/2001/XMLSchema-instance" xsi:type="dcterms:W3CDTF">2016-11-24T08:30:00Z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