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7b4e" w14:paraId="6e57b4e" w:rsidRDefault="00C476DA" w:rsidP="00FC1537" w:rsidR="00C476D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-72/16-5</w:t>
      </w:r>
    </w:p>
    <w:p w:rsidRDefault="00C476DA" w:rsidP="00E87D86" w:rsidR="00C476DA" w:rsidRPr="00FC1537">
      <w:pPr>
        <w:jc w:val="both"/>
      </w:pPr>
    </w:p>
    <w:p w:rsidRDefault="00C476DA" w:rsidP="00E87D86" w:rsidR="00C476DA" w:rsidRPr="00FC1537">
      <w:pPr>
        <w:jc w:val="both"/>
      </w:pPr>
    </w:p>
    <w:p w:rsidRDefault="00C476DA" w:rsidP="00E87D86" w:rsidR="00C476DA" w:rsidRPr="00FC1537">
      <w:pPr>
        <w:jc w:val="both"/>
      </w:pPr>
    </w:p>
    <w:p w:rsidRDefault="00C476DA" w:rsidP="00E87D86" w:rsidR="00C476D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C476DA" w:rsidP="00E87D86" w:rsidR="00C476D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C476DA" w:rsidP="00FC1537" w:rsidR="00C476D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476DA" w:rsidP="00E87D86" w:rsidR="00C476D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476DA" w:rsidP="00E87D86" w:rsidR="00C476D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476DA" w:rsidP="00FC1537" w:rsidR="00C476DA" w:rsidRPr="00FC1537">
      <w:pPr>
        <w:jc w:val="center"/>
      </w:pPr>
      <w:r>
        <w:t>R E P U B L I K A   H R V A T S K A</w:t>
      </w:r>
    </w:p>
    <w:p w:rsidRDefault="00C476DA" w:rsidP="00E87D86" w:rsidR="00C476DA"/>
    <w:p w:rsidRDefault="00C476DA" w:rsidP="001F7D4E" w:rsidR="00C476DA">
      <w:pPr>
        <w:jc w:val="center"/>
      </w:pPr>
      <w:r>
        <w:t>O G L A S</w:t>
      </w:r>
    </w:p>
    <w:p w:rsidRDefault="00C476DA" w:rsidP="001F7D4E" w:rsidR="00C476DA">
      <w:pPr>
        <w:jc w:val="center"/>
      </w:pPr>
    </w:p>
    <w:p w:rsidRDefault="00C476DA" w:rsidP="001F7D4E" w:rsidR="00C476DA" w:rsidRPr="00FC1537">
      <w:pPr>
        <w:jc w:val="center"/>
      </w:pPr>
    </w:p>
    <w:p w:rsidRDefault="00C476DA" w:rsidP="00E87D86" w:rsidR="00C476D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NEMUS j.d.o.o., Preko, Don Ive Prodana 1, Preko, OIB: 22298746765,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14. siječnja 2016</w:t>
      </w:r>
      <w:r w:rsidRPr="00FC1537">
        <w:t xml:space="preserve">., dana </w:t>
      </w:r>
      <w:r w:rsidR="00B04C50">
        <w:t>9</w:t>
      </w:r>
      <w:r>
        <w:t xml:space="preserve">. veljače 2016., objavio je </w:t>
      </w:r>
    </w:p>
    <w:p w:rsidRDefault="00C476DA" w:rsidP="00E87D86" w:rsidR="00C476DA">
      <w:pPr>
        <w:ind w:firstLine="720"/>
        <w:jc w:val="both"/>
      </w:pPr>
    </w:p>
    <w:p w:rsidRDefault="00C476DA" w:rsidP="00E87D86" w:rsidR="00C476DA">
      <w:pPr>
        <w:ind w:firstLine="720"/>
        <w:jc w:val="both"/>
      </w:pPr>
    </w:p>
    <w:p w:rsidRDefault="00C476DA" w:rsidP="00083422" w:rsidR="00C476DA" w:rsidRPr="00FC1537">
      <w:pPr>
        <w:jc w:val="center"/>
      </w:pPr>
      <w:r>
        <w:t>o g l a s</w:t>
      </w:r>
    </w:p>
    <w:p w:rsidRDefault="00C476DA" w:rsidP="005C42A8" w:rsidR="00C476DA">
      <w:pPr>
        <w:ind w:firstLine="315"/>
        <w:jc w:val="both"/>
      </w:pPr>
    </w:p>
    <w:p w:rsidRDefault="00C476DA" w:rsidP="005C42A8" w:rsidR="00C476DA">
      <w:pPr>
        <w:ind w:firstLine="315"/>
        <w:jc w:val="both"/>
      </w:pPr>
    </w:p>
    <w:p w:rsidRDefault="00C476DA" w:rsidP="00DE074C" w:rsidR="00C476D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NEMUS j.d.o.o., Preko, Don Ive Prodana 1, Preko, OIB: 22298746765, </w:t>
      </w:r>
      <w:r w:rsidRPr="00FC1537">
        <w:t xml:space="preserve">iznosi </w:t>
      </w:r>
      <w:r>
        <w:rPr>
          <w:b/>
        </w:rPr>
        <w:t xml:space="preserve">37.960,98 </w:t>
      </w:r>
      <w:r>
        <w:t>kuna.</w:t>
      </w:r>
    </w:p>
    <w:p w:rsidRDefault="00C476DA" w:rsidP="00E87D86" w:rsidR="00C476DA" w:rsidRPr="00807351">
      <w:pPr>
        <w:jc w:val="both"/>
      </w:pPr>
    </w:p>
    <w:p w:rsidRDefault="00C476DA" w:rsidP="00CD5142" w:rsidR="00C476DA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Jerko Sorić iz Preka, Don Ive Prodana 1, OIB: 48766381202, </w:t>
      </w:r>
      <w:r w:rsidRPr="00FC1537">
        <w:t>dužnika</w:t>
      </w:r>
      <w:r>
        <w:t xml:space="preserve"> NEMUS j.d.o.o., Preko,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C476DA" w:rsidP="00CD5142" w:rsidR="00C476DA">
      <w:pPr>
        <w:jc w:val="both"/>
      </w:pPr>
    </w:p>
    <w:p w:rsidRDefault="00C476DA" w:rsidP="0049025B" w:rsidR="00C476D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C476DA" w:rsidP="00CD5142" w:rsidR="00C476DA">
      <w:pPr>
        <w:jc w:val="both"/>
      </w:pPr>
    </w:p>
    <w:p w:rsidRDefault="00C476DA" w:rsidP="00CD5142" w:rsidR="00C476D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NEMUS j.d.o.o., Preko, Don Ive Prodana 1, Preko, OIB: 22298746765,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NEMUS j.d.o.o., Preko,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211-72-2016.</w:t>
      </w:r>
    </w:p>
    <w:p w:rsidRDefault="00C476DA" w:rsidP="00CD5142" w:rsidR="00C476DA">
      <w:pPr>
        <w:jc w:val="both"/>
      </w:pPr>
    </w:p>
    <w:p w:rsidRDefault="00C476DA" w:rsidP="005C42A8" w:rsidR="00C476D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C476DA" w:rsidP="00E523B5" w:rsidR="00C476DA">
      <w:pPr>
        <w:ind w:firstLine="315"/>
        <w:jc w:val="both"/>
      </w:pPr>
    </w:p>
    <w:p w:rsidRDefault="00C476DA" w:rsidP="00E87D86" w:rsidR="00C476DA" w:rsidRPr="00FC1537">
      <w:pPr>
        <w:jc w:val="center"/>
      </w:pPr>
      <w:r w:rsidRPr="00FC1537">
        <w:t xml:space="preserve">U Zadru, </w:t>
      </w:r>
      <w:r w:rsidR="00B04C50">
        <w:t>9</w:t>
      </w:r>
      <w:r>
        <w:t>. veljače 2016</w:t>
      </w:r>
      <w:r w:rsidRPr="00FC1537">
        <w:t xml:space="preserve">. </w:t>
      </w:r>
    </w:p>
    <w:p w:rsidRDefault="00C476DA" w:rsidP="00E87D86" w:rsidR="00C476DA" w:rsidRPr="00FC1537">
      <w:pPr>
        <w:jc w:val="center"/>
      </w:pPr>
    </w:p>
    <w:p w:rsidRDefault="00C476DA" w:rsidP="00E87D86" w:rsidR="00C476DA" w:rsidRPr="00FC1537">
      <w:pPr>
        <w:jc w:val="right"/>
      </w:pPr>
    </w:p>
    <w:p w:rsidRDefault="00C476DA" w:rsidP="001945B8" w:rsidR="00C476D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C476DA" w:rsidP="001945B8" w:rsidR="00C476D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C476DA" w:rsidP="00B84EF6" w:rsidR="00C476DA" w:rsidRPr="00FC1537">
      <w:pPr>
        <w:jc w:val="right"/>
      </w:pPr>
    </w:p>
    <w:p w:rsidRDefault="00C476DA" w:rsidP="00B84EF6" w:rsidR="00C476DA" w:rsidRPr="00FC1537">
      <w:pPr>
        <w:jc w:val="right"/>
      </w:pPr>
    </w:p>
    <w:p w:rsidRDefault="00C476DA" w:rsidP="00B84EF6" w:rsidR="00C476DA" w:rsidRPr="00FC1537"/>
    <w:p w:rsidRDefault="00C476DA" w:rsidP="00E87D86" w:rsidR="00C476DA" w:rsidRPr="00FC1537">
      <w:pPr>
        <w:jc w:val="both"/>
      </w:pPr>
    </w:p>
    <w:p w:rsidRDefault="00C476DA" w:rsidP="00FC1537" w:rsidR="00C476DA" w:rsidRPr="0049025B">
      <w:pPr>
        <w:ind w:firstLine="708" w:left="12"/>
        <w:jc w:val="both"/>
      </w:pPr>
      <w:r w:rsidRPr="0049025B">
        <w:t>DNA:</w:t>
      </w:r>
    </w:p>
    <w:p w:rsidRDefault="00C476DA" w:rsidP="00E87D86" w:rsidR="00C476D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C476DA" w:rsidP="0024731F" w:rsidR="00C476DA">
      <w:pPr>
        <w:numPr>
          <w:ilvl w:val="0"/>
          <w:numId w:val="2"/>
        </w:numPr>
        <w:jc w:val="both"/>
      </w:pPr>
      <w:r>
        <w:t>računovodstvo suda</w:t>
      </w:r>
    </w:p>
    <w:p w:rsidRDefault="00C476DA" w:rsidP="0024731F" w:rsidR="00C476DA">
      <w:pPr>
        <w:numPr>
          <w:ilvl w:val="0"/>
          <w:numId w:val="2"/>
        </w:numPr>
        <w:jc w:val="both"/>
      </w:pPr>
      <w:r>
        <w:t>u spis</w:t>
      </w:r>
    </w:p>
    <w:p w:rsidRDefault="00C476DA" w:rsidP="00E87D86" w:rsidR="00C476D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C476DA" w:rsidP="00E87D86" w:rsidR="00C476DA" w:rsidRPr="00083422">
      <w:pPr>
        <w:ind w:firstLine="720"/>
        <w:jc w:val="both"/>
        <w:rPr>
          <w:b/>
        </w:rPr>
      </w:pPr>
    </w:p>
    <w:p w:rsidRDefault="00C476DA" w:rsidP="00E87D86" w:rsidR="00C476DA" w:rsidRPr="00FC1537">
      <w:pPr>
        <w:ind w:firstLine="720"/>
        <w:jc w:val="both"/>
      </w:pPr>
    </w:p>
    <w:p w:rsidRDefault="00C476DA" w:rsidP="00E87D86" w:rsidR="00C476DA" w:rsidRPr="00FC1537"/>
    <w:p w:rsidRDefault="00C476DA" w:rsidP="00E87D86" w:rsidR="00C476DA" w:rsidRPr="00FC1537"/>
    <w:p w:rsidRDefault="00C476DA" w:rsidR="00C476DA" w:rsidRPr="00FC1537"/>
    <w:sectPr w:rsidSect="00381900" w:rsidR="00C476D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6DA" w:rsidP="00381900" w:rsidR="00C476DA">
      <w:r>
        <w:separator/>
      </w:r>
    </w:p>
  </w:endnote>
  <w:endnote w:id="0" w:type="continuationSeparator">
    <w:p w:rsidRDefault="00C476DA" w:rsidP="00381900" w:rsidR="00C47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6DA" w:rsidR="00C476DA">
    <w:pPr>
      <w:pStyle w:val="Podnoje"/>
      <w:rPr>
        <w:lang w:val="hr-HR"/>
      </w:rPr>
    </w:pPr>
  </w:p>
  <w:p w:rsidRDefault="00C476DA" w:rsidR="00C476DA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6DA" w:rsidP="00381900" w:rsidR="00C476DA">
      <w:r>
        <w:separator/>
      </w:r>
    </w:p>
  </w:footnote>
  <w:footnote w:id="0" w:type="continuationSeparator">
    <w:p w:rsidRDefault="00C476DA" w:rsidP="00381900" w:rsidR="00C47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C50" w:rsidP="00FC1537" w:rsidR="00C476D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A6F3E">
      <w:rPr>
        <w:noProof/>
      </w:rPr>
      <w:t>2</w:t>
    </w:r>
    <w:r>
      <w:rPr>
        <w:noProof/>
      </w:rPr>
      <w:fldChar w:fldCharType="end"/>
    </w:r>
    <w:r w:rsidR="00C476DA">
      <w:tab/>
    </w:r>
    <w:r w:rsidR="00C476DA">
      <w:tab/>
      <w:t xml:space="preserve">Poslovni broj: </w:t>
    </w:r>
    <w:r w:rsidR="00C476DA" w:rsidRPr="00FC1537">
      <w:t>1 St</w:t>
    </w:r>
    <w:r w:rsidR="00C476DA">
      <w:t>-72/16-5</w:t>
    </w:r>
  </w:p>
  <w:p w:rsidRDefault="00C476DA" w:rsidR="00C476DA">
    <w:pPr>
      <w:pStyle w:val="Zaglavlje"/>
      <w:jc w:val="center"/>
    </w:pPr>
  </w:p>
  <w:p w:rsidRDefault="00C476DA" w:rsidP="00FC1537" w:rsidR="00C476D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A6F3E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F2D85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50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476DA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6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0015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15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NEMUS j.d.o.o. za trgovinu i graditeljstvo</izvorni_sadrzaj>
    <derivirana_varijabla naziv="DomainObject.Predmet.ProtustrankaFormated_1">  NEMUS j.d.o.o. za trgovinu i graditeljstvo</derivirana_varijabla>
  </DomainObject.Predmet.ProtustrankaFormated>
  <DomainObject.Predmet.ProtustrankaFormatedOIB>
    <izvorni_sadrzaj>  NEMUS j.d.o.o. za trgovinu i graditeljstvo, OIB 22298746765</izvorni_sadrzaj>
    <derivirana_varijabla naziv="DomainObject.Predmet.ProtustrankaFormatedOIB_1">  NEMUS j.d.o.o. za trgovinu i graditeljstvo, OIB 22298746765</derivirana_varijabla>
  </DomainObject.Predmet.ProtustrankaFormatedOIB>
  <DomainObject.Predmet.ProtustrankaFormatedWithAdress>
    <izvorni_sadrzaj> NEMUS j.d.o.o. za trgovinu i graditeljstvo, Don Ive Prodana 1, 23273 Preko</izvorni_sadrzaj>
    <derivirana_varijabla naziv="DomainObject.Predmet.ProtustrankaFormatedWithAdress_1"> NEMUS j.d.o.o. za trgovinu i graditeljstvo, Don Ive Prodana 1, 23273 Preko</derivirana_varijabla>
  </DomainObject.Predmet.ProtustrankaFormatedWithAdress>
  <DomainObject.Predmet.ProtustrankaFormatedWithAdressOIB>
    <izvorni_sadrzaj> NEMUS j.d.o.o. za trgovinu i graditeljstvo, OIB 22298746765, Don Ive Prodana 1, 23273 Preko</izvorni_sadrzaj>
    <derivirana_varijabla naziv="DomainObject.Predmet.ProtustrankaFormatedWithAdressOIB_1"> NEMUS j.d.o.o. za trgovinu i graditeljstvo, OIB 22298746765, Don Ive Prodana 1, 23273 Preko</derivirana_varijabla>
  </DomainObject.Predmet.ProtustrankaFormatedWithAdressOIB>
  <DomainObject.Predmet.ProtustrankaWithAdress>
    <izvorni_sadrzaj>NEMUS j.d.o.o. za trgovinu i graditeljstvo Don Ive Prodana 1, 23273 Preko</izvorni_sadrzaj>
    <derivirana_varijabla naziv="DomainObject.Predmet.ProtustrankaWithAdress_1">NEMUS j.d.o.o. za trgovinu i graditeljstvo Don Ive Prodana 1, 23273 Preko</derivirana_varijabla>
  </DomainObject.Predmet.ProtustrankaWithAdress>
  <DomainObject.Predmet.ProtustrankaWithAdressOIB>
    <izvorni_sadrzaj>NEMUS j.d.o.o. za trgovinu i graditeljstvo, OIB 22298746765, Don Ive Prodana 1, 23273 Preko</izvorni_sadrzaj>
    <derivirana_varijabla naziv="DomainObject.Predmet.ProtustrankaWithAdressOIB_1">NEMUS j.d.o.o. za trgovinu i graditeljstvo, OIB 22298746765, Don Ive Prodana 1, 23273 Preko</derivirana_varijabla>
  </DomainObject.Predmet.ProtustrankaWithAdressOIB>
  <DomainObject.Predmet.ProtustrankaNazivFormated>
    <izvorni_sadrzaj>NEMUS j.d.o.o. za trgovinu i graditeljstvo</izvorni_sadrzaj>
    <derivirana_varijabla naziv="DomainObject.Predmet.ProtustrankaNazivFormated_1">NEMUS j.d.o.o. za trgovinu i graditeljstvo</derivirana_varijabla>
  </DomainObject.Predmet.ProtustrankaNazivFormated>
  <DomainObject.Predmet.ProtustrankaNazivFormatedOIB>
    <izvorni_sadrzaj>NEMUS j.d.o.o. za trgovinu i graditeljstvo, OIB 22298746765</izvorni_sadrzaj>
    <derivirana_varijabla naziv="DomainObject.Predmet.ProtustrankaNazivFormatedOIB_1">NEMUS j.d.o.o. za trgovinu i graditeljstvo, OIB 22298746765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37960.98</izvorni_sadrzaj>
    <derivirana_varijabla naziv="DomainObject.Predmet.TrenutnaVrijednost_1">37960.98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NEMUS j.d.o.o. za trgovinu i graditeljstvo</item>
    </izvorni_sadrzaj>
    <derivirana_varijabla naziv="DomainObject.Predmet.ProtuStrankaListFormated_1">
      <item>NEMUS j.d.o.o. za trgovinu i graditeljstvo</item>
    </derivirana_varijabla>
  </DomainObject.Predmet.ProtuStrankaListFormated>
  <DomainObject.Predmet.ProtuStrankaListFormatedOIB>
    <izvorni_sadrzaj>
      <item>NEMUS j.d.o.o. za trgovinu i graditeljstvo, OIB 22298746765</item>
    </izvorni_sadrzaj>
    <derivirana_varijabla naziv="DomainObject.Predmet.ProtuStrankaListFormatedOIB_1">
      <item>NEMUS j.d.o.o. za trgovinu i graditeljstvo, OIB 22298746765</item>
    </derivirana_varijabla>
  </DomainObject.Predmet.ProtuStrankaListFormatedOIB>
  <DomainObject.Predmet.ProtuStrankaListFormatedWithAdress>
    <izvorni_sadrzaj>
      <item>NEMUS j.d.o.o. za trgovinu i graditeljstvo, Don Ive Prodana 1, 23273 Preko</item>
    </izvorni_sadrzaj>
    <derivirana_varijabla naziv="DomainObject.Predmet.ProtuStrankaListFormatedWithAdress_1">
      <item>NEMUS j.d.o.o. za trgovinu i graditeljstvo, Don Ive Prodana 1, 23273 Preko</item>
    </derivirana_varijabla>
  </DomainObject.Predmet.ProtuStrankaListFormatedWithAdress>
  <DomainObject.Predmet.ProtuStrankaListFormatedWithAdressOIB>
    <izvorni_sadrzaj>
      <item>NEMUS j.d.o.o. za trgovinu i graditeljstvo, OIB 22298746765, Don Ive Prodana 1, 23273 Preko</item>
    </izvorni_sadrzaj>
    <derivirana_varijabla naziv="DomainObject.Predmet.ProtuStrankaListFormatedWithAdressOIB_1">
      <item>NEMUS j.d.o.o. za trgovinu i graditeljstvo, OIB 22298746765, Don Ive Prodana 1, 23273 Preko</item>
    </derivirana_varijabla>
  </DomainObject.Predmet.ProtuStrankaListFormatedWithAdressOIB>
  <DomainObject.Predmet.ProtuStrankaListNazivFormated>
    <izvorni_sadrzaj>
      <item>NEMUS j.d.o.o. za trgovinu i graditeljstvo</item>
    </izvorni_sadrzaj>
    <derivirana_varijabla naziv="DomainObject.Predmet.ProtuStrankaListNazivFormated_1">
      <item>NEMUS j.d.o.o. za trgovinu i graditeljstvo</item>
    </derivirana_varijabla>
  </DomainObject.Predmet.ProtuStrankaListNazivFormated>
  <DomainObject.Predmet.ProtuStrankaListNazivFormatedOIB>
    <izvorni_sadrzaj>
      <item>NEMUS j.d.o.o. za trgovinu i graditeljstvo, OIB 22298746765</item>
    </izvorni_sadrzaj>
    <derivirana_varijabla naziv="DomainObject.Predmet.ProtuStrankaListNazivFormatedOIB_1">
      <item>NEMUS j.d.o.o. za trgovinu i graditeljstvo, OIB 22298746765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NEMUS j.d.o.o. za trgovinu i graditeljstvo</izvorni_sadrzaj>
    <derivirana_varijabla naziv="DomainObject.Predmet.ProtustrankaIDrugi_1">NEMUS j.d.o.o. za trgovinu i graditeljstvo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NEMUS j.d.o.o. za trgovinu i graditeljstvo, OIB 22298746765, Don Ive Prodana 1, 23273 Preko</izvorni_sadrzaj>
    <derivirana_varijabla naziv="DomainObject.Predmet.ProtustrankaIDrugiAdressOIB_1">NEMUS j.d.o.o. za trgovinu i graditeljstvo, OIB 22298746765, Don Ive Prodana 1,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NEMUS j.d.o.o. za trgovinu i graditeljstvo</item>
    </izvorni_sadrzaj>
    <derivirana_varijabla naziv="DomainObject.Predmet.SudioniciListNaziv_1">
      <item>Financijska agencija</item>
      <item>NEMUS j.d.o.o. za trgovinu i graditeljstvo</item>
    </derivirana_varijabla>
  </DomainObject.Predmet.SudioniciListNaziv>
  <DomainObject.Predmet.SudioniciListAdressOIB>
    <izvorni_sadrzaj>
      <item>Financijska agencija, OIB 85821130368, Ivana Danila 4,23000 Zadar</item>
      <item>NEMUS j.d.o.o. za trgovinu i graditeljstvo, OIB 22298746765, Don Ive Prodana 1,23273 Preko</item>
    </izvorni_sadrzaj>
    <derivirana_varijabla naziv="DomainObject.Predmet.SudioniciListAdressOIB_1">
      <item>Financijska agencija, OIB 85821130368, Ivana Danila 4,23000 Zadar</item>
      <item>NEMUS j.d.o.o. za trgovinu i graditeljstvo, OIB 22298746765, Don Ive Prodana 1,23273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22298746765</item>
    </izvorni_sadrzaj>
    <derivirana_varijabla naziv="DomainObject.Predmet.SudioniciListNazivOIB_1">
      <item>, OIB 85821130368</item>
      <item>, OIB 22298746765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2165</properties:Characters>
  <properties:Lines>70</properties:Lines>
  <properties:Paragraphs>20</properties:Paragraphs>
  <properties:TotalTime>5</properties:TotalTime>
  <properties:ScaleCrop>false</properties:ScaleCrop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2016-02-08T10:27:00Z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2016-02-09T10:39:00Z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