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9aeb" w14:paraId="f139aeb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AE3605" w:rsidRPr="00C42899">
        <w:t>MERKUR ČULINA d.o.o., OIB:79287681820</w:t>
      </w:r>
      <w:r w:rsidR="00807694">
        <w:t>, Sukošan, Sukošan 58,</w:t>
      </w:r>
      <w:r w:rsidR="00AE3605" w:rsidRPr="00C42899">
        <w:t xml:space="preserve"> </w:t>
      </w:r>
      <w:r w:rsidR="00360AB6" w:rsidRPr="001349D9">
        <w:t xml:space="preserve">dana </w:t>
      </w:r>
      <w:r w:rsidR="00807694">
        <w:t xml:space="preserve">17. studenog </w:t>
      </w:r>
      <w:r w:rsidR="00360AB6" w:rsidRPr="001349D9">
        <w:t>2016.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AE3605" w:rsidRPr="00C42899">
        <w:t>MERKUR ČULINA d.o.o., OIB:79287681820</w:t>
      </w:r>
      <w:r w:rsidR="00807694">
        <w:t xml:space="preserve">, </w:t>
      </w:r>
      <w:r w:rsidR="00AE3605" w:rsidRPr="00C42899">
        <w:t xml:space="preserve"> </w:t>
      </w:r>
      <w:r w:rsidR="00AE3605">
        <w:t>Sukošan 58, Sukošan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807694" w:rsidRPr="00807694">
        <w:rPr>
          <w:b/>
        </w:rPr>
        <w:t xml:space="preserve">6. prosinca 2016. u 11,10 </w:t>
      </w:r>
      <w:r w:rsidRPr="00807694">
        <w:rPr>
          <w:b/>
          <w:bCs/>
        </w:rPr>
        <w:t>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807694" w:rsidRPr="00807694">
        <w:rPr>
          <w:b/>
        </w:rPr>
        <w:t>6. prosinca</w:t>
      </w:r>
      <w:r w:rsidR="00807694">
        <w:t xml:space="preserve"> </w:t>
      </w:r>
      <w:r w:rsidR="00665B4E" w:rsidRPr="005A7FDB">
        <w:rPr>
          <w:b/>
          <w:bCs/>
        </w:rPr>
        <w:t xml:space="preserve">2016. u </w:t>
      </w:r>
      <w:r w:rsidR="00807694">
        <w:rPr>
          <w:b/>
          <w:bCs/>
        </w:rPr>
        <w:t>11,30</w:t>
      </w:r>
      <w:r w:rsidR="00665B4E">
        <w:rPr>
          <w:b/>
          <w:bCs/>
        </w:rPr>
        <w:t xml:space="preserve"> </w:t>
      </w:r>
      <w:r w:rsidR="00665B4E" w:rsidRPr="005A7FDB">
        <w:rPr>
          <w:b/>
          <w:bCs/>
        </w:rPr>
        <w:t>sati</w:t>
      </w:r>
      <w:r w:rsidR="00665B4E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AE3605">
        <w:t>18</w:t>
      </w:r>
      <w:r w:rsidR="00512063" w:rsidRPr="00D71417">
        <w:rPr>
          <w:rFonts w:cstheme="majorBidi" w:hAnsiTheme="majorBidi" w:asciiTheme="majorBidi"/>
        </w:rPr>
        <w:t xml:space="preserve">. </w:t>
      </w:r>
      <w:r w:rsidR="00AE3605">
        <w:rPr>
          <w:rFonts w:cstheme="majorBidi" w:hAnsiTheme="majorBidi" w:asciiTheme="majorBidi"/>
        </w:rPr>
        <w:t xml:space="preserve">travnja </w:t>
      </w:r>
      <w:r w:rsidR="00922CA6" w:rsidRPr="00D71417">
        <w:t xml:space="preserve">2016., </w:t>
      </w:r>
      <w:r w:rsidRPr="00EF5927">
        <w:t xml:space="preserve"> oglasom ovog Suda od</w:t>
      </w:r>
      <w:r w:rsidR="00846B1C">
        <w:t xml:space="preserve"> </w:t>
      </w:r>
      <w:r w:rsidR="00AE3605">
        <w:t>17</w:t>
      </w:r>
      <w:r w:rsidR="00512063" w:rsidRPr="00D71417">
        <w:t xml:space="preserve">. </w:t>
      </w:r>
      <w:r w:rsidR="00AE3605">
        <w:t xml:space="preserve">svibnja </w:t>
      </w:r>
      <w:r w:rsidR="00922CA6" w:rsidRPr="00D71417">
        <w:rPr>
          <w:rFonts w:cstheme="majorBidi" w:hAnsiTheme="majorBidi" w:asciiTheme="majorBidi"/>
        </w:rPr>
        <w:t xml:space="preserve">2016.  </w:t>
      </w:r>
      <w:r w:rsidRPr="00EF5927">
        <w:t xml:space="preserve">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="00512063" w:rsidRPr="00F360BC">
        <w:rPr>
          <w:rFonts w:cstheme="majorBidi" w:hAnsiTheme="majorBidi" w:asciiTheme="majorBidi"/>
        </w:rPr>
        <w:t>Republika Hrvatska, Ministarstvo financija, Područni ured Dalmacija, zastupana po Županijskom državnom odvjetništvu u Zadru</w:t>
      </w:r>
      <w:r>
        <w:t>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="00512063" w:rsidRPr="00F360BC">
        <w:rPr>
          <w:rFonts w:cstheme="majorBidi" w:hAnsiTheme="majorBidi" w:asciiTheme="majorBidi"/>
        </w:rPr>
        <w:t>Republika Hrvatska, Ministarstvo financija, Područni ured Dalmacija, zastupana po Županijskom državnom odvjetništvu u Zadru</w:t>
      </w:r>
      <w:r w:rsidR="00512063" w:rsidRPr="00EF5927">
        <w:t xml:space="preserve"> </w:t>
      </w:r>
      <w:r w:rsidRPr="00EF5927">
        <w:t xml:space="preserve">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AE3605">
        <w:t>546</w:t>
      </w:r>
      <w:r w:rsidR="00846B1C">
        <w:t>/16-</w:t>
      </w:r>
      <w:r w:rsidR="00AE3605">
        <w:t>9</w:t>
      </w:r>
      <w:r w:rsidR="00846B1C">
        <w:t xml:space="preserve"> od </w:t>
      </w:r>
      <w:r w:rsidR="00512063">
        <w:rPr>
          <w:rFonts w:cstheme="majorBidi" w:hAnsiTheme="majorBidi" w:asciiTheme="majorBidi"/>
        </w:rPr>
        <w:t>16</w:t>
      </w:r>
      <w:r w:rsidR="00922CA6" w:rsidRPr="00D71417">
        <w:rPr>
          <w:rFonts w:cstheme="majorBidi" w:hAnsiTheme="majorBidi" w:asciiTheme="majorBidi"/>
        </w:rPr>
        <w:t>. rujna 2016.</w:t>
      </w:r>
      <w:r w:rsidR="00922CA6">
        <w:rPr>
          <w:rFonts w:cstheme="majorBidi" w:hAnsiTheme="majorBidi" w:asciiTheme="majorBidi"/>
        </w:rPr>
        <w:t xml:space="preserve">, </w:t>
      </w:r>
      <w:r>
        <w:t xml:space="preserve">a koje je postalo pravomoćno </w:t>
      </w:r>
      <w:r w:rsidR="001349D9">
        <w:t xml:space="preserve">dana </w:t>
      </w:r>
      <w:r w:rsidR="00846B1C">
        <w:t xml:space="preserve">4. listopada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lastRenderedPageBreak/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807694">
        <w:t xml:space="preserve">17. studenog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807694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807694" w:rsidR="00F1060A">
      <w:pPr>
        <w:jc w:val="right"/>
      </w:pP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>
        <w:t>Ana Markač</w:t>
      </w:r>
    </w:p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/>
    <w:p w:rsidRDefault="00807694" w:rsidP="005A7FDB" w:rsidR="00807694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AE3605" w:rsidP="0020610B" w:rsidR="0020610B" w:rsidRPr="005A072F">
      <w:pPr>
        <w:numPr>
          <w:ilvl w:val="0"/>
          <w:numId w:val="3"/>
        </w:numPr>
      </w:pPr>
      <w:r w:rsidRPr="00C42899">
        <w:t xml:space="preserve">MERKUR ČULINA d.o.o., </w:t>
      </w:r>
      <w:r>
        <w:t>Sukošan</w:t>
      </w:r>
      <w:r w:rsidRPr="00C42899">
        <w:t>, Sukošan</w:t>
      </w:r>
      <w:r>
        <w:t xml:space="preserve"> 58</w:t>
      </w:r>
      <w:r w:rsidRPr="00C42899">
        <w:t xml:space="preserve">,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AE3605" w:rsidP="00807694" w:rsidR="0020610B" w:rsidRPr="00807694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Drago Čulina, Sukošan, </w:t>
      </w:r>
      <w:r w:rsidR="00807694">
        <w:rPr>
          <w:szCs w:val="24"/>
        </w:rPr>
        <w:t xml:space="preserve">Dr. Franje Tuđmana 62 (ranije </w:t>
      </w:r>
      <w:r w:rsidR="00807694" w:rsidRPr="00C42899">
        <w:rPr>
          <w:szCs w:val="24"/>
        </w:rPr>
        <w:t>Sukošan 58</w:t>
      </w:r>
      <w:r w:rsidR="00807694">
        <w:rPr>
          <w:szCs w:val="24"/>
        </w:rPr>
        <w:t xml:space="preserve">), </w:t>
      </w:r>
      <w:r w:rsidR="00360AB6" w:rsidRPr="00807694">
        <w:rPr>
          <w:szCs w:val="24"/>
        </w:rPr>
        <w:t>uz upozorenje na adresu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AE3605" w:rsidP="0020610B" w:rsidR="00665B4E">
      <w:pPr>
        <w:numPr>
          <w:ilvl w:val="0"/>
          <w:numId w:val="3"/>
        </w:numPr>
      </w:pPr>
      <w:r>
        <w:rPr>
          <w:rFonts w:cstheme="majorBidi" w:hAnsiTheme="majorBidi" w:asciiTheme="majorBidi"/>
        </w:rPr>
        <w:t xml:space="preserve">ŽDO u Zadru 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922CA6">
        <w:t>Zadar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807694" w:rsidR="0020610B" w:rsidRPr="005A072F">
      <w:headerReference w:type="default" r:id="rId10"/>
      <w:headerReference w:type="first" r:id="rId11"/>
      <w:pgSz w:h="16838" w:w="11906"/>
      <w:pgMar w:gutter="0" w:footer="708" w:header="708" w:left="1417" w:bottom="851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009F0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846B1C">
      <w:t>10</w:t>
    </w:r>
    <w:r w:rsidR="00665B4E">
      <w:t>9</w:t>
    </w:r>
    <w:r w:rsidR="00AE3605">
      <w:t>2</w:t>
    </w:r>
    <w:r w:rsidR="00512063">
      <w:t>/16-1</w:t>
    </w:r>
    <w:r w:rsidR="00AE3605">
      <w:t>1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524EB">
      <w:t>10</w:t>
    </w:r>
    <w:r w:rsidR="00665B4E">
      <w:t>9</w:t>
    </w:r>
    <w:r w:rsidR="00AE3605">
      <w:t>2</w:t>
    </w:r>
    <w:r>
      <w:t>/1</w:t>
    </w:r>
    <w:r w:rsidR="00F53498">
      <w:t>6</w:t>
    </w:r>
    <w:r>
      <w:t>-</w:t>
    </w:r>
    <w:r w:rsidR="00665B4E">
      <w:t>1</w:t>
    </w:r>
    <w:r w:rsidR="00AE3605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172A3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09F0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2063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3F1D"/>
    <w:rsid w:val="00665B4E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7694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A6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3605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0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0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ČULINA d.o.o. za trgovinu i ugostiteljstvo</izvorni_sadrzaj>
    <derivirana_varijabla naziv="DomainObject.Predmet.ProtustrankaFormated_1">  MERKUR ČULINA d.o.o. za trgovinu i ugostiteljstvo</derivirana_varijabla>
  </DomainObject.Predmet.ProtustrankaFormated>
  <DomainObject.Predmet.ProtustrankaFormatedOIB>
    <izvorni_sadrzaj>  MERKUR ČULINA d.o.o. za trgovinu i ugostiteljstvo, OIB 79287681820</izvorni_sadrzaj>
    <derivirana_varijabla naziv="DomainObject.Predmet.ProtustrankaFormatedOIB_1">  MERKUR ČULINA d.o.o. za trgovinu i ugostiteljstvo, OIB 79287681820</derivirana_varijabla>
  </DomainObject.Predmet.ProtustrankaFormatedOIB>
  <DomainObject.Predmet.ProtustrankaFormatedWithAdress>
    <izvorni_sadrzaj> MERKUR ČULINA d.o.o. za trgovinu i ugostiteljstvo, Sukošan 58, 23206 Sukošan</izvorni_sadrzaj>
    <derivirana_varijabla naziv="DomainObject.Predmet.ProtustrankaFormatedWithAdress_1"> MERKUR ČULINA d.o.o. za trgovinu i ugostiteljstvo, Sukošan 58, 23206 Sukošan</derivirana_varijabla>
  </DomainObject.Predmet.ProtustrankaFormatedWithAdress>
  <DomainObject.Predmet.ProtustrankaFormatedWithAdressOIB>
    <izvorni_sadrzaj> MERKUR ČULINA d.o.o. za trgovinu i ugostiteljstvo, OIB 79287681820, Sukošan 58, 23206 Sukošan</izvorni_sadrzaj>
    <derivirana_varijabla naziv="DomainObject.Predmet.ProtustrankaFormatedWithAdressOIB_1"> MERKUR ČULINA d.o.o. za trgovinu i ugostiteljstvo, OIB 79287681820, Sukošan 58, 23206 Sukošan</derivirana_varijabla>
  </DomainObject.Predmet.ProtustrankaFormatedWithAdressOIB>
  <DomainObject.Predmet.ProtustrankaWithAdress>
    <izvorni_sadrzaj>MERKUR ČULINA d.o.o. za trgovinu i ugostiteljstvo Sukošan 58, 23206 Sukošan</izvorni_sadrzaj>
    <derivirana_varijabla naziv="DomainObject.Predmet.ProtustrankaWithAdress_1">MERKUR ČULINA d.o.o. za trgovinu i ugostiteljstvo Sukošan 58, 23206 Sukošan</derivirana_varijabla>
  </DomainObject.Predmet.ProtustrankaWithAdress>
  <DomainObject.Predmet.ProtustrankaWithAdressOIB>
    <izvorni_sadrzaj>MERKUR ČULINA d.o.o. za trgovinu i ugostiteljstvo, OIB 79287681820, Sukošan 58, 23206 Sukošan</izvorni_sadrzaj>
    <derivirana_varijabla naziv="DomainObject.Predmet.ProtustrankaWithAdressOIB_1">MERKUR ČULINA d.o.o. za trgovinu i ugostiteljstvo, OIB 79287681820, Sukošan 58, 23206 Sukošan</derivirana_varijabla>
  </DomainObject.Predmet.ProtustrankaWithAdressOIB>
  <DomainObject.Predmet.ProtustrankaNazivFormated>
    <izvorni_sadrzaj>MERKUR ČULINA d.o.o. za trgovinu i ugostiteljstvo</izvorni_sadrzaj>
    <derivirana_varijabla naziv="DomainObject.Predmet.ProtustrankaNazivFormated_1">MERKUR ČULINA d.o.o. za trgovinu i ugostiteljstvo</derivirana_varijabla>
  </DomainObject.Predmet.ProtustrankaNazivFormated>
  <DomainObject.Predmet.ProtustrankaNazivFormatedOIB>
    <izvorni_sadrzaj>MERKUR ČULINA d.o.o. za trgovinu i ugostiteljstvo, OIB 79287681820</izvorni_sadrzaj>
    <derivirana_varijabla naziv="DomainObject.Predmet.ProtustrankaNazivFormatedOIB_1">MERKUR ČULINA d.o.o. za trgovinu i ugostiteljstvo, OIB 79287681820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MERKUR ČULINA d.o.o. za trgovinu i ugostiteljstvo</item>
    </izvorni_sadrzaj>
    <derivirana_varijabla naziv="DomainObject.Predmet.ProtuStrankaListFormated_1">
      <item>MERKUR ČULINA d.o.o. za trgovinu i ugostiteljstvo</item>
    </derivirana_varijabla>
  </DomainObject.Predmet.ProtuStrankaListFormated>
  <DomainObject.Predmet.ProtuStrankaListFormatedOIB>
    <izvorni_sadrzaj>
      <item>MERKUR ČULINA d.o.o. za trgovinu i ugostiteljstvo, OIB 79287681820</item>
    </izvorni_sadrzaj>
    <derivirana_varijabla naziv="DomainObject.Predmet.ProtuStrankaListFormatedOIB_1">
      <item>MERKUR ČULINA d.o.o. za trgovinu i ugostiteljstvo, OIB 79287681820</item>
    </derivirana_varijabla>
  </DomainObject.Predmet.ProtuStrankaListFormatedOIB>
  <DomainObject.Predmet.ProtuStrankaListFormatedWithAdress>
    <izvorni_sadrzaj>
      <item>MERKUR ČULINA d.o.o. za trgovinu i ugostiteljstvo, Sukošan 58, 23206 Sukošan</item>
    </izvorni_sadrzaj>
    <derivirana_varijabla naziv="DomainObject.Predmet.ProtuStrankaListFormatedWithAdress_1">
      <item>MERKUR ČULINA d.o.o. za trgovinu i ugostiteljstvo, Sukošan 58, 23206 Sukošan</item>
    </derivirana_varijabla>
  </DomainObject.Predmet.ProtuStrankaListFormatedWithAdress>
  <DomainObject.Predmet.ProtuStrankaListFormatedWithAdressOIB>
    <izvorni_sadrzaj>
      <item>MERKUR ČULINA d.o.o. za trgovinu i ugostiteljstvo, OIB 79287681820, Sukošan 58, 23206 Sukošan</item>
    </izvorni_sadrzaj>
    <derivirana_varijabla naziv="DomainObject.Predmet.ProtuStrankaListFormatedWithAdressOIB_1">
      <item>MERKUR ČULINA d.o.o. za trgovinu i ugostiteljstvo, OIB 79287681820, Sukošan 58, 23206 Sukošan</item>
    </derivirana_varijabla>
  </DomainObject.Predmet.ProtuStrankaListFormatedWithAdressOIB>
  <DomainObject.Predmet.ProtuStrankaListNazivFormated>
    <izvorni_sadrzaj>
      <item>MERKUR ČULINA d.o.o. za trgovinu i ugostiteljstvo</item>
    </izvorni_sadrzaj>
    <derivirana_varijabla naziv="DomainObject.Predmet.ProtuStrankaListNazivFormated_1">
      <item>MERKUR ČULINA d.o.o. za trgovinu i ugostiteljstvo</item>
    </derivirana_varijabla>
  </DomainObject.Predmet.ProtuStrankaListNazivFormated>
  <DomainObject.Predmet.ProtuStrankaListNazivFormatedOIB>
    <izvorni_sadrzaj>
      <item>MERKUR ČULINA d.o.o. za trgovinu i ugostiteljstvo, OIB 79287681820</item>
    </izvorni_sadrzaj>
    <derivirana_varijabla naziv="DomainObject.Predmet.ProtuStrankaListNazivFormatedOIB_1">
      <item>MERKUR ČULINA d.o.o. za trgovinu i ugostiteljstvo, OIB 79287681820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MERKUR ČULINA d.o.o. za trgovinu i ugostiteljstvo</izvorni_sadrzaj>
    <derivirana_varijabla naziv="DomainObject.Predmet.ProtustrankaIDrugi_1">MERKUR ČULINA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MERKUR ČULINA d.o.o. za trgovinu i ugostiteljstvo, OIB 79287681820, Sukošan 58, 23206 Sukošan</izvorni_sadrzaj>
    <derivirana_varijabla naziv="DomainObject.Predmet.ProtustrankaIDrugiAdressOIB_1">MERKUR ČULINA d.o.o. za trgovinu i ugostiteljstvo, OIB 79287681820, Sukošan 58,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 ČULINA d.o.o. za trgovinu i ugostiteljstvo</item>
      <item>FINA</item>
    </izvorni_sadrzaj>
    <derivirana_varijabla naziv="DomainObject.Predmet.SudioniciListNaziv_1">
      <item>MERKUR ČULINA d.o.o. za trgovinu i ugostiteljstvo</item>
      <item>FINA</item>
    </derivirana_varijabla>
  </DomainObject.Predmet.SudioniciListNaziv>
  <DomainObject.Predmet.SudioniciListAdressOIB>
    <izvorni_sadrzaj>
      <item>MERKUR ČULINA d.o.o. za trgovinu i ugostiteljstvo, OIB 79287681820, Sukošan 58,23206 Sukošan</item>
      <item>FINA, OIB 85821130368</item>
    </izvorni_sadrzaj>
    <derivirana_varijabla naziv="DomainObject.Predmet.SudioniciListAdressOIB_1">
      <item>MERKUR ČULINA d.o.o. za trgovinu i ugostiteljstvo, OIB 79287681820, Sukošan 58,23206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79287681820</item>
      <item>, OIB 85821130368</item>
    </izvorni_sadrzaj>
    <derivirana_varijabla naziv="DomainObject.Predmet.SudioniciListNazivOIB_1">
      <item>, OIB 79287681820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89D2E-B607-437B-9F71-FC3B2DF55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2417</properties:Characters>
  <properties:Lines>76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2016-10-27T12:46:00Z</dcterms:created>
  <dc:creator>Administrator</dc:creator>
  <cp:lastModifiedBy>Nena Mužanović</cp:lastModifiedBy>
  <cp:lastPrinted>2016-11-16T15:59:00Z</cp:lastPrinted>
  <dcterms:modified xmlns:xsi="http://www.w3.org/2001/XMLSchema-instance" xsi:type="dcterms:W3CDTF">2016-11-17T08:22:00Z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