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484d" w14:paraId="2fd484d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444BCF" w:rsidP="00205926" w:rsidR="00205926">
      <w:pPr>
        <w:jc w:val="both"/>
      </w:pPr>
      <w:r>
        <w:tab/>
        <w:t>Trgovački sud u Pazinu, po stečajnoj sutkinji Tijani Licul, po prijedlogu predlagatelja Financijske agencije, OIB: 85821130368, Regionalni centar Rijeka, Podružnica Pula, Giardini 5, radi otvaranja stečajnog postupka nad dužnikom GRAFO-PRINT d.o.o. POMER, Pomer, Rudina 120, OIB: 67723231300</w:t>
      </w:r>
      <w:r w:rsidR="00205926">
        <w:t>,</w:t>
      </w:r>
    </w:p>
    <w:p w:rsidRDefault="00CC5545" w:rsidP="00205926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444BCF">
        <w:t>GRAFO-PRINT d.o.o. POMER, Pomer, Rudina 120, OIB: 67723231300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0906A4" w:rsidP="00A14F4B" w:rsidR="00A14F4B" w:rsidRPr="00CB0F51">
      <w:pPr>
        <w:ind w:firstLine="720"/>
        <w:jc w:val="both"/>
      </w:pPr>
      <w:r w:rsidRPr="00CB0F51">
        <w:t xml:space="preserve">II. </w:t>
      </w:r>
      <w:r w:rsidR="00020463" w:rsidRPr="00CB0F51">
        <w:t xml:space="preserve">Za stečajnog upravitelja imenuje se </w:t>
      </w:r>
      <w:r w:rsidR="005100D2" w:rsidRPr="00CB0F51">
        <w:t>Dubravka Stašić, Rijeka</w:t>
      </w:r>
      <w:r w:rsidR="00A14F4B" w:rsidRPr="00CB0F51">
        <w:t xml:space="preserve">, </w:t>
      </w:r>
      <w:r w:rsidR="005100D2" w:rsidRPr="00CB0F51">
        <w:t>Vatroslava Lisinskog 2</w:t>
      </w:r>
      <w:r w:rsidR="00A14F4B" w:rsidRPr="00CB0F51">
        <w:t xml:space="preserve">, OIB: </w:t>
      </w:r>
      <w:r w:rsidR="005100D2" w:rsidRPr="00CB0F51">
        <w:t>23303100671</w:t>
      </w:r>
      <w:r w:rsidR="00A14F4B" w:rsidRPr="00CB0F51">
        <w:t>.</w:t>
      </w:r>
    </w:p>
    <w:p w:rsidRDefault="002321CA" w:rsidP="00A14F4B" w:rsidR="002321CA" w:rsidRPr="00B327B8">
      <w:pPr>
        <w:ind w:firstLine="720"/>
        <w:jc w:val="both"/>
      </w:pPr>
    </w:p>
    <w:p w:rsidRDefault="000906A4" w:rsidP="000F6C81" w:rsidR="000F6C81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444BCF">
        <w:t>GRAFO-PRINT d.o.o. POMER, Pomer, Rudina 120, OIB: 67723231300</w:t>
      </w:r>
      <w:r w:rsidR="000F6C81">
        <w:t>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EA55C3">
        <w:t>981/2016-3</w:t>
      </w:r>
      <w:r w:rsidR="00A11CD5">
        <w:t xml:space="preserve"> od </w:t>
      </w:r>
      <w:r w:rsidR="00EA55C3">
        <w:t>31</w:t>
      </w:r>
      <w:r w:rsidR="00A14F4B">
        <w:t xml:space="preserve">. </w:t>
      </w:r>
      <w:r w:rsidR="00EA55C3">
        <w:t>kolovoza</w:t>
      </w:r>
      <w:r w:rsidR="00252F6D" w:rsidRPr="00B327B8">
        <w:t xml:space="preserve"> 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EA55C3">
        <w:t>1</w:t>
      </w:r>
      <w:r w:rsidR="000F6C81">
        <w:t xml:space="preserve">. </w:t>
      </w:r>
      <w:r w:rsidR="004121D4">
        <w:t>rujna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2321CA" w:rsidP="000F6C81" w:rsidR="00AE38BC">
      <w:pPr>
        <w:ind w:firstLine="708"/>
        <w:jc w:val="both"/>
      </w:pPr>
      <w:r>
        <w:t xml:space="preserve">Na ročištu održanom </w:t>
      </w:r>
      <w:r w:rsidR="00EA55C3">
        <w:t>2</w:t>
      </w:r>
      <w:r w:rsidR="00A14F4B">
        <w:t xml:space="preserve">. </w:t>
      </w:r>
      <w:r w:rsidR="004121D4">
        <w:t>studenog</w:t>
      </w:r>
      <w:r w:rsidR="00BC4EE2">
        <w:t xml:space="preserve"> </w:t>
      </w:r>
      <w:r w:rsidR="00BA0C72">
        <w:t>2016</w:t>
      </w:r>
      <w:r>
        <w:t xml:space="preserve">. godine </w:t>
      </w:r>
      <w:r w:rsidR="006671F3">
        <w:t>pristupio</w:t>
      </w:r>
      <w:r w:rsidR="00A14F4B">
        <w:t xml:space="preserve"> </w:t>
      </w:r>
      <w:r w:rsidR="006671F3">
        <w:t>je</w:t>
      </w:r>
      <w:r w:rsidR="00A14F4B">
        <w:t xml:space="preserve"> zakonski zastupni</w:t>
      </w:r>
      <w:r w:rsidR="00014293">
        <w:t>k</w:t>
      </w:r>
      <w:r w:rsidR="00A14F4B">
        <w:t xml:space="preserve"> dužnika </w:t>
      </w:r>
      <w:r w:rsidR="00EA55C3">
        <w:t>Ana Mihovilović</w:t>
      </w:r>
      <w:r w:rsidR="006671F3">
        <w:t>, ko</w:t>
      </w:r>
      <w:r w:rsidR="003A6A36">
        <w:t>ja</w:t>
      </w:r>
      <w:r w:rsidR="006671F3">
        <w:t xml:space="preserve"> nije</w:t>
      </w:r>
      <w:r w:rsidR="00A14F4B">
        <w:t xml:space="preserve"> ospori</w:t>
      </w:r>
      <w:r w:rsidR="003A6A36">
        <w:t>la</w:t>
      </w:r>
      <w:r w:rsidR="00A14F4B">
        <w:t xml:space="preserve"> </w:t>
      </w:r>
      <w:r w:rsidR="00BC4EE2">
        <w:t>postojanje stečajnog razloga – nesposobnosti za plaćanje</w:t>
      </w:r>
      <w:r w:rsidR="00A11CD5">
        <w:t xml:space="preserve">. </w:t>
      </w:r>
      <w:r w:rsidR="000F6C81">
        <w:t>Iz prokaznog popisa imovine dužnika, kao i podacima kojima sud raspolaže (potvrda Općinskog suda u Puli, Zemljišno</w:t>
      </w:r>
      <w:r w:rsidR="00A11CD5">
        <w:t xml:space="preserve">knjižnog odjela </w:t>
      </w:r>
      <w:r w:rsidR="00A14F4B">
        <w:t>P</w:t>
      </w:r>
      <w:r w:rsidR="006671F3">
        <w:t>ula</w:t>
      </w:r>
      <w:r w:rsidR="00A14F4B">
        <w:t xml:space="preserve"> na listu </w:t>
      </w:r>
      <w:r w:rsidR="003A6A36">
        <w:t>1</w:t>
      </w:r>
      <w:r w:rsidR="009249C6">
        <w:t>1</w:t>
      </w:r>
      <w:r w:rsidR="000F6C81">
        <w:t xml:space="preserve"> spisa, te uvjerenja Ministarstva unutarnjih poslova na listu </w:t>
      </w:r>
      <w:r w:rsidR="009249C6">
        <w:t>12</w:t>
      </w:r>
      <w:r w:rsidR="000F6C81">
        <w:t xml:space="preserve"> spisa) utvrđeno je da dužnik nema imovine. </w:t>
      </w:r>
    </w:p>
    <w:p w:rsidRDefault="000F6C81" w:rsidP="000F6C81" w:rsidR="000F6C81">
      <w:pPr>
        <w:ind w:firstLine="708"/>
        <w:jc w:val="both"/>
      </w:pPr>
    </w:p>
    <w:p w:rsidRDefault="000F69EC" w:rsidP="00020463" w:rsidR="00BA0C72">
      <w:pPr>
        <w:jc w:val="both"/>
      </w:pPr>
      <w:r>
        <w:lastRenderedPageBreak/>
        <w:tab/>
      </w:r>
      <w:r w:rsidR="00522F3F">
        <w:t>Budući da nije utvrđeno da dužnik ima</w:t>
      </w:r>
      <w:r w:rsidR="00EE6938">
        <w:t xml:space="preserve"> </w:t>
      </w:r>
      <w:r w:rsidR="00522F3F">
        <w:t xml:space="preserve">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9249C6">
        <w:t>981/2016-11</w:t>
      </w:r>
      <w:r w:rsidR="00A14F4B">
        <w:t xml:space="preserve"> od </w:t>
      </w:r>
      <w:r w:rsidR="009249C6">
        <w:t>3</w:t>
      </w:r>
      <w:r w:rsidR="00A14F4B">
        <w:t xml:space="preserve">. </w:t>
      </w:r>
      <w:r w:rsidR="00F17025">
        <w:t>studenog</w:t>
      </w:r>
      <w:r w:rsidR="00A11CD5">
        <w:t xml:space="preserve"> </w:t>
      </w:r>
      <w:r w:rsidR="000F6C81">
        <w:t>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9249C6">
        <w:t>3</w:t>
      </w:r>
      <w:r w:rsidR="00A14F4B">
        <w:t xml:space="preserve">. </w:t>
      </w:r>
      <w:r w:rsidR="00F17025">
        <w:t>studenog</w:t>
      </w:r>
      <w:r>
        <w:t xml:space="preserve"> 2016. godine, a skinuto je sa oglasne </w:t>
      </w:r>
      <w:r w:rsidR="009249C6">
        <w:t>12</w:t>
      </w:r>
      <w:r w:rsidR="00A14F4B">
        <w:t xml:space="preserve">. </w:t>
      </w:r>
      <w:r w:rsidR="009249C6">
        <w:t>studenog</w:t>
      </w:r>
      <w:r w:rsidR="0089087E">
        <w:t xml:space="preserve"> 2016. godine. U roku od 15 dana, koji rok je istekao </w:t>
      </w:r>
      <w:r w:rsidR="00527EA1">
        <w:t>27</w:t>
      </w:r>
      <w:r w:rsidR="00A14F4B">
        <w:t xml:space="preserve">. </w:t>
      </w:r>
      <w:r w:rsidR="00527EA1">
        <w:t>studenog</w:t>
      </w:r>
      <w:r w:rsidR="000F6C81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D445D5">
        <w:t>2</w:t>
      </w:r>
      <w:r w:rsidR="00CF3F00">
        <w:t>4</w:t>
      </w:r>
      <w:r w:rsidR="00A14F4B">
        <w:t xml:space="preserve">. </w:t>
      </w:r>
      <w:r w:rsidR="00D445D5">
        <w:t>siječnja</w:t>
      </w:r>
      <w:r w:rsidR="009C71BB" w:rsidRPr="001B1D09">
        <w:t xml:space="preserve"> 201</w:t>
      </w:r>
      <w:r w:rsidR="00D445D5">
        <w:t>7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CB121A">
        <w:t xml:space="preserve">, v. r. 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A14F4B">
        <w:t>P</w:t>
      </w:r>
      <w:r w:rsidR="00D445D5">
        <w:t>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7DD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780C27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44BCF">
      <w:rPr>
        <w:sz w:val="23"/>
        <w:szCs w:val="23"/>
      </w:rPr>
      <w:t>Poslovni broj: 4 St-981/2016-13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444BCF">
      <w:rPr>
        <w:sz w:val="23"/>
        <w:szCs w:val="23"/>
      </w:rPr>
      <w:t>981/2016-13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429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427A"/>
    <w:rsid w:val="000C5CA8"/>
    <w:rsid w:val="000F69EC"/>
    <w:rsid w:val="000F6C81"/>
    <w:rsid w:val="0010614F"/>
    <w:rsid w:val="00126BB4"/>
    <w:rsid w:val="001462F8"/>
    <w:rsid w:val="001A0D4C"/>
    <w:rsid w:val="001A6A9D"/>
    <w:rsid w:val="001B1D09"/>
    <w:rsid w:val="001D689E"/>
    <w:rsid w:val="001E1F61"/>
    <w:rsid w:val="001E32C9"/>
    <w:rsid w:val="001E38C0"/>
    <w:rsid w:val="001E57BF"/>
    <w:rsid w:val="001F76FA"/>
    <w:rsid w:val="00205926"/>
    <w:rsid w:val="002264E6"/>
    <w:rsid w:val="002321CA"/>
    <w:rsid w:val="00241246"/>
    <w:rsid w:val="00252F6D"/>
    <w:rsid w:val="00253A0B"/>
    <w:rsid w:val="002867CC"/>
    <w:rsid w:val="00291807"/>
    <w:rsid w:val="002953C2"/>
    <w:rsid w:val="002B346B"/>
    <w:rsid w:val="002B4327"/>
    <w:rsid w:val="002D2F98"/>
    <w:rsid w:val="003430E2"/>
    <w:rsid w:val="00350D95"/>
    <w:rsid w:val="003843C6"/>
    <w:rsid w:val="0038490C"/>
    <w:rsid w:val="003A6A36"/>
    <w:rsid w:val="004121D4"/>
    <w:rsid w:val="00423AB7"/>
    <w:rsid w:val="004277F1"/>
    <w:rsid w:val="00444BCF"/>
    <w:rsid w:val="004478D5"/>
    <w:rsid w:val="0045218A"/>
    <w:rsid w:val="00453E5D"/>
    <w:rsid w:val="00457A11"/>
    <w:rsid w:val="004C5944"/>
    <w:rsid w:val="004E6771"/>
    <w:rsid w:val="005100D2"/>
    <w:rsid w:val="00522C82"/>
    <w:rsid w:val="00522F3F"/>
    <w:rsid w:val="00527EA1"/>
    <w:rsid w:val="005D20E4"/>
    <w:rsid w:val="005D79AA"/>
    <w:rsid w:val="005E3D31"/>
    <w:rsid w:val="005F3D39"/>
    <w:rsid w:val="00647B00"/>
    <w:rsid w:val="006671F3"/>
    <w:rsid w:val="006A0FA9"/>
    <w:rsid w:val="006A5A22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4D3E"/>
    <w:rsid w:val="00785665"/>
    <w:rsid w:val="007912DA"/>
    <w:rsid w:val="007A1B68"/>
    <w:rsid w:val="007A6702"/>
    <w:rsid w:val="007B554B"/>
    <w:rsid w:val="007D234D"/>
    <w:rsid w:val="007E32F9"/>
    <w:rsid w:val="007F5D49"/>
    <w:rsid w:val="00823D1F"/>
    <w:rsid w:val="00826C81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249C6"/>
    <w:rsid w:val="00942263"/>
    <w:rsid w:val="00975122"/>
    <w:rsid w:val="0099228E"/>
    <w:rsid w:val="009C6CD7"/>
    <w:rsid w:val="009C71BB"/>
    <w:rsid w:val="009E7DD1"/>
    <w:rsid w:val="00A06218"/>
    <w:rsid w:val="00A11CD5"/>
    <w:rsid w:val="00A14F4B"/>
    <w:rsid w:val="00A36732"/>
    <w:rsid w:val="00A41F82"/>
    <w:rsid w:val="00A551C4"/>
    <w:rsid w:val="00A568DC"/>
    <w:rsid w:val="00AA1311"/>
    <w:rsid w:val="00AA3161"/>
    <w:rsid w:val="00AB2162"/>
    <w:rsid w:val="00AB4E57"/>
    <w:rsid w:val="00AC7D23"/>
    <w:rsid w:val="00AE38BC"/>
    <w:rsid w:val="00AE7233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D54FE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B0F51"/>
    <w:rsid w:val="00CB121A"/>
    <w:rsid w:val="00CB14E1"/>
    <w:rsid w:val="00CC1524"/>
    <w:rsid w:val="00CC5545"/>
    <w:rsid w:val="00CC6254"/>
    <w:rsid w:val="00CE2AA8"/>
    <w:rsid w:val="00CF3F00"/>
    <w:rsid w:val="00D06BB1"/>
    <w:rsid w:val="00D07F21"/>
    <w:rsid w:val="00D321A2"/>
    <w:rsid w:val="00D41786"/>
    <w:rsid w:val="00D445D5"/>
    <w:rsid w:val="00D44E79"/>
    <w:rsid w:val="00D60115"/>
    <w:rsid w:val="00D6059B"/>
    <w:rsid w:val="00DA1732"/>
    <w:rsid w:val="00DB14A7"/>
    <w:rsid w:val="00DC7997"/>
    <w:rsid w:val="00DD1175"/>
    <w:rsid w:val="00DE48E9"/>
    <w:rsid w:val="00E17C47"/>
    <w:rsid w:val="00E727A8"/>
    <w:rsid w:val="00E862CC"/>
    <w:rsid w:val="00E97741"/>
    <w:rsid w:val="00EA1FF2"/>
    <w:rsid w:val="00EA55C3"/>
    <w:rsid w:val="00ED33F7"/>
    <w:rsid w:val="00EE14E8"/>
    <w:rsid w:val="00EE5853"/>
    <w:rsid w:val="00EE6938"/>
    <w:rsid w:val="00EF0A59"/>
    <w:rsid w:val="00EF3ED5"/>
    <w:rsid w:val="00F17025"/>
    <w:rsid w:val="00F45730"/>
    <w:rsid w:val="00F63B91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5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4F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4F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4F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4F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5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4F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4F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4F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4F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46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St-981/2016-13</izvorni_sadrzaj>
    <derivirana_varijabla naziv="DomainObject.Oznaka_1">St-981/2016-13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St-981/2016</izvorni_sadrzaj>
    <derivirana_varijabla naziv="DomainObject.Predmet.OznakaBroj_1">St-981/2016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GRAFO-PRINT d.o.o. POMER zastupanog po punomoćniku Ana Mihovilović</izvorni_sadrzaj>
    <derivirana_varijabla naziv="DomainObject.Predmet.ProtustrankaFormated_1">  GRAFO-PRINT d.o.o. POMER zastupanog po punomoćniku Ana Mihovilović</derivirana_varijabla>
  </DomainObject.Predmet.ProtustrankaFormated>
  <DomainObject.Predmet.ProtustrankaFormatedOIB>
    <izvorni_sadrzaj>  GRAFO-PRINT d.o.o. POMER, OIB 67723231300 zastupanog po punomoćniku Ana Mihovilović</izvorni_sadrzaj>
    <derivirana_varijabla naziv="DomainObject.Predmet.ProtustrankaFormatedOIB_1">  GRAFO-PRINT d.o.o. POMER, OIB 67723231300 zastupanog po punomoćniku Ana Mihovilović</derivirana_varijabla>
  </DomainObject.Predmet.ProtustrankaFormatedOIB>
  <DomainObject.Predmet.ProtustrankaFormatedWithAdress>
    <izvorni_sadrzaj> GRAFO-PRINT d.o.o. POMER, Rudina 120, 52100 Pomer zastupanog po punomoćniku Ana Mihovilović</izvorni_sadrzaj>
    <derivirana_varijabla naziv="DomainObject.Predmet.ProtustrankaFormatedWithAdress_1"> GRAFO-PRINT d.o.o. POMER, Rudina 120, 52100 Pomer zastupanog po punomoćniku Ana Mihovilović</derivirana_varijabla>
  </DomainObject.Predmet.ProtustrankaFormatedWithAdress>
  <DomainObject.Predmet.ProtustrankaFormatedWithAdressOIB>
    <izvorni_sadrzaj> GRAFO-PRINT d.o.o. POMER, OIB 67723231300, Rudina 120, 52100 Pomer zastupanog po punomoćniku Ana Mihovilović</izvorni_sadrzaj>
    <derivirana_varijabla naziv="DomainObject.Predmet.ProtustrankaFormatedWithAdressOIB_1"> GRAFO-PRINT d.o.o. POMER, OIB 67723231300, Rudina 120, 52100 Pomer zastupanog po punomoćniku Ana Mihovilović</derivirana_varijabla>
  </DomainObject.Predmet.ProtustrankaFormatedWithAdressOIB>
  <DomainObject.Predmet.ProtustrankaWithAdress>
    <izvorni_sadrzaj>GRAFO-PRINT d.o.o. POMER Rudina 120, 52100 Pomer</izvorni_sadrzaj>
    <derivirana_varijabla naziv="DomainObject.Predmet.ProtustrankaWithAdress_1">GRAFO-PRINT d.o.o. POMER Rudina 120, 52100 Pomer</derivirana_varijabla>
  </DomainObject.Predmet.ProtustrankaWithAdress>
  <DomainObject.Predmet.ProtustrankaWithAdressOIB>
    <izvorni_sadrzaj>GRAFO-PRINT d.o.o. POMER, OIB 67723231300, Rudina 120, 52100 Pomer</izvorni_sadrzaj>
    <derivirana_varijabla naziv="DomainObject.Predmet.ProtustrankaWithAdressOIB_1">GRAFO-PRINT d.o.o. POMER, OIB 67723231300, Rudina 120, 52100 Pomer</derivirana_varijabla>
  </DomainObject.Predmet.ProtustrankaWithAdressOIB>
  <DomainObject.Predmet.ProtustrankaNazivFormated>
    <izvorni_sadrzaj>GRAFO-PRINT d.o.o. POMER</izvorni_sadrzaj>
    <derivirana_varijabla naziv="DomainObject.Predmet.ProtustrankaNazivFormated_1">GRAFO-PRINT d.o.o. POMER</derivirana_varijabla>
  </DomainObject.Predmet.ProtustrankaNazivFormated>
  <DomainObject.Predmet.ProtustrankaNazivFormatedOIB>
    <izvorni_sadrzaj>GRAFO-PRINT d.o.o. POMER, OIB 67723231300</izvorni_sadrzaj>
    <derivirana_varijabla naziv="DomainObject.Predmet.ProtustrankaNazivFormatedOIB_1">GRAFO-PRINT d.o.o. POMER, OIB 67723231300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158886.80</izvorni_sadrzaj>
    <derivirana_varijabla naziv="DomainObject.Predmet.TrenutnaVrijednost_1">158886.80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GRAFO-PRINT d.o.o. POMER zastupanog po punomoćniku Ana Mihovilović</item>
    </izvorni_sadrzaj>
    <derivirana_varijabla naziv="DomainObject.Predmet.ProtuStrankaListFormated_1">
      <item>GRAFO-PRINT d.o.o. POMER zastupanog po punomoćniku Ana Mihovilović</item>
    </derivirana_varijabla>
  </DomainObject.Predmet.ProtuStrankaListFormated>
  <DomainObject.Predmet.ProtuStrankaListFormatedOIB>
    <izvorni_sadrzaj>
      <item>GRAFO-PRINT d.o.o. POMER, OIB 67723231300 zastupanog po punomoćniku Ana Mihovilović</item>
    </izvorni_sadrzaj>
    <derivirana_varijabla naziv="DomainObject.Predmet.ProtuStrankaListFormatedOIB_1">
      <item>GRAFO-PRINT d.o.o. POMER, OIB 67723231300 zastupanog po punomoćniku Ana Mihovilović</item>
    </derivirana_varijabla>
  </DomainObject.Predmet.ProtuStrankaListFormatedOIB>
  <DomainObject.Predmet.ProtuStrankaListFormatedWithAdress>
    <izvorni_sadrzaj>
      <item>GRAFO-PRINT d.o.o. POMER, Rudina 120, 52100 Pomer zastupanog po punomoćniku Ana Mihovilović</item>
    </izvorni_sadrzaj>
    <derivirana_varijabla naziv="DomainObject.Predmet.ProtuStrankaListFormatedWithAdress_1">
      <item>GRAFO-PRINT d.o.o. POMER, Rudina 120, 52100 Pomer zastupanog po punomoćniku Ana Mihovilović</item>
    </derivirana_varijabla>
  </DomainObject.Predmet.ProtuStrankaListFormatedWithAdress>
  <DomainObject.Predmet.ProtuStrankaListFormatedWithAdressOIB>
    <izvorni_sadrzaj>
      <item>GRAFO-PRINT d.o.o. POMER, OIB 67723231300, Rudina 120, 52100 Pomer zastupanog po punomoćniku Ana Mihovilović</item>
    </izvorni_sadrzaj>
    <derivirana_varijabla naziv="DomainObject.Predmet.ProtuStrankaListFormatedWithAdressOIB_1">
      <item>GRAFO-PRINT d.o.o. POMER, OIB 67723231300, Rudina 120, 52100 Pomer zastupanog po punomoćniku Ana Mihovilović</item>
    </derivirana_varijabla>
  </DomainObject.Predmet.ProtuStrankaListFormatedWithAdressOIB>
  <DomainObject.Predmet.ProtuStrankaListNazivFormated>
    <izvorni_sadrzaj>
      <item>GRAFO-PRINT d.o.o. POMER</item>
    </izvorni_sadrzaj>
    <derivirana_varijabla naziv="DomainObject.Predmet.ProtuStrankaListNazivFormated_1">
      <item>GRAFO-PRINT d.o.o. POMER</item>
    </derivirana_varijabla>
  </DomainObject.Predmet.ProtuStrankaListNazivFormated>
  <DomainObject.Predmet.ProtuStrankaListNazivFormatedOIB>
    <izvorni_sadrzaj>
      <item>GRAFO-PRINT d.o.o. POMER, OIB 67723231300</item>
    </izvorni_sadrzaj>
    <derivirana_varijabla naziv="DomainObject.Predmet.ProtuStrankaListNazivFormatedOIB_1">
      <item>GRAFO-PRINT d.o.o. POMER, OIB 67723231300</item>
    </derivirana_varijabla>
  </DomainObject.Predmet.ProtuStrankaListNazivFormatedOIB>
  <DomainObject.Predmet.OstaliListFormated>
    <izvorni_sadrzaj>
      <item>Ana Mihovilović punomoćnik sudionika u postupku GRAFO-PRINT d.o.o. POMER</item>
    </izvorni_sadrzaj>
    <derivirana_varijabla naziv="DomainObject.Predmet.OstaliListFormated_1">
      <item>Ana Mihovilović punomoćnik sudionika u postupku GRAFO-PRINT d.o.o. POMER</item>
    </derivirana_varijabla>
  </DomainObject.Predmet.OstaliListFormated>
  <DomainObject.Predmet.OstaliListFormatedOIB>
    <izvorni_sadrzaj>
      <item>Ana Mihovilović, OIB 69399852126 punomoćnik sudionika u postupku GRAFO-PRINT d.o.o. POMER</item>
    </izvorni_sadrzaj>
    <derivirana_varijabla naziv="DomainObject.Predmet.OstaliListFormatedOIB_1">
      <item>Ana Mihovilović, OIB 69399852126 punomoćnik sudionika u postupku GRAFO-PRINT d.o.o. POMER</item>
    </derivirana_varijabla>
  </DomainObject.Predmet.OstaliListFormatedOIB>
  <DomainObject.Predmet.OstaliListFormatedWithAdress>
    <izvorni_sadrzaj>
      <item>Ana Mihovilović, Pomer 120, 52100 Pomer punomoćnik sudionika u postupku GRAFO-PRINT d.o.o. POMER</item>
    </izvorni_sadrzaj>
    <derivirana_varijabla naziv="DomainObject.Predmet.OstaliListFormatedWithAdress_1">
      <item>Ana Mihovilović, Pomer 120, 52100 Pomer punomoćnik sudionika u postupku GRAFO-PRINT d.o.o. POMER</item>
    </derivirana_varijabla>
  </DomainObject.Predmet.OstaliListFormatedWithAdress>
  <DomainObject.Predmet.OstaliListFormatedWithAdressOIB>
    <izvorni_sadrzaj>
      <item>Ana Mihovilović, OIB 69399852126, Pomer 120, 52100 Pomer punomoćnik sudionika u postupku GRAFO-PRINT d.o.o. POMER</item>
    </izvorni_sadrzaj>
    <derivirana_varijabla naziv="DomainObject.Predmet.OstaliListFormatedWithAdressOIB_1">
      <item>Ana Mihovilović, OIB 69399852126, Pomer 120, 52100 Pomer punomoćnik sudionika u postupku GRAFO-PRINT d.o.o. POMER</item>
    </derivirana_varijabla>
  </DomainObject.Predmet.OstaliListFormatedWithAdressOIB>
  <DomainObject.Predmet.OstaliListNazivFormated>
    <izvorni_sadrzaj>
      <item>Ana Mihovilović</item>
    </izvorni_sadrzaj>
    <derivirana_varijabla naziv="DomainObject.Predmet.OstaliListNazivFormated_1">
      <item>Ana Mihovilović</item>
    </derivirana_varijabla>
  </DomainObject.Predmet.OstaliListNazivFormated>
  <DomainObject.Predmet.OstaliListNazivFormatedOIB>
    <izvorni_sadrzaj>
      <item>Ana Mihovilović, OIB 69399852126</item>
    </izvorni_sadrzaj>
    <derivirana_varijabla naziv="DomainObject.Predmet.OstaliListNazivFormatedOIB_1">
      <item>Ana Mihovilović, OIB 69399852126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St-981/2016-13</izvorni_sadrzaj>
    <derivirana_varijabla naziv="DomainObject.PoslovniBrojDokumenta_1">St-981/2016-13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GRAFO-PRINT d.o.o. POMER</izvorni_sadrzaj>
    <derivirana_varijabla naziv="DomainObject.Predmet.ProtustrankaIDrugi_1">GRAFO-PRINT d.o.o. POMER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GRAFO-PRINT d.o.o. POMER, OIB 67723231300, Rudina 120, 52100 Pomer</izvorni_sadrzaj>
    <derivirana_varijabla naziv="DomainObject.Predmet.ProtustrankaIDrugiAdressOIB_1">GRAFO-PRINT d.o.o. POMER, OIB 67723231300, Rudina 120, 52100 Pomer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St-981/2016-13</izvorni_sadrzaj>
    <derivirana_varijabla naziv="DomainObject.Predmet.OdlukaRjesenje.Oznaka_1">St-981/2016-13</derivirana_varijabla>
  </DomainObject.Predmet.OdlukaRjesenje.Oznaka>
  <DomainObject.Predmet.SudioniciListNaziv>
    <izvorni_sadrzaj>
      <item>FINANCIJSKA AGENCIJA, RC RIJEKA, PODRUŽNICA PULA, PULA</item>
      <item>GRAFO-PRINT d.o.o. POMER</item>
      <item>Ana Mihovilović</item>
    </izvorni_sadrzaj>
    <derivirana_varijabla naziv="DomainObject.Predmet.SudioniciListNaziv_1">
      <item>FINANCIJSKA AGENCIJA, RC RIJEKA, PODRUŽNICA PULA, PULA</item>
      <item>GRAFO-PRINT d.o.o. POMER</item>
      <item>Ana Mihovilović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GRAFO-PRINT d.o.o. POMER, OIB 67723231300, Rudina 120,52100 Pomer</item>
      <item>Ana Mihovilović, OIB 69399852126, Pomer 120,52100 Pomer</item>
    </izvorni_sadrzaj>
    <derivirana_varijabla naziv="DomainObject.Predmet.SudioniciListAdressOIB_1">
      <item>FINANCIJSKA AGENCIJA, RC RIJEKA, PODRUŽNICA PULA, PULA, OIB 85821130368, Ulica grada Vukovara 70,10000 Zagreb</item>
      <item>GRAFO-PRINT d.o.o. POMER, OIB 67723231300, Rudina 120,52100 Pomer</item>
      <item>Ana Mihovilović, OIB 69399852126, Pomer 120,52100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67723231300</item>
      <item>, OIB 69399852126</item>
    </izvorni_sadrzaj>
    <derivirana_varijabla naziv="DomainObject.Predmet.SudioniciListNazivOIB_1">
      <item>, OIB 85821130368</item>
      <item>, OIB 67723231300</item>
      <item>, OIB 69399852126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608</properties:Words>
  <properties:Characters>3316</properties:Characters>
  <properties:Lines>92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2017-01-20T11:47:00Z</dcterms:created>
  <dc:creator>msimicic</dc:creator>
  <cp:lastModifiedBy>Sanja Prodan</cp:lastModifiedBy>
  <cp:lastPrinted>2017-01-25T07:09:00Z</cp:lastPrinted>
  <dcterms:modified xmlns:xsi="http://www.w3.org/2001/XMLSchema-instance" xsi:type="dcterms:W3CDTF">2017-01-25T07:09:00Z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St-981/2016-13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