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002a" w14:paraId="67a002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6444" w:rsidP="00626444" w:rsidR="0062644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7 St-1148/2016-8.</w:t>
      </w:r>
    </w:p>
    <w:p w:rsidRDefault="00626444" w:rsidP="00626444" w:rsidR="00626444">
      <w:pPr>
        <w:outlineLvl w:val="0"/>
        <w:rPr>
          <w:rFonts w:cs="Arial" w:hAnsi="Arial" w:ascii="Arial"/>
          <w:noProof/>
        </w:rPr>
      </w:pPr>
    </w:p>
    <w:p w:rsidRDefault="00626444" w:rsidP="00626444" w:rsidR="0062644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26444" w:rsidP="00626444" w:rsidR="00626444">
      <w:pPr>
        <w:rPr>
          <w:rFonts w:cs="Arial" w:hAnsi="Arial" w:ascii="Arial"/>
          <w:b/>
          <w:noProof/>
        </w:rPr>
      </w:pPr>
    </w:p>
    <w:p w:rsidRDefault="00626444" w:rsidP="00626444" w:rsidR="0062644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26444" w:rsidP="00626444" w:rsidR="00626444">
      <w:pPr>
        <w:outlineLvl w:val="0"/>
        <w:rPr>
          <w:rFonts w:cs="Arial" w:hAnsi="Arial" w:ascii="Arial"/>
          <w:noProof/>
        </w:rPr>
      </w:pP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REPUBLIKE HRVATSKE, Ministarstva financija, Porezne uprave, Središnja Hrvatska, OIB 18683136487, zastupana po zastupniku po zakonu Županijskom državnom odvjetništvu, za otvaranje stečajnog postupka nad dužnikom ELMAR d.o.o. za trgovinu i usluge iz Draganića, </w:t>
      </w:r>
      <w:proofErr w:type="spellStart"/>
      <w:r>
        <w:rPr>
          <w:rFonts w:cs="Arial" w:hAnsi="Arial" w:ascii="Arial"/>
        </w:rPr>
        <w:t>Jazvaci</w:t>
      </w:r>
      <w:proofErr w:type="spellEnd"/>
      <w:r>
        <w:rPr>
          <w:rFonts w:cs="Arial" w:hAnsi="Arial" w:ascii="Arial"/>
        </w:rPr>
        <w:t xml:space="preserve"> 10, MBS 020039020, OIB 41094431580, d</w:t>
      </w:r>
      <w:r>
        <w:rPr>
          <w:rFonts w:cs="Arial" w:hAnsi="Arial" w:ascii="Arial"/>
          <w:noProof/>
        </w:rPr>
        <w:t>ana 25. kolovoza 2017. godine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</w:p>
    <w:p w:rsidRDefault="00626444" w:rsidP="00626444" w:rsidR="006264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26444" w:rsidP="00626444" w:rsidR="00626444">
      <w:pPr>
        <w:jc w:val="center"/>
        <w:rPr>
          <w:rFonts w:cs="Arial" w:hAnsi="Arial" w:ascii="Arial"/>
        </w:rPr>
      </w:pPr>
    </w:p>
    <w:p w:rsidRDefault="00626444" w:rsidP="00626444" w:rsidR="006264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ELMAR d.o.o. za trgovinu i usluge iz Draganića, </w:t>
      </w:r>
      <w:proofErr w:type="spellStart"/>
      <w:r>
        <w:rPr>
          <w:rFonts w:cs="Arial" w:hAnsi="Arial" w:ascii="Arial"/>
        </w:rPr>
        <w:t>Jazvaci</w:t>
      </w:r>
      <w:proofErr w:type="spellEnd"/>
      <w:r>
        <w:rPr>
          <w:rFonts w:cs="Arial" w:hAnsi="Arial" w:ascii="Arial"/>
        </w:rPr>
        <w:t xml:space="preserve"> 10, MBS 020039020, OIB 41094431580.</w:t>
      </w:r>
    </w:p>
    <w:p w:rsidRDefault="00626444" w:rsidP="00626444" w:rsidR="006264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ELMAR d.o.o. za trgovinu i usluge iz Draganića, </w:t>
      </w:r>
      <w:proofErr w:type="spellStart"/>
      <w:r>
        <w:rPr>
          <w:rFonts w:cs="Arial" w:hAnsi="Arial" w:ascii="Arial"/>
        </w:rPr>
        <w:t>Jazvaci</w:t>
      </w:r>
      <w:proofErr w:type="spellEnd"/>
      <w:r>
        <w:rPr>
          <w:rFonts w:cs="Arial" w:hAnsi="Arial" w:ascii="Arial"/>
        </w:rPr>
        <w:t xml:space="preserve"> 10, MBS 020039020, OIB 41094431580, p</w:t>
      </w:r>
      <w:r>
        <w:rPr>
          <w:rFonts w:cs="Arial" w:hAnsi="Arial" w:ascii="Arial"/>
          <w:noProof/>
        </w:rPr>
        <w:t>ostavlja se privremeni stečajni upravitelj.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VALENTIĆ iz Virovitice, Ferde Rusana 100, OIB 85378232573.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22.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12,00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>REPUBLIKA HRVATSKA, Ministarstvo financija, Porezna uprava, Središnje Hrvatske, zastupana po ŽDO u Bjelovaru,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Mijo Markešić iz Draganića, Jazvaci 10.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Valentić iz Virovitice, Ferde Rusana 100.</w:t>
      </w:r>
    </w:p>
    <w:p w:rsidRDefault="00626444" w:rsidP="00626444" w:rsidR="0062644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626444" w:rsidP="00626444" w:rsidR="0062644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26444" w:rsidP="00626444" w:rsidR="00626444">
      <w:pPr>
        <w:jc w:val="center"/>
        <w:outlineLvl w:val="0"/>
        <w:rPr>
          <w:rFonts w:cs="Arial" w:eastAsia="Times New Roman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Porezna uprava,  podnijela je ovom sudu prijedlog za otvaranje stečaja nad ovim dužnikom. U svom prijedlogu predlagatelj ističe da ima pravni interes za provedbom stečajnog postupka zbog saznanja da dužnik ima imovine iz koje bi se mogle namiriti tražbine vjerovnika, a i time troškovi stečajnog postupka. Kako je u Očevidniku redoslijeda osnova za plaćanje evidentirana neizvršena osnova za plaćanje u ukupnom iznosu od 57.987,63 kuna i to u neprekinutom razdoblju od 275 dana, time je ispunjen razlog za otvaranje stečaja nad istim dužnikom.              </w:t>
      </w:r>
    </w:p>
    <w:p w:rsidRDefault="00626444" w:rsidP="00626444" w:rsidR="006264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626444" w:rsidP="00626444" w:rsidR="006264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626444" w:rsidP="00626444" w:rsidR="0062644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kolovoza 2017. godine 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</w:p>
    <w:p w:rsidRDefault="00626444" w:rsidP="00626444" w:rsidR="0062644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626444" w:rsidP="00626444" w:rsidR="0062644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</w:p>
    <w:p w:rsidRDefault="00626444" w:rsidP="00626444" w:rsidR="0062644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626444" w:rsidP="00626444" w:rsidR="00626444">
      <w:pPr>
        <w:jc w:val="both"/>
        <w:rPr>
          <w:rFonts w:cs="Arial" w:hAnsi="Arial" w:ascii="Arial"/>
        </w:rPr>
      </w:pPr>
    </w:p>
    <w:p w:rsidRDefault="00626444" w:rsidP="00626444" w:rsidR="00626444">
      <w:pPr>
        <w:jc w:val="both"/>
        <w:rPr>
          <w:rFonts w:cs="Arial" w:hAnsi="Arial" w:ascii="Arial"/>
        </w:rPr>
      </w:pPr>
    </w:p>
    <w:p w:rsidRDefault="00626444" w:rsidP="00626444" w:rsidR="00626444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26444" w:rsidP="00626444" w:rsidR="0062644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626444" w:rsidP="00626444" w:rsidR="0062644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26444" w:rsidP="00626444" w:rsidR="006264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Bj.25.08.2017.g.</w:t>
      </w:r>
    </w:p>
    <w:p w:rsidRDefault="00626444" w:rsidP="00626444" w:rsidR="00626444">
      <w:pPr>
        <w:rPr>
          <w:rFonts w:cs="Arial" w:hAnsi="Arial" w:ascii="Arial"/>
        </w:rPr>
      </w:pPr>
    </w:p>
    <w:p w:rsidRDefault="00626444" w:rsidP="00626444" w:rsidR="0062644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444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St-1148/2016-8</izvorni_sadrzaj>
    <derivirana_varijabla naziv="DomainObject.Oznaka_1">St-1148/2016-8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ELMAR d.o.o. zastupanog po punomoćniku Mijo Markešić</izvorni_sadrzaj>
    <derivirana_varijabla naziv="DomainObject.Predmet.ProtustrankaFormated_1">  ELMAR d.o.o. zastupanog po punomoćniku Mijo Markešić</derivirana_varijabla>
  </DomainObject.Predmet.ProtustrankaFormated>
  <DomainObject.Predmet.ProtustrankaFormatedOIB>
    <izvorni_sadrzaj>  ELMAR d.o.o., OIB 41094431580 zastupanog po punomoćniku Mijo Markešić</izvorni_sadrzaj>
    <derivirana_varijabla naziv="DomainObject.Predmet.ProtustrankaFormatedOIB_1">  ELMAR d.o.o., OIB 41094431580 zastupanog po punomoćniku Mijo Markešić</derivirana_varijabla>
  </DomainObject.Predmet.ProtustrankaFormatedOIB>
  <DomainObject.Predmet.ProtustrankaFormatedWithAdress>
    <izvorni_sadrzaj> ELMAR d.o.o., Jazvaci 10, 47201 Draganić zastupanog po punomoćniku Mijo Markešić</izvorni_sadrzaj>
    <derivirana_varijabla naziv="DomainObject.Predmet.ProtustrankaFormatedWithAdress_1"> ELMAR d.o.o., Jazvaci 10, 47201 Draganić zastupanog po punomoćniku Mijo Markešić</derivirana_varijabla>
  </DomainObject.Predmet.ProtustrankaFormatedWithAdress>
  <DomainObject.Predmet.ProtustrankaFormatedWithAdressOIB>
    <izvorni_sadrzaj> ELMAR d.o.o., OIB 41094431580, Jazvaci 10, 47201 Draganić zastupanog po punomoćniku Mijo Markešić</izvorni_sadrzaj>
    <derivirana_varijabla naziv="DomainObject.Predmet.ProtustrankaFormatedWithAdressOIB_1"> ELMAR d.o.o., OIB 41094431580, Jazvaci 10, 47201 Draganić zastupanog po punomoćniku Mijo Markešić</derivirana_varijabla>
  </DomainObject.Predmet.ProtustrankaFormatedWithAdressOIB>
  <DomainObject.Predmet.ProtustrankaWithAdress>
    <izvorni_sadrzaj>ELMAR d.o.o. Jazvaci 10, 47201 Draganić</izvorni_sadrzaj>
    <derivirana_varijabla naziv="DomainObject.Predmet.ProtustrankaWithAdress_1">ELMAR d.o.o. Jazvaci 10, 47201 Draganić</derivirana_varijabla>
  </DomainObject.Predmet.ProtustrankaWithAdress>
  <DomainObject.Predmet.ProtustrankaWithAdressOIB>
    <izvorni_sadrzaj>ELMAR d.o.o., OIB 41094431580, Jazvaci 10, 47201 Draganić</izvorni_sadrzaj>
    <derivirana_varijabla naziv="DomainObject.Predmet.ProtustrankaWithAdressOIB_1">ELMAR d.o.o., OIB 41094431580, Jazvaci 10, 47201 Draganić</derivirana_varijabla>
  </DomainObject.Predmet.ProtustrankaWithAdressOIB>
  <DomainObject.Predmet.ProtustrankaNazivFormated>
    <izvorni_sadrzaj>ELMAR d.o.o.</izvorni_sadrzaj>
    <derivirana_varijabla naziv="DomainObject.Predmet.ProtustrankaNazivFormated_1">ELMAR d.o.o.</derivirana_varijabla>
  </DomainObject.Predmet.ProtustrankaNazivFormated>
  <DomainObject.Predmet.ProtustrankaNazivFormatedOIB>
    <izvorni_sadrzaj>ELMAR d.o.o., OIB 41094431580</izvorni_sadrzaj>
    <derivirana_varijabla naziv="DomainObject.Predmet.ProtustrankaNazivFormatedOIB_1">ELMAR d.o.o., OIB 41094431580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ELMAR d.o.o. zastupanog po punomoćniku Mijo Markešić</item>
    </izvorni_sadrzaj>
    <derivirana_varijabla naziv="DomainObject.Predmet.ProtuStrankaListFormated_1">
      <item>ELMAR d.o.o. zastupanog po punomoćniku Mijo Markešić</item>
    </derivirana_varijabla>
  </DomainObject.Predmet.ProtuStrankaListFormated>
  <DomainObject.Predmet.ProtuStrankaListFormatedOIB>
    <izvorni_sadrzaj>
      <item>ELMAR d.o.o., OIB 41094431580 zastupanog po punomoćniku Mijo Markešić</item>
    </izvorni_sadrzaj>
    <derivirana_varijabla naziv="DomainObject.Predmet.ProtuStrankaListFormatedOIB_1">
      <item>ELMAR d.o.o., OIB 41094431580 zastupanog po punomoćniku Mijo Markešić</item>
    </derivirana_varijabla>
  </DomainObject.Predmet.ProtuStrankaListFormatedOIB>
  <DomainObject.Predmet.ProtuStrankaListFormatedWithAdress>
    <izvorni_sadrzaj>
      <item>ELMAR d.o.o., Jazvaci 10, 47201 Draganić zastupanog po punomoćniku Mijo Markešić</item>
    </izvorni_sadrzaj>
    <derivirana_varijabla naziv="DomainObject.Predmet.ProtuStrankaListFormatedWithAdress_1">
      <item>ELMAR d.o.o., Jazvaci 10, 47201 Draganić zastupanog po punomoćniku Mijo Markešić</item>
    </derivirana_varijabla>
  </DomainObject.Predmet.ProtuStrankaListFormatedWithAdress>
  <DomainObject.Predmet.ProtuStrankaListFormatedWithAdressOIB>
    <izvorni_sadrzaj>
      <item>ELMAR d.o.o., OIB 41094431580, Jazvaci 10, 47201 Draganić zastupanog po punomoćniku Mijo Markešić</item>
    </izvorni_sadrzaj>
    <derivirana_varijabla naziv="DomainObject.Predmet.ProtuStrankaListFormatedWithAdressOIB_1">
      <item>ELMAR d.o.o., OIB 41094431580, Jazvaci 10, 47201 Draganić zastupanog po punomoćniku Mijo Markešić</item>
    </derivirana_varijabla>
  </DomainObject.Predmet.ProtuStrankaListFormatedWithAdressOIB>
  <DomainObject.Predmet.ProtuStrankaListNazivFormated>
    <izvorni_sadrzaj>
      <item>ELMAR d.o.o.</item>
    </izvorni_sadrzaj>
    <derivirana_varijabla naziv="DomainObject.Predmet.ProtuStrankaListNazivFormated_1">
      <item>ELMAR d.o.o.</item>
    </derivirana_varijabla>
  </DomainObject.Predmet.ProtuStrankaListNazivFormated>
  <DomainObject.Predmet.ProtuStrankaListNazivFormatedOIB>
    <izvorni_sadrzaj>
      <item>ELMAR d.o.o., OIB 41094431580</item>
    </izvorni_sadrzaj>
    <derivirana_varijabla naziv="DomainObject.Predmet.ProtuStrankaListNazivFormatedOIB_1">
      <item>ELMAR d.o.o., OIB 41094431580</item>
    </derivirana_varijabla>
  </DomainObject.Predmet.ProtuStrankaListNazivFormatedOIB>
  <DomainObject.Predmet.OstaliListFormated>
    <izvorni_sadrzaj>
      <item>Mijo Markešić punomoćnik sudionika u postupku ELMAR d.o.o.</item>
    </izvorni_sadrzaj>
    <derivirana_varijabla naziv="DomainObject.Predmet.OstaliListFormated_1">
      <item>Mijo Markešić punomoćnik sudionika u postupku ELMAR d.o.o.</item>
    </derivirana_varijabla>
  </DomainObject.Predmet.OstaliListFormated>
  <DomainObject.Predmet.OstaliListFormatedOIB>
    <izvorni_sadrzaj>
      <item>Mijo Markešić, OIB 99961278545 punomoćnik sudionika u postupku ELMAR d.o.o.</item>
    </izvorni_sadrzaj>
    <derivirana_varijabla naziv="DomainObject.Predmet.OstaliListFormatedOIB_1">
      <item>Mijo Markešić, OIB 99961278545 punomoćnik sudionika u postupku ELMAR d.o.o.</item>
    </derivirana_varijabla>
  </DomainObject.Predmet.OstaliListFormatedOIB>
  <DomainObject.Predmet.OstaliListFormatedWithAdress>
    <izvorni_sadrzaj>
      <item>Mijo Markešić, Jazvaci 10., 47201 Draganić punomoćnik sudionika u postupku ELMAR d.o.o.</item>
    </izvorni_sadrzaj>
    <derivirana_varijabla naziv="DomainObject.Predmet.OstaliListFormatedWithAdress_1">
      <item>Mijo Markešić, Jazvaci 10., 47201 Draganić punomoćnik sudionika u postupku ELMAR d.o.o.</item>
    </derivirana_varijabla>
  </DomainObject.Predmet.OstaliListFormatedWithAdress>
  <DomainObject.Predmet.OstaliListFormatedWithAdressOIB>
    <izvorni_sadrzaj>
      <item>Mijo Markešić, OIB 99961278545, Jazvaci 10., 47201 Draganić punomoćnik sudionika u postupku ELMAR d.o.o.</item>
    </izvorni_sadrzaj>
    <derivirana_varijabla naziv="DomainObject.Predmet.OstaliListFormatedWithAdressOIB_1">
      <item>Mijo Markešić, OIB 99961278545, Jazvaci 10., 47201 Draganić punomoćnik sudionika u postupku ELMAR d.o.o.</item>
    </derivirana_varijabla>
  </DomainObject.Predmet.OstaliListFormatedWithAdressOIB>
  <DomainObject.Predmet.OstaliListNazivFormated>
    <izvorni_sadrzaj>
      <item>Mijo Markešić</item>
    </izvorni_sadrzaj>
    <derivirana_varijabla naziv="DomainObject.Predmet.OstaliListNazivFormated_1">
      <item>Mijo Markešić</item>
    </derivirana_varijabla>
  </DomainObject.Predmet.OstaliListNazivFormated>
  <DomainObject.Predmet.OstaliListNazivFormatedOIB>
    <izvorni_sadrzaj>
      <item>Mijo Markešić, OIB 99961278545</item>
    </izvorni_sadrzaj>
    <derivirana_varijabla naziv="DomainObject.Predmet.OstaliListNazivFormatedOIB_1">
      <item>Mijo Markešić, OIB 99961278545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St-1148/2016-8</izvorni_sadrzaj>
    <derivirana_varijabla naziv="DomainObject.PoslovniBrojDokumenta_1">St-1148/2016-8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ELMAR d.o.o.</izvorni_sadrzaj>
    <derivirana_varijabla naziv="DomainObject.Predmet.ProtustrankaIDrugi_1">ELMAR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ELMAR d.o.o., OIB 41094431580, Jazvaci 10, 47201 Draganić</izvorni_sadrzaj>
    <derivirana_varijabla naziv="DomainObject.Predmet.ProtustrankaIDrugiAdressOIB_1">ELMAR d.o.o., OIB 41094431580,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ELMAR d.o.o.</item>
      <item>FINA regionalni centar Zagreb, podružnica Karlovac</item>
      <item>Mijo Markešić</item>
    </izvorni_sadrzaj>
    <derivirana_varijabla naziv="DomainObject.Predmet.SudioniciListNaziv_1">
      <item>ELMAR d.o.o.</item>
      <item>FINA regionalni centar Zagreb, podružnica Karlovac</item>
      <item>Mijo Markešić</item>
    </derivirana_varijabla>
  </DomainObject.Predmet.SudioniciListNaziv>
  <DomainObject.Predmet.SudioniciListAdressOIB>
    <izvorni_sadrzaj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izvorni_sadrzaj>
    <derivirana_varijabla naziv="DomainObject.Predmet.SudioniciListAdressOIB_1"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22601-0356-4AD9-9D24-0126353DB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3648</properties:Characters>
  <properties:Lines>90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2017-08-25T07:51:00Z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St-1148/2016-8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