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5291" w14:paraId="b60529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56000D">
        <w:t>6400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sucu, u stečajnom postupku u povodu prijedloga predlagatelja FINANCIJSKE AGENCIJE, Zagreb, </w:t>
      </w:r>
      <w:r w:rsidR="00E27343">
        <w:rPr>
          <w:lang w:val="pt-BR"/>
        </w:rPr>
        <w:t>Trg Svibanjskih žrtava 1995. 1</w:t>
      </w:r>
      <w:r w:rsidRPr="00793B5C">
        <w:rPr>
          <w:lang w:val="pt-BR"/>
        </w:rPr>
        <w:t xml:space="preserve">, OIB: </w:t>
      </w:r>
      <w:r w:rsidRPr="00793B5C">
        <w:t>85821130368</w:t>
      </w:r>
      <w:r w:rsidRPr="00793B5C">
        <w:rPr>
          <w:lang w:val="pt-BR"/>
        </w:rPr>
        <w:t xml:space="preserve">, za otvaranje stečajnog postupka nad dužnikom </w:t>
      </w:r>
      <w:r w:rsidR="00BF58C4" w:rsidRPr="00EB4937">
        <w:t>V ELEKTRONIKUS VISION j.d.o.o.</w:t>
      </w:r>
      <w:r w:rsidR="00BF58C4">
        <w:t xml:space="preserve">OIB: </w:t>
      </w:r>
      <w:r w:rsidR="00BF58C4" w:rsidRPr="00D008DE">
        <w:t>19635337104</w:t>
      </w:r>
      <w:r w:rsidR="00BF58C4">
        <w:t>, iz Zagreba, Ulica Drage Gervaisa 31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F58C4">
        <w:rPr>
          <w:lang w:val="pt-BR"/>
        </w:rPr>
        <w:t>01. veljače 2018.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81EF0" w:rsidRPr="00EB4937">
        <w:t>V ELEKTRONIKUS VISION j.d.o.o.</w:t>
      </w:r>
      <w:r w:rsidR="00481EF0">
        <w:t xml:space="preserve">OIB: </w:t>
      </w:r>
      <w:r w:rsidR="00481EF0" w:rsidRPr="00D008DE">
        <w:t>19635337104</w:t>
      </w:r>
      <w:r w:rsidR="00481EF0">
        <w:t>, iz Zagreba, Ulica Drage Gervaisa 31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6400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481EF0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481EF0" w:rsidRPr="00EB4937">
        <w:t>V ELEKTRONIKUS VISION j.d.o.o.</w:t>
      </w:r>
      <w:r w:rsidR="00481EF0">
        <w:t xml:space="preserve">OIB: </w:t>
      </w:r>
      <w:r w:rsidR="00481EF0" w:rsidRPr="00D008DE">
        <w:t>19635337104</w:t>
      </w:r>
      <w:r w:rsidR="00481EF0">
        <w:t>, iz Zagreba, Ulica Drage Gervaisa 31.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81EF0">
        <w:t>14.10.2016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481EF0">
        <w:t>14.603,43</w:t>
      </w:r>
      <w:r w:rsidRPr="00EF73E0">
        <w:t xml:space="preserve"> kn, kao i da dužnik ima </w:t>
      </w:r>
      <w:r w:rsidR="00481EF0">
        <w:t>3</w:t>
      </w:r>
      <w:r w:rsidRPr="00EF73E0">
        <w:t xml:space="preserve"> zaposlen</w:t>
      </w:r>
      <w:r w:rsidR="00481EF0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021A6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81EF0">
        <w:t>01. prosinca</w:t>
      </w:r>
      <w:r w:rsidR="00F81D7B">
        <w:t xml:space="preserve"> 2017.</w:t>
      </w:r>
      <w:r w:rsidR="00901CFD">
        <w:t xml:space="preserve"> pokrenuo prethodni postupak nad dužnikom, a </w:t>
      </w:r>
      <w:r w:rsidR="00481EF0">
        <w:t>01.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021A6D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A7DB8">
        <w:t xml:space="preserve">04.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A0E53">
        <w:t xml:space="preserve">01.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6E22C4">
        <w:t xml:space="preserve">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6E22C4" w:rsidP="004F5146" w:rsidR="006E22C4">
      <w:pPr>
        <w:jc w:val="right"/>
      </w:pPr>
      <w:r>
        <w:t>za točnost otpravka-ovlašteni službenik</w:t>
      </w:r>
    </w:p>
    <w:p w:rsidRDefault="006E22C4" w:rsidP="004F5146" w:rsidR="006E22C4">
      <w:pPr>
        <w:jc w:val="right"/>
      </w:pPr>
      <w:r>
        <w:t xml:space="preserve">Mirjana Gašparić </w:t>
      </w:r>
    </w:p>
    <w:p w:rsidRDefault="00065B42" w:rsidP="006E22C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6E22C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6400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543BD"/>
    <w:rsid w:val="0056000D"/>
    <w:rsid w:val="0059075B"/>
    <w:rsid w:val="00591F57"/>
    <w:rsid w:val="005E554C"/>
    <w:rsid w:val="00620A6A"/>
    <w:rsid w:val="00662884"/>
    <w:rsid w:val="00671C0D"/>
    <w:rsid w:val="006C09A4"/>
    <w:rsid w:val="006C6712"/>
    <w:rsid w:val="006E22C4"/>
    <w:rsid w:val="00704DD0"/>
    <w:rsid w:val="007150E9"/>
    <w:rsid w:val="00754CF2"/>
    <w:rsid w:val="00793B5C"/>
    <w:rsid w:val="007B068E"/>
    <w:rsid w:val="007E6A6F"/>
    <w:rsid w:val="007F0539"/>
    <w:rsid w:val="0085308E"/>
    <w:rsid w:val="008A0E53"/>
    <w:rsid w:val="008B669A"/>
    <w:rsid w:val="00901CFD"/>
    <w:rsid w:val="00947B84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23ADD"/>
    <w:rsid w:val="00C40A44"/>
    <w:rsid w:val="00CA7DB8"/>
    <w:rsid w:val="00D24310"/>
    <w:rsid w:val="00D62793"/>
    <w:rsid w:val="00D677F7"/>
    <w:rsid w:val="00D803A5"/>
    <w:rsid w:val="00DE0F86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6400</izvorni_sadrzaj>
    <derivirana_varijabla naziv="DomainObject.Predmet.Broj_1">6400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St-6400/2016</izvorni_sadrzaj>
    <derivirana_varijabla naziv="DomainObject.Predmet.OznakaBroj_1">St-6400/2016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ELEKTRONIKUS VISION j.d.o.o.</izvorni_sadrzaj>
    <derivirana_varijabla naziv="DomainObject.Predmet.ProtustrankaFormated_1">  V ELEKTRONIKUS VISION j.d.o.o.</derivirana_varijabla>
  </DomainObject.Predmet.ProtustrankaFormated>
  <DomainObject.Predmet.ProtustrankaFormatedOIB>
    <izvorni_sadrzaj>  V ELEKTRONIKUS VISION j.d.o.o., OIB 19635337104</izvorni_sadrzaj>
    <derivirana_varijabla naziv="DomainObject.Predmet.ProtustrankaFormatedOIB_1">  V ELEKTRONIKUS VISION j.d.o.o., OIB 19635337104</derivirana_varijabla>
  </DomainObject.Predmet.ProtustrankaFormatedOIB>
  <DomainObject.Predmet.ProtustrankaFormatedWithAdress>
    <izvorni_sadrzaj> V ELEKTRONIKUS VISION j.d.o.o., Ulica Drage Gervaisa 31, 10000 Zagreb</izvorni_sadrzaj>
    <derivirana_varijabla naziv="DomainObject.Predmet.ProtustrankaFormatedWithAdress_1"> V ELEKTRONIKUS VISION j.d.o.o., Ulica Drage Gervaisa 31, 10000 Zagreb</derivirana_varijabla>
  </DomainObject.Predmet.ProtustrankaFormatedWithAdress>
  <DomainObject.Predmet.ProtustrankaFormatedWithAdressOIB>
    <izvorni_sadrzaj> V ELEKTRONIKUS VISION j.d.o.o., OIB 19635337104, Ulica Drage Gervaisa 31, 10000 Zagreb</izvorni_sadrzaj>
    <derivirana_varijabla naziv="DomainObject.Predmet.ProtustrankaFormatedWithAdressOIB_1"> V ELEKTRONIKUS VISION j.d.o.o., OIB 19635337104, Ulica Drage Gervaisa 31, 10000 Zagreb</derivirana_varijabla>
  </DomainObject.Predmet.ProtustrankaFormatedWithAdressOIB>
  <DomainObject.Predmet.ProtustrankaWithAdress>
    <izvorni_sadrzaj>V ELEKTRONIKUS VISION j.d.o.o. Ulica Drage Gervaisa 31, 10000 Zagreb</izvorni_sadrzaj>
    <derivirana_varijabla naziv="DomainObject.Predmet.ProtustrankaWithAdress_1">V ELEKTRONIKUS VISION j.d.o.o. Ulica Drage Gervaisa 31, 10000 Zagreb</derivirana_varijabla>
  </DomainObject.Predmet.ProtustrankaWithAdress>
  <DomainObject.Predmet.ProtustrankaWithAdressOIB>
    <izvorni_sadrzaj>V ELEKTRONIKUS VISION j.d.o.o., OIB 19635337104, Ulica Drage Gervaisa 31, 10000 Zagreb</izvorni_sadrzaj>
    <derivirana_varijabla naziv="DomainObject.Predmet.ProtustrankaWithAdressOIB_1">V ELEKTRONIKUS VISION j.d.o.o., OIB 19635337104, Ulica Drage Gervaisa 31, 10000 Zagreb</derivirana_varijabla>
  </DomainObject.Predmet.ProtustrankaWithAdressOIB>
  <DomainObject.Predmet.ProtustrankaNazivFormated>
    <izvorni_sadrzaj>V ELEKTRONIKUS VISION j.d.o.o.</izvorni_sadrzaj>
    <derivirana_varijabla naziv="DomainObject.Predmet.ProtustrankaNazivFormated_1">V ELEKTRONIKUS VISION j.d.o.o.</derivirana_varijabla>
  </DomainObject.Predmet.ProtustrankaNazivFormated>
  <DomainObject.Predmet.ProtustrankaNazivFormatedOIB>
    <izvorni_sadrzaj>V ELEKTRONIKUS VISION j.d.o.o., OIB 19635337104</izvorni_sadrzaj>
    <derivirana_varijabla naziv="DomainObject.Predmet.ProtustrankaNazivFormatedOIB_1">V ELEKTRONIKUS VISION j.d.o.o., OIB 19635337104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Jagnjić</izvorni_sadrzaj>
    <derivirana_varijabla naziv="DomainObject.Predmet.StrankaFormated_1">  FINA Regionalni centar Zagreb; Kristijan Jagnjić</derivirana_varijabla>
  </DomainObject.Predmet.StrankaFormated>
  <DomainObject.Predmet.StrankaFormatedOIB>
    <izvorni_sadrzaj>  FINA Regionalni centar Zagreb, OIB 85821130368; Kristijan Jagnjić, OIB 82288867633</izvorni_sadrzaj>
    <derivirana_varijabla naziv="DomainObject.Predmet.StrankaFormatedOIB_1">  FINA Regionalni centar Zagreb, OIB 85821130368; Kristijan Jagnjić, OIB 82288867633</derivirana_varijabla>
  </DomainObject.Predmet.StrankaFormatedOIB>
  <DomainObject.Predmet.StrankaFormatedWithAdress>
    <izvorni_sadrzaj> FINA Regionalni centar Zagreb, 17833712345, 10000 Zagreb; Kristijan Jagnjić, Lepušići 75, 10000 Zagreb</izvorni_sadrzaj>
    <derivirana_varijabla naziv="DomainObject.Predmet.StrankaFormatedWithAdress_1"> FINA Regionalni centar Zagreb, 17833712345, 10000 Zagreb; Kristijan Jagnjić, Lepušići 75, 10000 Zagreb</derivirana_varijabla>
  </DomainObject.Predmet.StrankaFormatedWithAdress>
  <DomainObject.Predmet.StrankaFormatedWithAdressOIB>
    <izvorni_sadrzaj> FINA Regionalni centar Zagreb, OIB 85821130368, 17833712345, 10000 Zagreb; Kristijan Jagnjić, OIB 82288867633, Lepušići 75, 10000 Zagreb</izvorni_sadrzaj>
    <derivirana_varijabla naziv="DomainObject.Predmet.StrankaFormatedWithAdressOIB_1"> FINA Regionalni centar Zagreb, OIB 85821130368, 17833712345, 10000 Zagreb; Kristijan Jagnjić, OIB 82288867633, Lepušići 75, 10000 Zagreb</derivirana_varijabla>
  </DomainObject.Predmet.StrankaFormatedWithAdressOIB>
  <DomainObject.Predmet.StrankaWithAdress>
    <izvorni_sadrzaj>FINA Regionalni centar Zagreb 17833712345,10000 Zagreb,Kristijan Jagnjić Lepušići 75,10000 Zagreb</izvorni_sadrzaj>
    <derivirana_varijabla naziv="DomainObject.Predmet.StrankaWithAdress_1">FINA Regionalni centar Zagreb 17833712345,10000 Zagreb,Kristijan Jagnjić Lepušići 75,10000 Zagreb</derivirana_varijabla>
  </DomainObject.Predmet.StrankaWithAdress>
  <DomainObject.Predmet.StrankaWithAdressOIB>
    <izvorni_sadrzaj>FINA Regionalni centar Zagreb, OIB 85821130368, 17833712345,10000 Zagreb,Kristijan Jagnjić, OIB 82288867633, Lepušići 75,10000 Zagreb</izvorni_sadrzaj>
    <derivirana_varijabla naziv="DomainObject.Predmet.StrankaWithAdressOIB_1">FINA Regionalni centar Zagreb, OIB 85821130368, 17833712345,10000 Zagreb,Kristijan Jagnjić, OIB 82288867633, Lepušići 75,10000 Zagreb</derivirana_varijabla>
  </DomainObject.Predmet.StrankaWithAdressOIB>
  <DomainObject.Predmet.StrankaNazivFormated>
    <izvorni_sadrzaj>FINA Regionalni centar Zagreb,Kristijan Jagnjić</izvorni_sadrzaj>
    <derivirana_varijabla naziv="DomainObject.Predmet.StrankaNazivFormated_1">FINA Regionalni centar Zagreb,Kristijan Jagnjić</derivirana_varijabla>
  </DomainObject.Predmet.StrankaNazivFormated>
  <DomainObject.Predmet.StrankaNazivFormatedOIB>
    <izvorni_sadrzaj>FINA Regionalni centar Zagreb, OIB 85821130368,Kristijan Jagnjić, OIB 82288867633</izvorni_sadrzaj>
    <derivirana_varijabla naziv="DomainObject.Predmet.StrankaNazivFormatedOIB_1">FINA Regionalni centar Zagreb, OIB 85821130368,Kristijan Jagnjić, OIB 82288867633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Kristijan Jagnjić</item>
    </izvorni_sadrzaj>
    <derivirana_varijabla naziv="DomainObject.Predmet.StrankaListFormated_1">
      <item>FINA Regionalni centar Zagreb</item>
      <item>Kristijan Jagnjić</item>
    </derivirana_varijabla>
  </DomainObject.Predmet.StrankaListFormated>
  <DomainObject.Predmet.StrankaListFormatedOIB>
    <izvorni_sadrzaj>
      <item>FINA Regionalni centar Zagreb, OIB 85821130368</item>
      <item>Kristijan Jagnjić, OIB 82288867633</item>
    </izvorni_sadrzaj>
    <derivirana_varijabla naziv="DomainObject.Predmet.StrankaListFormatedOIB_1">
      <item>FINA Regionalni centar Zagreb, OIB 85821130368</item>
      <item>Kristijan Jagnjić, OIB 82288867633</item>
    </derivirana_varijabla>
  </DomainObject.Predmet.StrankaListFormatedOIB>
  <DomainObject.Predmet.StrankaListFormatedWithAdress>
    <izvorni_sadrzaj>
      <item>FINA Regionalni centar Zagreb, 17833712345, 10000 Zagreb</item>
      <item>Kristijan Jagnjić, Lepušići 75, 10000 Zagreb</item>
    </izvorni_sadrzaj>
    <derivirana_varijabla naziv="DomainObject.Predmet.StrankaListFormatedWithAdress_1">
      <item>FINA Regionalni centar Zagreb, 17833712345, 10000 Zagreb</item>
      <item>Kristijan Jagnjić, Lepušići 75, 10000 Zagreb</item>
    </derivirana_varijabla>
  </DomainObject.Predmet.StrankaListFormatedWithAdress>
  <DomainObject.Predmet.StrankaListFormatedWithAdressOIB>
    <izvorni_sadrzaj>
      <item>FINA Regionalni centar Zagreb, OIB 85821130368, 17833712345, 10000 Zagreb</item>
      <item>Kristijan Jagnjić, OIB 82288867633, Lepušići 75, 10000 Zagreb</item>
    </izvorni_sadrzaj>
    <derivirana_varijabla naziv="DomainObject.Predmet.StrankaListFormatedWithAdressOIB_1">
      <item>FINA Regionalni centar Zagreb, OIB 85821130368, 17833712345, 10000 Zagreb</item>
      <item>Kristijan Jagnjić, OIB 82288867633, Lepušići 75, 10000 Zagreb</item>
    </derivirana_varijabla>
  </DomainObject.Predmet.StrankaListFormatedWithAdressOIB>
  <DomainObject.Predmet.StrankaListNazivFormated>
    <izvorni_sadrzaj>
      <item>FINA Regionalni centar Zagreb</item>
      <item>Kristijan Jagnjić</item>
    </izvorni_sadrzaj>
    <derivirana_varijabla naziv="DomainObject.Predmet.StrankaListNazivFormated_1">
      <item>FINA Regionalni centar Zagreb</item>
      <item>Kristijan Jagnjić</item>
    </derivirana_varijabla>
  </DomainObject.Predmet.StrankaListNazivFormated>
  <DomainObject.Predmet.StrankaListNazivFormatedOIB>
    <izvorni_sadrzaj>
      <item>FINA Regionalni centar Zagreb, OIB 85821130368</item>
      <item>Kristijan Jagnjić, OIB 82288867633</item>
    </izvorni_sadrzaj>
    <derivirana_varijabla naziv="DomainObject.Predmet.StrankaListNazivFormatedOIB_1">
      <item>FINA Regionalni centar Zagreb, OIB 85821130368</item>
      <item>Kristijan Jagnjić, OIB 82288867633</item>
    </derivirana_varijabla>
  </DomainObject.Predmet.StrankaListNazivFormatedOIB>
  <DomainObject.Predmet.ProtuStrankaListFormated>
    <izvorni_sadrzaj>
      <item>V ELEKTRONIKUS VISION j.d.o.o.</item>
    </izvorni_sadrzaj>
    <derivirana_varijabla naziv="DomainObject.Predmet.ProtuStrankaListFormated_1">
      <item>V ELEKTRONIKUS VISION j.d.o.o.</item>
    </derivirana_varijabla>
  </DomainObject.Predmet.ProtuStrankaListFormated>
  <DomainObject.Predmet.ProtuStrankaListFormatedOIB>
    <izvorni_sadrzaj>
      <item>V ELEKTRONIKUS VISION j.d.o.o., OIB 19635337104</item>
    </izvorni_sadrzaj>
    <derivirana_varijabla naziv="DomainObject.Predmet.ProtuStrankaListFormatedOIB_1">
      <item>V ELEKTRONIKUS VISION j.d.o.o., OIB 19635337104</item>
    </derivirana_varijabla>
  </DomainObject.Predmet.ProtuStrankaListFormatedOIB>
  <DomainObject.Predmet.ProtuStrankaListFormatedWithAdress>
    <izvorni_sadrzaj>
      <item>V ELEKTRONIKUS VISION j.d.o.o., Ulica Drage Gervaisa 31, 10000 Zagreb</item>
    </izvorni_sadrzaj>
    <derivirana_varijabla naziv="DomainObject.Predmet.ProtuStrankaListFormatedWithAdress_1">
      <item>V ELEKTRONIKUS VISION j.d.o.o., Ulica Drage Gervaisa 31, 10000 Zagreb</item>
    </derivirana_varijabla>
  </DomainObject.Predmet.ProtuStrankaListFormatedWithAdress>
  <DomainObject.Predmet.ProtuStrankaListFormatedWithAdressOIB>
    <izvorni_sadrzaj>
      <item>V ELEKTRONIKUS VISION j.d.o.o., OIB 19635337104, Ulica Drage Gervaisa 31, 10000 Zagreb</item>
    </izvorni_sadrzaj>
    <derivirana_varijabla naziv="DomainObject.Predmet.ProtuStrankaListFormatedWithAdressOIB_1">
      <item>V ELEKTRONIKUS VISION j.d.o.o., OIB 19635337104, Ulica Drage Gervaisa 31, 10000 Zagreb</item>
    </derivirana_varijabla>
  </DomainObject.Predmet.ProtuStrankaListFormatedWithAdressOIB>
  <DomainObject.Predmet.ProtuStrankaListNazivFormated>
    <izvorni_sadrzaj>
      <item>V ELEKTRONIKUS VISION j.d.o.o.</item>
    </izvorni_sadrzaj>
    <derivirana_varijabla naziv="DomainObject.Predmet.ProtuStrankaListNazivFormated_1">
      <item>V ELEKTRONIKUS VISION j.d.o.o.</item>
    </derivirana_varijabla>
  </DomainObject.Predmet.ProtuStrankaListNazivFormated>
  <DomainObject.Predmet.ProtuStrankaListNazivFormatedOIB>
    <izvorni_sadrzaj>
      <item>V ELEKTRONIKUS VISION j.d.o.o., OIB 19635337104</item>
    </izvorni_sadrzaj>
    <derivirana_varijabla naziv="DomainObject.Predmet.ProtuStrankaListNazivFormatedOIB_1">
      <item>V ELEKTRONIKUS VISION j.d.o.o., OIB 19635337104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 ELEKTRONIKUS VISION j.d.o.o.</izvorni_sadrzaj>
    <derivirana_varijabla naziv="DomainObject.Predmet.ProtustrankaIDrugi_1">V ELEKTRONIKUS VISION j.d.o.o.</derivirana_varijabla>
  </DomainObject.Predmet.ProtustrankaIDrugi>
  <DomainObject.Predmet.StrankaIDrugiAdressOIB>
    <izvorni_sadrzaj>FINA Regionalni centar Zagreb, OIB 85821130368, 17833712345, 10000 Zagreb i dr.</izvorni_sadrzaj>
    <derivirana_varijabla naziv="DomainObject.Predmet.StrankaIDrugiAdressOIB_1">FINA Regionalni centar Zagreb, OIB 85821130368, 17833712345, 10000 Zagreb i dr.</derivirana_varijabla>
  </DomainObject.Predmet.StrankaIDrugiAdressOIB>
  <DomainObject.Predmet.ProtustrankaIDrugiAdressOIB>
    <izvorni_sadrzaj>V ELEKTRONIKUS VISION j.d.o.o., OIB 19635337104, Ulica Drage Gervaisa 31, 10000 Zagreb</izvorni_sadrzaj>
    <derivirana_varijabla naziv="DomainObject.Predmet.ProtustrankaIDrugiAdressOIB_1">V ELEKTRONIKUS VISION j.d.o.o., OIB 19635337104, Ulica Drage Gervaisa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 ELEKTRONIKUS VISION j.d.o.o.</item>
      <item>Kristijan Jagnjić</item>
    </izvorni_sadrzaj>
    <derivirana_varijabla naziv="DomainObject.Predmet.SudioniciListNaziv_1">
      <item>FINA Regionalni centar Zagreb</item>
      <item>V ELEKTRONIKUS VISION j.d.o.o.</item>
      <item>Kristijan Jagnjić</item>
    </derivirana_varijabla>
  </DomainObject.Predmet.SudioniciListNaziv>
  <DomainObject.Predmet.SudioniciListAdressOIB>
    <izvorni_sadrzaj>
      <item>FINA Regionalni centar Zagreb, OIB 85821130368, 17833712345,10000 Zagreb</item>
      <item>V ELEKTRONIKUS VISION j.d.o.o., OIB 19635337104, Ulica Drage Gervaisa 31,10000 Zagreb</item>
      <item>Kristijan Jagnjić, OIB 82288867633, Lepušići 75,10000 Zagreb</item>
    </izvorni_sadrzaj>
    <derivirana_varijabla naziv="DomainObject.Predmet.SudioniciListAdressOIB_1">
      <item>FINA Regionalni centar Zagreb, OIB 85821130368, 17833712345,10000 Zagreb</item>
      <item>V ELEKTRONIKUS VISION j.d.o.o., OIB 19635337104, Ulica Drage Gervaisa 31,10000 Zagreb</item>
      <item>Kristijan Jagnjić, OIB 82288867633, Lepušići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19635337104</item>
      <item>, OIB 82288867633</item>
    </izvorni_sadrzaj>
    <derivirana_varijabla naziv="DomainObject.Predmet.SudioniciListNazivOIB_1">
      <item>, OIB 85821130368</item>
      <item>, OIB 19635337104</item>
      <item>, OIB 82288867633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DF653-092F-4D4E-ACCF-B70809B24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3927</properties:Characters>
  <properties:Lines>83</properties:Lines>
  <properties:Paragraphs>26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2018-02-01T08:07:00Z</dcterms:created>
  <dc:creator>gzubak</dc:creator>
  <cp:lastModifiedBy>Mirjana Gašparić</cp:lastModifiedBy>
  <cp:lastPrinted>2018-02-01T08:35:00Z</cp:lastPrinted>
  <dcterms:modified xmlns:xsi="http://www.w3.org/2001/XMLSchema-instance" xsi:type="dcterms:W3CDTF">2018-02-01T08:41:00Z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