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dae2" w14:paraId="491dae2" w:rsidRDefault="00245C6F" w:rsidP="00245C6F" w:rsidR="00245C6F">
      <w:pPr>
        <w:pStyle w:val="Tijeloteksta"/>
        <w:jc w:val="right"/>
        <w15:collapsed w:val="false"/>
      </w:pPr>
      <w:r>
        <w:t>Poslovni br.: 6 St-</w:t>
      </w:r>
      <w:r w:rsidR="00321347">
        <w:t>1481</w:t>
      </w:r>
      <w:r>
        <w:t>/18-</w:t>
      </w:r>
      <w:r w:rsidR="00321347">
        <w:t>4</w:t>
      </w:r>
    </w:p>
    <w:p w:rsidRDefault="00245C6F" w:rsidP="00245C6F" w:rsidR="00245C6F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C85601" w:rsidR="00C85601">
      <w:pPr>
        <w:pStyle w:val="Tijeloteksta"/>
        <w:jc w:val="center"/>
      </w:pPr>
      <w:r>
        <w:t>R E P U B L I K A  H R V A T S K A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</w:t>
      </w:r>
      <w:r w:rsidR="00B11343">
        <w:t xml:space="preserve">FINA RC </w:t>
      </w:r>
      <w:r w:rsidR="00321347">
        <w:t>Zagreb</w:t>
      </w:r>
      <w:r w:rsidR="00B11343">
        <w:t xml:space="preserve"> za otvaranje stečajnog postupka nad dužnikom: </w:t>
      </w:r>
      <w:r w:rsidR="00321347">
        <w:rPr>
          <w:b/>
        </w:rPr>
        <w:t>PROATTIVO CREARE d.o.o. Strmec, A. Harambašića 7, OIB: 98751700901, MBS: 080858077</w:t>
      </w:r>
      <w:r>
        <w:rPr>
          <w:b/>
        </w:rPr>
        <w:t xml:space="preserve">, </w:t>
      </w:r>
      <w:r>
        <w:t xml:space="preserve">dana </w:t>
      </w:r>
      <w:r w:rsidR="00321347">
        <w:t>28</w:t>
      </w:r>
    </w:p>
    <w:p w:rsidRDefault="004F25AD" w:rsidP="00B11343" w:rsidR="00A0258F">
      <w:pPr>
        <w:tabs>
          <w:tab w:pos="3705" w:val="left"/>
          <w:tab w:pos="7155" w:val="left"/>
        </w:tabs>
        <w:jc w:val="both"/>
      </w:pPr>
      <w:r>
        <w:tab/>
      </w:r>
      <w:r w:rsidR="00B11343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21347">
        <w:rPr>
          <w:b/>
        </w:rPr>
        <w:t>PROATTIVO CREARE d.o.o. Strmec, A. Harambašića 7, OIB: 98751700901, MBS: 080858077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 xml:space="preserve">20. </w:t>
      </w:r>
      <w:r w:rsidR="00B11343">
        <w:rPr>
          <w:b/>
        </w:rPr>
        <w:t>ožujak</w:t>
      </w:r>
      <w:r w:rsidR="00245C6F">
        <w:rPr>
          <w:b/>
        </w:rPr>
        <w:t xml:space="preserve">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321347">
        <w:rPr>
          <w:b/>
        </w:rPr>
        <w:t>20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85601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C85601" w:rsidRPr="00C85601">
        <w:rPr>
          <w:b/>
        </w:rPr>
        <w:t>Lovorka Juranović, Rijeka, Verdieva 6/III, OIB: 83481633615</w:t>
      </w:r>
      <w:r w:rsidR="00E12ACE" w:rsidRPr="00E12ACE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321347" w:rsidP="00321347" w:rsidR="00321347">
      <w:pPr>
        <w:pStyle w:val="Tijeloteksta"/>
        <w:jc w:val="right"/>
      </w:pPr>
      <w:r>
        <w:lastRenderedPageBreak/>
        <w:t>Poslovni br.: 6 St-1481/18-4</w:t>
      </w:r>
    </w:p>
    <w:p w:rsidRDefault="00C85601" w:rsidP="003768C2" w:rsidR="00C85601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321347">
        <w:t>Zagreb</w:t>
      </w:r>
      <w:r w:rsidR="005173F9">
        <w:t xml:space="preserve"> </w:t>
      </w:r>
      <w:r w:rsidR="00F17476">
        <w:t xml:space="preserve">je dana </w:t>
      </w:r>
      <w:r w:rsidR="00321347">
        <w:t>24. svibnja</w:t>
      </w:r>
      <w:r w:rsidR="00B11343">
        <w:t xml:space="preserve"> 2018.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321347">
        <w:rPr>
          <w:b/>
        </w:rPr>
        <w:t>PROATTIVO CREARE d.o.o. Strmec, A. Harambašića 7, OIB: 98751700901, MBS: 080858077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321347">
        <w:t>18. svibanj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321347">
        <w:t>167.771,68</w:t>
      </w:r>
      <w:r>
        <w:t xml:space="preserve"> kn u koji iznos je uračunata kamata i naknada FINE za provedbu ovrhe na novčanim sredstvima te da dužnik ima </w:t>
      </w:r>
      <w:r w:rsidR="00E12AC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C85601" w:rsidRPr="00C85601">
        <w:rPr>
          <w:b/>
        </w:rPr>
        <w:t xml:space="preserve">Lovorka Juranović, Rijeka, Verdieva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21347">
        <w:t>28</w:t>
      </w:r>
      <w:r w:rsidR="00B11343">
        <w:t>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85601" w:rsidR="00F17476" w:rsidRPr="00F17476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F17476">
        <w:t xml:space="preserve">ica </w:t>
      </w:r>
      <w:r>
        <w:t xml:space="preserve"> </w:t>
      </w:r>
      <w:r w:rsidR="00C85601" w:rsidRPr="00C85601">
        <w:rPr>
          <w:lang w:val="en-US"/>
        </w:rPr>
        <w:t>Lovorka Ju</w:t>
      </w:r>
      <w:r w:rsidR="00C85601">
        <w:rPr>
          <w:lang w:val="en-US"/>
        </w:rPr>
        <w:t>ranović, Rijeka, Verdieva 6/III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1347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</w:t>
      </w:r>
      <w:r w:rsidR="00B11343">
        <w:t>3</w:t>
      </w:r>
      <w:r w:rsidR="00245C6F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AE326A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54B" w:rsidR="00A6354B">
      <w:r>
        <w:separator/>
      </w:r>
    </w:p>
  </w:endnote>
  <w:endnote w:id="0" w:type="continuationSeparator">
    <w:p w:rsidRDefault="00A6354B" w:rsidR="00A63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54B" w:rsidR="00A6354B">
      <w:r>
        <w:separator/>
      </w:r>
    </w:p>
  </w:footnote>
  <w:footnote w:id="0" w:type="continuationSeparator">
    <w:p w:rsidRDefault="00A6354B" w:rsidR="00A63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2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14450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45C6F"/>
    <w:rsid w:val="00291B9C"/>
    <w:rsid w:val="002D5985"/>
    <w:rsid w:val="002D77B4"/>
    <w:rsid w:val="00313F98"/>
    <w:rsid w:val="00316834"/>
    <w:rsid w:val="00316E40"/>
    <w:rsid w:val="00321347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4011EC"/>
    <w:rsid w:val="004325C0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6354B"/>
    <w:rsid w:val="00A70765"/>
    <w:rsid w:val="00A7617B"/>
    <w:rsid w:val="00A87884"/>
    <w:rsid w:val="00AB56F9"/>
    <w:rsid w:val="00AE326A"/>
    <w:rsid w:val="00AE7DAB"/>
    <w:rsid w:val="00AF0E4E"/>
    <w:rsid w:val="00B00E84"/>
    <w:rsid w:val="00B11343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85601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32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32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St-1481/2018</izvorni_sadrzaj>
    <derivirana_varijabla naziv="DomainObject.Predmet.OznakaBroj_1">St-1481/2018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PROATTIVO CREARE d.o.o.</izvorni_sadrzaj>
    <derivirana_varijabla naziv="DomainObject.Predmet.ProtustrankaFormated_1">  PROATTIVO CREARE d.o.o.</derivirana_varijabla>
  </DomainObject.Predmet.ProtustrankaFormated>
  <DomainObject.Predmet.ProtustrankaFormatedOIB>
    <izvorni_sadrzaj>  PROATTIVO CREARE d.o.o., OIB 98751700901</izvorni_sadrzaj>
    <derivirana_varijabla naziv="DomainObject.Predmet.ProtustrankaFormatedOIB_1">  PROATTIVO CREARE d.o.o., OIB 98751700901</derivirana_varijabla>
  </DomainObject.Predmet.ProtustrankaFormatedOIB>
  <DomainObject.Predmet.ProtustrankaFormatedWithAdress>
    <izvorni_sadrzaj> PROATTIVO CREARE d.o.o., Augusta Harambašića 7, 10434 Strmec</izvorni_sadrzaj>
    <derivirana_varijabla naziv="DomainObject.Predmet.ProtustrankaFormatedWithAdress_1"> PROATTIVO CREARE d.o.o., Augusta Harambašića 7, 10434 Strmec</derivirana_varijabla>
  </DomainObject.Predmet.ProtustrankaFormatedWithAdress>
  <DomainObject.Predmet.ProtustrankaFormatedWithAdressOIB>
    <izvorni_sadrzaj> PROATTIVO CREARE d.o.o., OIB 98751700901, Augusta Harambašića 7, 10434 Strmec</izvorni_sadrzaj>
    <derivirana_varijabla naziv="DomainObject.Predmet.ProtustrankaFormatedWithAdressOIB_1"> PROATTIVO CREARE d.o.o., OIB 98751700901, Augusta Harambašića 7, 10434 Strmec</derivirana_varijabla>
  </DomainObject.Predmet.ProtustrankaFormatedWithAdressOIB>
  <DomainObject.Predmet.ProtustrankaWithAdress>
    <izvorni_sadrzaj>PROATTIVO CREARE d.o.o. Augusta Harambašića 7, 10434 Strmec</izvorni_sadrzaj>
    <derivirana_varijabla naziv="DomainObject.Predmet.ProtustrankaWithAdress_1">PROATTIVO CREARE d.o.o. Augusta Harambašića 7, 10434 Strmec</derivirana_varijabla>
  </DomainObject.Predmet.ProtustrankaWithAdress>
  <DomainObject.Predmet.ProtustrankaWithAdressOIB>
    <izvorni_sadrzaj>PROATTIVO CREARE d.o.o., OIB 98751700901, Augusta Harambašića 7, 10434 Strmec</izvorni_sadrzaj>
    <derivirana_varijabla naziv="DomainObject.Predmet.ProtustrankaWithAdressOIB_1">PROATTIVO CREARE d.o.o., OIB 98751700901, Augusta Harambašića 7, 10434 Strmec</derivirana_varijabla>
  </DomainObject.Predmet.ProtustrankaWithAdressOIB>
  <DomainObject.Predmet.ProtustrankaNazivFormated>
    <izvorni_sadrzaj>PROATTIVO CREARE d.o.o.</izvorni_sadrzaj>
    <derivirana_varijabla naziv="DomainObject.Predmet.ProtustrankaNazivFormated_1">PROATTIVO CREARE d.o.o.</derivirana_varijabla>
  </DomainObject.Predmet.ProtustrankaNazivFormated>
  <DomainObject.Predmet.ProtustrankaNazivFormatedOIB>
    <izvorni_sadrzaj>PROATTIVO CREARE d.o.o., OIB 98751700901</izvorni_sadrzaj>
    <derivirana_varijabla naziv="DomainObject.Predmet.ProtustrankaNazivFormatedOIB_1">PROATTIVO CREARE d.o.o., OIB 98751700901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PROATTIVO CREARE d.o.o.</item>
    </izvorni_sadrzaj>
    <derivirana_varijabla naziv="DomainObject.Predmet.ProtuStrankaListFormated_1">
      <item>PROATTIVO CREARE d.o.o.</item>
    </derivirana_varijabla>
  </DomainObject.Predmet.ProtuStrankaListFormated>
  <DomainObject.Predmet.ProtuStrankaListFormatedOIB>
    <izvorni_sadrzaj>
      <item>PROATTIVO CREARE d.o.o., OIB 98751700901</item>
    </izvorni_sadrzaj>
    <derivirana_varijabla naziv="DomainObject.Predmet.ProtuStrankaListFormatedOIB_1">
      <item>PROATTIVO CREARE d.o.o., OIB 98751700901</item>
    </derivirana_varijabla>
  </DomainObject.Predmet.ProtuStrankaListFormatedOIB>
  <DomainObject.Predmet.ProtuStrankaListFormatedWithAdress>
    <izvorni_sadrzaj>
      <item>PROATTIVO CREARE d.o.o., Augusta Harambašića 7, 10434 Strmec</item>
    </izvorni_sadrzaj>
    <derivirana_varijabla naziv="DomainObject.Predmet.ProtuStrankaListFormatedWithAdress_1">
      <item>PROATTIVO CREARE d.o.o., Augusta Harambašića 7, 10434 Strmec</item>
    </derivirana_varijabla>
  </DomainObject.Predmet.ProtuStrankaListFormatedWithAdress>
  <DomainObject.Predmet.ProtuStrankaListFormatedWithAdressOIB>
    <izvorni_sadrzaj>
      <item>PROATTIVO CREARE d.o.o., OIB 98751700901, Augusta Harambašića 7, 10434 Strmec</item>
    </izvorni_sadrzaj>
    <derivirana_varijabla naziv="DomainObject.Predmet.ProtuStrankaListFormatedWithAdressOIB_1">
      <item>PROATTIVO CREARE d.o.o., OIB 98751700901, Augusta Harambašića 7, 10434 Strmec</item>
    </derivirana_varijabla>
  </DomainObject.Predmet.ProtuStrankaListFormatedWithAdressOIB>
  <DomainObject.Predmet.ProtuStrankaListNazivFormated>
    <izvorni_sadrzaj>
      <item>PROATTIVO CREARE d.o.o.</item>
    </izvorni_sadrzaj>
    <derivirana_varijabla naziv="DomainObject.Predmet.ProtuStrankaListNazivFormated_1">
      <item>PROATTIVO CREARE d.o.o.</item>
    </derivirana_varijabla>
  </DomainObject.Predmet.ProtuStrankaListNazivFormated>
  <DomainObject.Predmet.ProtuStrankaListNazivFormatedOIB>
    <izvorni_sadrzaj>
      <item>PROATTIVO CREARE d.o.o., OIB 98751700901</item>
    </izvorni_sadrzaj>
    <derivirana_varijabla naziv="DomainObject.Predmet.ProtuStrankaListNazivFormatedOIB_1">
      <item>PROATTIVO CREARE d.o.o., OIB 98751700901</item>
    </derivirana_varijabla>
  </DomainObject.Predmet.ProtuStrankaListNazivFormatedOIB>
  <DomainObject.Predmet.OstaliListFormated>
    <izvorni_sadrzaj>
      <item>Mario Čumbrek</item>
    </izvorni_sadrzaj>
    <derivirana_varijabla naziv="DomainObject.Predmet.OstaliListFormated_1">
      <item>Mario Čumbrek</item>
    </derivirana_varijabla>
  </DomainObject.Predmet.OstaliListFormated>
  <DomainObject.Predmet.OstaliListFormatedOIB>
    <izvorni_sadrzaj>
      <item>Mario Čumbrek, OIB 06643526702</item>
    </izvorni_sadrzaj>
    <derivirana_varijabla naziv="DomainObject.Predmet.OstaliListFormatedOIB_1">
      <item>Mario Čumbrek, OIB 06643526702</item>
    </derivirana_varijabla>
  </DomainObject.Predmet.OstaliListFormatedOIB>
  <DomainObject.Predmet.OstaliListFormatedWithAdress>
    <izvorni_sadrzaj>
      <item>Mario Čumbrek, Augusta Harambašića 7, 10434 Strmec</item>
    </izvorni_sadrzaj>
    <derivirana_varijabla naziv="DomainObject.Predmet.OstaliListFormatedWithAdress_1">
      <item>Mario Čumbrek, Augusta Harambašića 7, 10434 Strmec</item>
    </derivirana_varijabla>
  </DomainObject.Predmet.OstaliListFormatedWithAdress>
  <DomainObject.Predmet.OstaliListFormatedWithAdressOIB>
    <izvorni_sadrzaj>
      <item>Mario Čumbrek, OIB 06643526702, Augusta Harambašića 7, 10434 Strmec</item>
    </izvorni_sadrzaj>
    <derivirana_varijabla naziv="DomainObject.Predmet.OstaliListFormatedWithAdressOIB_1">
      <item>Mario Čumbrek, OIB 06643526702, Augusta Harambašića 7, 10434 Strmec</item>
    </derivirana_varijabla>
  </DomainObject.Predmet.OstaliListFormatedWithAdressOIB>
  <DomainObject.Predmet.OstaliListNazivFormated>
    <izvorni_sadrzaj>
      <item>Mario Čumbrek</item>
    </izvorni_sadrzaj>
    <derivirana_varijabla naziv="DomainObject.Predmet.OstaliListNazivFormated_1">
      <item>Mario Čumbrek</item>
    </derivirana_varijabla>
  </DomainObject.Predmet.OstaliListNazivFormated>
  <DomainObject.Predmet.OstaliListNazivFormatedOIB>
    <izvorni_sadrzaj>
      <item>Mario Čumbrek, OIB 06643526702</item>
    </izvorni_sadrzaj>
    <derivirana_varijabla naziv="DomainObject.Predmet.OstaliListNazivFormatedOIB_1">
      <item>Mario Čumbrek, OIB 06643526702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PROATTIVO CREARE d.o.o.</izvorni_sadrzaj>
    <derivirana_varijabla naziv="DomainObject.Predmet.ProtustrankaIDrugi_1">PROATTIVO CREARE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PROATTIVO CREARE d.o.o., OIB 98751700901, Augusta Harambašića 7, 10434 Strmec</izvorni_sadrzaj>
    <derivirana_varijabla naziv="DomainObject.Predmet.ProtustrankaIDrugiAdressOIB_1">PROATTIVO CREARE d.o.o., OIB 98751700901, Augusta Harambašića 7,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PROATTIVO CREARE d.o.o.</item>
      <item>FINA Regionalni centar Zagreb</item>
      <item>Mario Čumbrek</item>
    </izvorni_sadrzaj>
    <derivirana_varijabla naziv="DomainObject.Predmet.SudioniciListNaziv_1">
      <item>PROATTIVO CREARE d.o.o.</item>
      <item>FINA Regionalni centar Zagreb</item>
      <item>Mario Čumbrek</item>
    </derivirana_varijabla>
  </DomainObject.Predmet.SudioniciListNaziv>
  <DomainObject.Predmet.SudioniciListAdressOIB>
    <izvorni_sadrzaj>
      <item>PROATTIVO CREARE d.o.o., OIB 98751700901, Augusta Harambašića 7,10434 Strmec</item>
      <item>FINA Regionalni centar Zagreb, OIB 85821130368, Trg svibanjskih žrtava 1995. br. 1,10000 Zagreb</item>
      <item>Mario Čumbrek, OIB 06643526702, Augusta Harambašića 7,10434 Strmec</item>
    </izvorni_sadrzaj>
    <derivirana_varijabla naziv="DomainObject.Predmet.SudioniciListAdressOIB_1">
      <item>PROATTIVO CREARE d.o.o., OIB 98751700901, Augusta Harambašića 7,10434 Strmec</item>
      <item>FINA Regionalni centar Zagreb, OIB 85821130368, Trg svibanjskih žrtava 1995. br. 1,10000 Zagreb</item>
      <item>Mario Čumbrek, OIB 06643526702, Augusta Harambašića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98751700901</item>
      <item>, OIB 85821130368</item>
      <item>, OIB 06643526702</item>
    </izvorni_sadrzaj>
    <derivirana_varijabla naziv="DomainObject.Predmet.SudioniciListNazivOIB_1">
      <item>, OIB 98751700901</item>
      <item>, OIB 85821130368</item>
      <item>, OIB 06643526702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2BE23-D7D3-4D5C-B544-000BBDD7F0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2553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2019-01-24T06:59:00Z</dcterms:created>
  <dc:creator>hermanj</dc:creator>
  <cp:lastModifiedBy>Danijela Sekulić</cp:lastModifiedBy>
  <cp:lastPrinted>2019-01-28T07:09:00Z</cp:lastPrinted>
  <dcterms:modified xmlns:xsi="http://www.w3.org/2001/XMLSchema-instance" xsi:type="dcterms:W3CDTF">2019-01-28T07:09:00Z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 LOVORKA 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