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1904" w14:paraId="bf0190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026FF1">
        <w:t>2097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0A0A90">
        <w:t xml:space="preserve">Financijske agencije Regionalni centar Osijek Podružnica Osijek, L. Jagera 3, za pokretanje skraćenog stečajnog postupka nad dužnikom </w:t>
      </w:r>
      <w:r w:rsidR="00026FF1">
        <w:t>GALLUS j.d.o.o. za trgovinu i usluge, Osijek, Trg Ljudevita Gaja 6, MBS: 030146906, OIB 37124996024</w:t>
      </w:r>
      <w:r w:rsidR="00231648">
        <w:t xml:space="preserve">, dana </w:t>
      </w:r>
      <w:r w:rsidR="006057F8">
        <w:t>24. listopada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026FF1">
        <w:t>GALLUS j.d.o.o. za trgovinu i usluge, Osijek, Trg Ljudevita Gaja 6, MBS: 030146906, OIB 37124996024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026FF1">
        <w:t>Krešimir Maretić iz Zagreba, Š. Starčevića 7, OIB: 66108961276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26FF1">
        <w:t>GALLUS j.d.o.o. za trgovinu i usluge, Osijek, Trg Ljudevita Gaja 6, MBS: 030146906, OIB 37124996024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0A0A90">
        <w:t>Osijek</w:t>
      </w:r>
      <w:r>
        <w:t xml:space="preserve">, Podružnica </w:t>
      </w:r>
      <w:r w:rsidR="000A0A90">
        <w:t>Osijek</w:t>
      </w:r>
      <w:r>
        <w:t xml:space="preserve"> podnijela je dana </w:t>
      </w:r>
      <w:r w:rsidR="00C764CC">
        <w:t>10</w:t>
      </w:r>
      <w:r w:rsidR="006057F8">
        <w:t>. kolovoz</w:t>
      </w:r>
      <w:r w:rsidR="005A33B9">
        <w:t>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026FF1">
        <w:t>GALLUS j.d.o.o. za trgovinu i usluge, Osijek, Trg Ljudevita Gaja 6, MBS: 030146906, OIB 37124996024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6057F8">
        <w:t>30. kolovoza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026FF1">
        <w:t>2097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026FF1">
        <w:t>2097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057F8">
        <w:t>24. listopada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6057F8">
        <w:t>26/11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9F696E"/>
    <w:rsid w:val="00A35BAF"/>
    <w:rsid w:val="00A571AD"/>
    <w:rsid w:val="00A82E41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35B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5B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B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B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35B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5B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B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B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St-2097/2016</izvorni_sadrzaj>
    <derivirana_varijabla naziv="DomainObject.Predmet.OznakaBroj_1">St-2097/2016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GALLUS jednostavno društvo s ograničenom odgovornošću za trgovinu i usluge</izvorni_sadrzaj>
    <derivirana_varijabla naziv="DomainObject.Predmet.ProtustrankaFormated_1">  GALLUS jednostavno društvo s ograničenom odgovornošću za trgovinu i usluge</derivirana_varijabla>
  </DomainObject.Predmet.ProtustrankaFormated>
  <DomainObject.Predmet.ProtustrankaFormatedOIB>
    <izvorni_sadrzaj>  GALLUS jednostavno društvo s ograničenom odgovornošću za trgovinu i usluge, OIB 37124996024</izvorni_sadrzaj>
    <derivirana_varijabla naziv="DomainObject.Predmet.ProtustrankaFormatedOIB_1">  GALLUS jednostavno društvo s ograničenom odgovornošću za trgovinu i usluge, OIB 37124996024</derivirana_varijabla>
  </DomainObject.Predmet.ProtustrankaFormatedOIB>
  <DomainObject.Predmet.ProtustrankaFormatedWithAdress>
    <izvorni_sadrzaj> GALLUS jednostavno društvo s ograničenom odgovornošću za trgovinu i usluge, Trg Ljudevita Gaja 6, 31000 Osijek</izvorni_sadrzaj>
    <derivirana_varijabla naziv="DomainObject.Predmet.ProtustrankaFormatedWithAdress_1"> GALLUS jednostavno društvo s ograničenom odgovornošću za trgovinu i usluge, Trg Ljudevita Gaja 6, 31000 Osijek</derivirana_varijabla>
  </DomainObject.Predmet.ProtustrankaFormatedWithAdress>
  <DomainObject.Predmet.ProtustrankaFormatedWithAdressOIB>
    <izvorni_sadrzaj> GALLUS jednostavno društvo s ograničenom odgovornošću za trgovinu i usluge, OIB 37124996024, Trg Ljudevita Gaja 6, 31000 Osijek</izvorni_sadrzaj>
    <derivirana_varijabla naziv="DomainObject.Predmet.ProtustrankaFormatedWithAdressOIB_1"> GALLUS jednostavno društvo s ograničenom odgovornošću za trgovinu i usluge, OIB 37124996024, Trg Ljudevita Gaja 6, 31000 Osijek</derivirana_varijabla>
  </DomainObject.Predmet.ProtustrankaFormatedWithAdressOIB>
  <DomainObject.Predmet.ProtustrankaWithAdress>
    <izvorni_sadrzaj>GALLUS jednostavno društvo s ograničenom odgovornošću za trgovinu i usluge Trg Ljudevita Gaja 6, 31000 Osijek</izvorni_sadrzaj>
    <derivirana_varijabla naziv="DomainObject.Predmet.ProtustrankaWithAdress_1">GALLUS jednostavno društvo s ograničenom odgovornošću za trgovinu i usluge Trg Ljudevita Gaja 6, 31000 Osijek</derivirana_varijabla>
  </DomainObject.Predmet.ProtustrankaWithAdress>
  <DomainObject.Predmet.ProtustrankaWithAdressOIB>
    <izvorni_sadrzaj>GALLUS jednostavno društvo s ograničenom odgovornošću za trgovinu i usluge, OIB 37124996024, Trg Ljudevita Gaja 6, 31000 Osijek</izvorni_sadrzaj>
    <derivirana_varijabla naziv="DomainObject.Predmet.ProtustrankaWithAdressOIB_1">GALLUS jednostavno društvo s ograničenom odgovornošću za trgovinu i usluge, OIB 37124996024, Trg Ljudevita Gaja 6, 31000 Osijek</derivirana_varijabla>
  </DomainObject.Predmet.ProtustrankaWithAdressOIB>
  <DomainObject.Predmet.ProtustrankaNazivFormated>
    <izvorni_sadrzaj>GALLUS jednostavno društvo s ograničenom odgovornošću za trgovinu i usluge</izvorni_sadrzaj>
    <derivirana_varijabla naziv="DomainObject.Predmet.ProtustrankaNazivFormated_1">GALLUS jednostavno društvo s ograničenom odgovornošću za trgovinu i usluge</derivirana_varijabla>
  </DomainObject.Predmet.ProtustrankaNazivFormated>
  <DomainObject.Predmet.ProtustrankaNazivFormatedOIB>
    <izvorni_sadrzaj>GALLUS jednostavno društvo s ograničenom odgovornošću za trgovinu i usluge, OIB 37124996024</izvorni_sadrzaj>
    <derivirana_varijabla naziv="DomainObject.Predmet.ProtustrankaNazivFormatedOIB_1">GALLUS jednostavno društvo s ograničenom odgovornošću za trgovinu i usluge, OIB 37124996024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GALLUS jednostavno društvo s ograničenom odgovornošću za trgovinu i usluge</item>
    </izvorni_sadrzaj>
    <derivirana_varijabla naziv="DomainObject.Predmet.ProtuStrankaListFormated_1">
      <item>GALLUS jednostavno društvo s ograničenom odgovornošću za trgovinu i usluge</item>
    </derivirana_varijabla>
  </DomainObject.Predmet.ProtuStrankaListFormated>
  <DomainObject.Predmet.ProtuStrankaListFormatedOIB>
    <izvorni_sadrzaj>
      <item>GALLUS jednostavno društvo s ograničenom odgovornošću za trgovinu i usluge, OIB 37124996024</item>
    </izvorni_sadrzaj>
    <derivirana_varijabla naziv="DomainObject.Predmet.ProtuStrankaListFormatedOIB_1">
      <item>GALLUS jednostavno društvo s ograničenom odgovornošću za trgovinu i usluge, OIB 37124996024</item>
    </derivirana_varijabla>
  </DomainObject.Predmet.ProtuStrankaListFormatedOIB>
  <DomainObject.Predmet.ProtuStrankaListFormatedWithAdress>
    <izvorni_sadrzaj>
      <item>GALLUS jednostavno društvo s ograničenom odgovornošću za trgovinu i usluge, Trg Ljudevita Gaja 6, 31000 Osijek</item>
    </izvorni_sadrzaj>
    <derivirana_varijabla naziv="DomainObject.Predmet.ProtuStrankaListFormatedWithAdress_1">
      <item>GALLUS jednostavno društvo s ograničenom odgovornošću za trgovinu i usluge, Trg Ljudevita Gaja 6, 31000 Osijek</item>
    </derivirana_varijabla>
  </DomainObject.Predmet.ProtuStrankaListFormatedWithAdress>
  <DomainObject.Predmet.ProtuStrankaListFormatedWithAdressOIB>
    <izvorni_sadrzaj>
      <item>GALLUS jednostavno društvo s ograničenom odgovornošću za trgovinu i usluge, OIB 37124996024, Trg Ljudevita Gaja 6, 31000 Osijek</item>
    </izvorni_sadrzaj>
    <derivirana_varijabla naziv="DomainObject.Predmet.ProtuStrankaListFormatedWithAdressOIB_1">
      <item>GALLUS jednostavno društvo s ograničenom odgovornošću za trgovinu i usluge, OIB 37124996024, Trg Ljudevita Gaja 6, 31000 Osijek</item>
    </derivirana_varijabla>
  </DomainObject.Predmet.ProtuStrankaListFormatedWithAdressOIB>
  <DomainObject.Predmet.ProtuStrankaListNazivFormated>
    <izvorni_sadrzaj>
      <item>GALLUS jednostavno društvo s ograničenom odgovornošću za trgovinu i usluge</item>
    </izvorni_sadrzaj>
    <derivirana_varijabla naziv="DomainObject.Predmet.ProtuStrankaListNazivFormated_1">
      <item>GALLUS jednostavno društvo s ograničenom odgovornošću za trgovinu i usluge</item>
    </derivirana_varijabla>
  </DomainObject.Predmet.ProtuStrankaListNazivFormated>
  <DomainObject.Predmet.ProtuStrankaListNazivFormatedOIB>
    <izvorni_sadrzaj>
      <item>GALLUS jednostavno društvo s ograničenom odgovornošću za trgovinu i usluge, OIB 37124996024</item>
    </izvorni_sadrzaj>
    <derivirana_varijabla naziv="DomainObject.Predmet.ProtuStrankaListNazivFormatedOIB_1">
      <item>GALLUS jednostavno društvo s ograničenom odgovornošću za trgovinu i usluge, OIB 37124996024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GALLUS jednostavno društvo s ograničenom odgovornošću za trgovinu i usluge</izvorni_sadrzaj>
    <derivirana_varijabla naziv="DomainObject.Predmet.ProtustrankaIDrugi_1">GALLUS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GALLUS jednostavno društvo s ograničenom odgovornošću za trgovinu i usluge, OIB 37124996024, Trg Ljudevita Gaja 6, 31000 Osijek</izvorni_sadrzaj>
    <derivirana_varijabla naziv="DomainObject.Predmet.ProtustrankaIDrugiAdressOIB_1">GALLUS jednostavno društvo s ograničenom odgovornošću za trgovinu i usluge, OIB 37124996024, Trg Ljudevita Gaja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GALLUS jednostavno društvo s ograničenom odgovornošću za trgovinu i usluge</item>
    </izvorni_sadrzaj>
    <derivirana_varijabla naziv="DomainObject.Predmet.SudioniciListNaziv_1">
      <item>FINA RC OSIJEK</item>
      <item>GALLUS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GALLUS jednostavno društvo s ograničenom odgovornošću za trgovinu i usluge, OIB 37124996024, Trg Ljudevita Gaja 6,31000 Osijek</item>
    </izvorni_sadrzaj>
    <derivirana_varijabla naziv="DomainObject.Predmet.SudioniciListAdressOIB_1">
      <item>FINA RC OSIJEK, OIB 85821130368</item>
      <item>GALLUS jednostavno društvo s ograničenom odgovornošću za trgovinu i usluge, OIB 37124996024, Trg Ljudevita Gaja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37124996024</item>
    </izvorni_sadrzaj>
    <derivirana_varijabla naziv="DomainObject.Predmet.SudioniciListNazivOIB_1">
      <item>, OIB 85821130368</item>
      <item>, OIB 37124996024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2234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2016-10-24T05:53:00Z</dcterms:created>
  <dc:creator>korisnik</dc:creator>
  <cp:lastModifiedBy>Žana Bem</cp:lastModifiedBy>
  <cp:lastPrinted>2016-07-01T06:45:00Z</cp:lastPrinted>
  <dcterms:modified xmlns:xsi="http://www.w3.org/2001/XMLSchema-instance" xsi:type="dcterms:W3CDTF">2016-10-24T05:54:00Z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