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1113" w14:paraId="301111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AC5EE8" w:rsidP="00E873AF" w:rsidR="00AC5EE8">
      <w:pPr>
        <w:ind w:firstLine="360"/>
        <w:jc w:val="right"/>
      </w:pPr>
      <w:r>
        <w:t xml:space="preserve">BOJAN ŠARUNIĆ </w:t>
      </w:r>
    </w:p>
    <w:p w:rsidRDefault="00AC5EE8" w:rsidP="00E873AF" w:rsidR="00AC5EE8">
      <w:pPr>
        <w:ind w:firstLine="360"/>
        <w:jc w:val="right"/>
      </w:pPr>
      <w:r>
        <w:t>Andrije Hebranga 5</w:t>
      </w:r>
    </w:p>
    <w:p w:rsidRDefault="00C2092D" w:rsidP="00E873AF" w:rsidR="00C2092D">
      <w:pPr>
        <w:ind w:firstLine="360"/>
        <w:jc w:val="right"/>
      </w:pPr>
      <w:r>
        <w:t>ZADAR</w:t>
      </w:r>
    </w:p>
    <w:p w:rsidRDefault="00BC5F65" w:rsidP="00A75CA0" w:rsidR="00BC5F65">
      <w:pPr>
        <w:ind w:firstLine="360"/>
        <w:jc w:val="both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AC5EE8">
        <w:t>453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AC5EE8">
        <w:t>25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AC5EE8">
        <w:t>INGENS j.d.o.o., Zadar, Ljudevita Gaja 43,</w:t>
      </w:r>
      <w:r w:rsidR="00AC5EE8" w:rsidRPr="007A679F">
        <w:t xml:space="preserve"> OIB: </w:t>
      </w:r>
      <w:r w:rsidR="00AC5EE8">
        <w:t>64381058775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C5EE8">
        <w:t>10</w:t>
      </w:r>
      <w:r w:rsidR="007E2FCE">
        <w:t>,</w:t>
      </w:r>
      <w:r w:rsidR="00C2092D">
        <w:t>0</w:t>
      </w:r>
      <w:r w:rsidR="003B4AE3">
        <w:t>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AC5EE8">
        <w:t>10</w:t>
      </w:r>
      <w:r w:rsidR="002D33C7">
        <w:t>,</w:t>
      </w:r>
      <w:r w:rsidR="00C2092D">
        <w:t>1</w:t>
      </w:r>
      <w:r w:rsidR="003B4AE3">
        <w:t>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C5EE8">
        <w:t>25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41053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AC5EE8">
      <w:t>453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5F599F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5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99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99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99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5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99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99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99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INGENS j.d.o.o. za poslovno savjetovanje, turizam i marketing</izvorni_sadrzaj>
    <derivirana_varijabla naziv="DomainObject.Predmet.ProtustrankaFormated_1">  INGENS j.d.o.o. za poslovno savjetovanje, turizam i marketing</derivirana_varijabla>
  </DomainObject.Predmet.ProtustrankaFormated>
  <DomainObject.Predmet.ProtustrankaFormatedOIB>
    <izvorni_sadrzaj>  INGENS j.d.o.o. za poslovno savjetovanje, turizam i marketing, OIB 64381058775</izvorni_sadrzaj>
    <derivirana_varijabla naziv="DomainObject.Predmet.ProtustrankaFormatedOIB_1">  INGENS j.d.o.o. za poslovno savjetovanje, turizam i marketing, OIB 64381058775</derivirana_varijabla>
  </DomainObject.Predmet.ProtustrankaFormatedOIB>
  <DomainObject.Predmet.ProtustrankaFormatedWithAdress>
    <izvorni_sadrzaj> INGENS j.d.o.o. za poslovno savjetovanje, turizam i marketing, Ljudevita Gaja 43, 23000 Zadar</izvorni_sadrzaj>
    <derivirana_varijabla naziv="DomainObject.Predmet.ProtustrankaFormatedWithAdress_1"> INGENS j.d.o.o. za poslovno savjetovanje, turizam i marketing, Ljudevita Gaja 43, 23000 Zadar</derivirana_varijabla>
  </DomainObject.Predmet.ProtustrankaFormatedWithAdress>
  <DomainObject.Predmet.ProtustrankaFormatedWithAdressOIB>
    <izvorni_sadrzaj> INGENS j.d.o.o. za poslovno savjetovanje, turizam i marketing, OIB 64381058775, Ljudevita Gaja 43, 23000 Zadar</izvorni_sadrzaj>
    <derivirana_varijabla naziv="DomainObject.Predmet.ProtustrankaFormatedWithAdressOIB_1"> INGENS j.d.o.o. za poslovno savjetovanje, turizam i marketing, OIB 64381058775, Ljudevita Gaja 43, 23000 Zadar</derivirana_varijabla>
  </DomainObject.Predmet.ProtustrankaFormatedWithAdressOIB>
  <DomainObject.Predmet.ProtustrankaWithAdress>
    <izvorni_sadrzaj>INGENS j.d.o.o. za poslovno savjetovanje, turizam i marketing Ljudevita Gaja 43, 23000 Zadar</izvorni_sadrzaj>
    <derivirana_varijabla naziv="DomainObject.Predmet.ProtustrankaWithAdress_1">INGENS j.d.o.o. za poslovno savjetovanje, turizam i marketing Ljudevita Gaja 43, 23000 Zadar</derivirana_varijabla>
  </DomainObject.Predmet.ProtustrankaWithAdress>
  <DomainObject.Predmet.ProtustrankaWithAdressOIB>
    <izvorni_sadrzaj>INGENS j.d.o.o. za poslovno savjetovanje, turizam i marketing, OIB 64381058775, Ljudevita Gaja 43, 23000 Zadar</izvorni_sadrzaj>
    <derivirana_varijabla naziv="DomainObject.Predmet.ProtustrankaWithAdressOIB_1">INGENS j.d.o.o. za poslovno savjetovanje, turizam i marketing, OIB 64381058775, Ljudevita Gaja 43, 23000 Zadar</derivirana_varijabla>
  </DomainObject.Predmet.ProtustrankaWithAdressOIB>
  <DomainObject.Predmet.ProtustrankaNazivFormated>
    <izvorni_sadrzaj>INGENS j.d.o.o. za poslovno savjetovanje, turizam i marketing</izvorni_sadrzaj>
    <derivirana_varijabla naziv="DomainObject.Predmet.ProtustrankaNazivFormated_1">INGENS j.d.o.o. za poslovno savjetovanje, turizam i marketing</derivirana_varijabla>
  </DomainObject.Predmet.ProtustrankaNazivFormated>
  <DomainObject.Predmet.ProtustrankaNazivFormatedOIB>
    <izvorni_sadrzaj>INGENS j.d.o.o. za poslovno savjetovanje, turizam i marketing, OIB 64381058775</izvorni_sadrzaj>
    <derivirana_varijabla naziv="DomainObject.Predmet.ProtustrankaNazivFormatedOIB_1">INGENS j.d.o.o. za poslovno savjetovanje, turizam i marketing, OIB 64381058775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21338.43</izvorni_sadrzaj>
    <derivirana_varijabla naziv="DomainObject.Predmet.TrenutnaVrijednost_1">21338.43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INGENS j.d.o.o. za poslovno savjetovanje, turizam i marketing</item>
    </izvorni_sadrzaj>
    <derivirana_varijabla naziv="DomainObject.Predmet.ProtuStrankaListFormated_1">
      <item>INGENS j.d.o.o. za poslovno savjetovanje, turizam i marketing</item>
    </derivirana_varijabla>
  </DomainObject.Predmet.ProtuStrankaListFormated>
  <DomainObject.Predmet.ProtuStrankaListFormatedOIB>
    <izvorni_sadrzaj>
      <item>INGENS j.d.o.o. za poslovno savjetovanje, turizam i marketing, OIB 64381058775</item>
    </izvorni_sadrzaj>
    <derivirana_varijabla naziv="DomainObject.Predmet.ProtuStrankaListFormatedOIB_1">
      <item>INGENS j.d.o.o. za poslovno savjetovanje, turizam i marketing, OIB 64381058775</item>
    </derivirana_varijabla>
  </DomainObject.Predmet.ProtuStrankaListFormatedOIB>
  <DomainObject.Predmet.ProtuStrankaListFormatedWithAdress>
    <izvorni_sadrzaj>
      <item>INGENS j.d.o.o. za poslovno savjetovanje, turizam i marketing, Ljudevita Gaja 43, 23000 Zadar</item>
    </izvorni_sadrzaj>
    <derivirana_varijabla naziv="DomainObject.Predmet.ProtuStrankaListFormatedWithAdress_1">
      <item>INGENS j.d.o.o. za poslovno savjetovanje, turizam i marketing, Ljudevita Gaja 43, 23000 Zadar</item>
    </derivirana_varijabla>
  </DomainObject.Predmet.ProtuStrankaListFormatedWithAdress>
  <DomainObject.Predmet.ProtuStrankaListFormatedWithAdressOIB>
    <izvorni_sadrzaj>
      <item>INGENS j.d.o.o. za poslovno savjetovanje, turizam i marketing, OIB 64381058775, Ljudevita Gaja 43, 23000 Zadar</item>
    </izvorni_sadrzaj>
    <derivirana_varijabla naziv="DomainObject.Predmet.ProtuStrankaListFormatedWithAdressOIB_1">
      <item>INGENS j.d.o.o. za poslovno savjetovanje, turizam i marketing, OIB 64381058775, Ljudevita Gaja 43, 23000 Zadar</item>
    </derivirana_varijabla>
  </DomainObject.Predmet.ProtuStrankaListFormatedWithAdressOIB>
  <DomainObject.Predmet.ProtuStrankaListNazivFormated>
    <izvorni_sadrzaj>
      <item>INGENS j.d.o.o. za poslovno savjetovanje, turizam i marketing</item>
    </izvorni_sadrzaj>
    <derivirana_varijabla naziv="DomainObject.Predmet.ProtuStrankaListNazivFormated_1">
      <item>INGENS j.d.o.o. za poslovno savjetovanje, turizam i marketing</item>
    </derivirana_varijabla>
  </DomainObject.Predmet.ProtuStrankaListNazivFormated>
  <DomainObject.Predmet.ProtuStrankaListNazivFormatedOIB>
    <izvorni_sadrzaj>
      <item>INGENS j.d.o.o. za poslovno savjetovanje, turizam i marketing, OIB 64381058775</item>
    </izvorni_sadrzaj>
    <derivirana_varijabla naziv="DomainObject.Predmet.ProtuStrankaListNazivFormatedOIB_1">
      <item>INGENS j.d.o.o. za poslovno savjetovanje, turizam i marketing, OIB 64381058775</item>
    </derivirana_varijabla>
  </DomainObject.Predmet.ProtuStrankaListNazivFormatedOIB>
  <DomainObject.Predmet.OstaliListFormated>
    <izvorni_sadrzaj>
      <item>Bojan Šarunić</item>
    </izvorni_sadrzaj>
    <derivirana_varijabla naziv="DomainObject.Predmet.OstaliListFormated_1">
      <item>Bojan Šarunić</item>
    </derivirana_varijabla>
  </DomainObject.Predmet.OstaliListFormated>
  <DomainObject.Predmet.OstaliListFormatedOIB>
    <izvorni_sadrzaj>
      <item>Bojan Šarunić, OIB 01625931843</item>
    </izvorni_sadrzaj>
    <derivirana_varijabla naziv="DomainObject.Predmet.OstaliListFormatedOIB_1">
      <item>Bojan Šarunić, OIB 01625931843</item>
    </derivirana_varijabla>
  </DomainObject.Predmet.OstaliListFormatedOIB>
  <DomainObject.Predmet.OstaliListFormatedWithAdress>
    <izvorni_sadrzaj>
      <item>Bojan Šarunić, Andrije Hebranga 5, 23000 Zadar</item>
    </izvorni_sadrzaj>
    <derivirana_varijabla naziv="DomainObject.Predmet.OstaliListFormatedWithAdress_1">
      <item>Bojan Šarunić, Andrije Hebranga 5, 23000 Zadar</item>
    </derivirana_varijabla>
  </DomainObject.Predmet.OstaliListFormatedWithAdress>
  <DomainObject.Predmet.OstaliListFormatedWithAdressOIB>
    <izvorni_sadrzaj>
      <item>Bojan Šarunić, OIB 01625931843, Andrije Hebranga 5, 23000 Zadar</item>
    </izvorni_sadrzaj>
    <derivirana_varijabla naziv="DomainObject.Predmet.OstaliListFormatedWithAdressOIB_1">
      <item>Bojan Šarunić, OIB 01625931843, Andrije Hebranga 5, 23000 Zadar</item>
    </derivirana_varijabla>
  </DomainObject.Predmet.OstaliListFormatedWithAdressOIB>
  <DomainObject.Predmet.OstaliListNazivFormated>
    <izvorni_sadrzaj>
      <item>Bojan Šarunić</item>
    </izvorni_sadrzaj>
    <derivirana_varijabla naziv="DomainObject.Predmet.OstaliListNazivFormated_1">
      <item>Bojan Šarunić</item>
    </derivirana_varijabla>
  </DomainObject.Predmet.OstaliListNazivFormated>
  <DomainObject.Predmet.OstaliListNazivFormatedOIB>
    <izvorni_sadrzaj>
      <item>Bojan Šarunić, OIB 01625931843</item>
    </izvorni_sadrzaj>
    <derivirana_varijabla naziv="DomainObject.Predmet.OstaliListNazivFormatedOIB_1">
      <item>Bojan Šarunić, OIB 01625931843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INGENS j.d.o.o. za poslovno savjetovanje, turizam i marketing</izvorni_sadrzaj>
    <derivirana_varijabla naziv="DomainObject.Predmet.ProtustrankaIDrugi_1">INGENS j.d.o.o. za poslovno savjetovanje, turizam i marketing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INGENS j.d.o.o. za poslovno savjetovanje, turizam i marketing, OIB 64381058775, Ljudevita Gaja 43, 23000 Zadar</izvorni_sadrzaj>
    <derivirana_varijabla naziv="DomainObject.Predmet.ProtustrankaIDrugiAdressOIB_1">INGENS j.d.o.o. za poslovno savjetovanje, turizam i marketing, OIB 64381058775, Ljudevita Gaja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INGENS j.d.o.o. za poslovno savjetovanje, turizam i marketing</item>
      <item>Bojan Šarunić</item>
    </izvorni_sadrzaj>
    <derivirana_varijabla naziv="DomainObject.Predmet.SudioniciListNaziv_1">
      <item>Financijska agencija</item>
      <item>INGENS j.d.o.o. za poslovno savjetovanje, turizam i marketing</item>
      <item>Bojan Šarunić</item>
    </derivirana_varijabla>
  </DomainObject.Predmet.SudioniciListNaziv>
  <DomainObject.Predmet.SudioniciListAdressOIB>
    <izvorni_sadrzaj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izvorni_sadrzaj>
    <derivirana_varijabla naziv="DomainObject.Predmet.SudioniciListAdressOIB_1"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64381058775</item>
      <item>, OIB 01625931843</item>
    </izvorni_sadrzaj>
    <derivirana_varijabla naziv="DomainObject.Predmet.SudioniciListNazivOIB_1">
      <item>, OIB 85821130368</item>
      <item>, OIB 64381058775</item>
      <item>, OIB 01625931843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32AD0-790A-4859-968A-1EE5556CB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144</properties:Words>
  <properties:Characters>804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2016-03-25T08:28:00Z</dcterms:created>
  <dc:creator>Ardena Bajlo</dc:creator>
  <cp:lastModifiedBy>wsadmin</cp:lastModifiedBy>
  <cp:lastPrinted>2016-03-24T08:01:00Z</cp:lastPrinted>
  <dcterms:modified xmlns:xsi="http://www.w3.org/2001/XMLSchema-instance" xsi:type="dcterms:W3CDTF">2016-03-25T10:29:00Z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