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bba4" w14:paraId="ae5bba4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3D6C97">
        <w:rPr>
          <w:sz w:val="24"/>
          <w:szCs w:val="24"/>
          <w:lang w:val="hr-HR"/>
        </w:rPr>
        <w:t>5</w:t>
      </w:r>
      <w:r w:rsidR="007B6611">
        <w:rPr>
          <w:sz w:val="24"/>
          <w:szCs w:val="24"/>
          <w:lang w:val="hr-HR"/>
        </w:rPr>
        <w:t>3</w:t>
      </w:r>
      <w:r w:rsidR="00683542">
        <w:rPr>
          <w:sz w:val="24"/>
          <w:szCs w:val="24"/>
          <w:lang w:val="hr-HR"/>
        </w:rPr>
        <w:t>9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B05275">
        <w:rPr>
          <w:szCs w:val="24"/>
        </w:rPr>
        <w:t>JULIJA PROJEKT d.o.o., Šibenik, Ulica branitelja domovinskog rata 2D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B05275">
        <w:rPr>
          <w:szCs w:val="24"/>
        </w:rPr>
        <w:t>36226513596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3D6C97">
        <w:rPr>
          <w:szCs w:val="24"/>
        </w:rPr>
        <w:t>22.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B05275">
        <w:rPr>
          <w:sz w:val="24"/>
          <w:szCs w:val="24"/>
          <w:shd w:fill="F8F8F8" w:color="auto" w:val="clear"/>
        </w:rPr>
        <w:t>JULIJANA ČUPIĆ, Drniš, Splitska ulica 50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B05275">
        <w:rPr>
          <w:sz w:val="24"/>
          <w:szCs w:val="24"/>
          <w:shd w:fill="F8F8F8" w:color="auto" w:val="clear"/>
        </w:rPr>
        <w:t>96099561940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3D6C97">
        <w:rPr>
          <w:sz w:val="24"/>
          <w:szCs w:val="24"/>
          <w:lang w:val="hr-HR"/>
        </w:rPr>
        <w:t>5</w:t>
      </w:r>
      <w:r w:rsidR="007B6611">
        <w:rPr>
          <w:sz w:val="24"/>
          <w:szCs w:val="24"/>
          <w:lang w:val="hr-HR"/>
        </w:rPr>
        <w:t>3</w:t>
      </w:r>
      <w:r w:rsidR="00D03399">
        <w:rPr>
          <w:sz w:val="24"/>
          <w:szCs w:val="24"/>
          <w:lang w:val="hr-HR"/>
        </w:rPr>
        <w:t>9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B05275" w:rsidRPr="00B05275">
        <w:rPr>
          <w:sz w:val="24"/>
          <w:szCs w:val="24"/>
        </w:rPr>
        <w:t>JULIJA PROJEKT d.o.o., Šibenik</w:t>
      </w:r>
      <w:r w:rsidR="000632FD" w:rsidRPr="00B05275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4A6FC5" w:rsidRPr="004A6FC5">
        <w:rPr>
          <w:sz w:val="24"/>
          <w:szCs w:val="24"/>
        </w:rPr>
        <w:t>22. travnja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B05275">
        <w:rPr>
          <w:szCs w:val="24"/>
          <w:shd w:fill="F8F8F8" w:color="auto" w:val="clear"/>
        </w:rPr>
        <w:t>JULIJANA ČUPIĆ, Drniš, Splitska ulica 50</w:t>
      </w:r>
      <w:r w:rsidR="004A6FC5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B05275" w:rsidR="00B05275" w:rsidRPr="00B05275">
      <w:pPr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F5C9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3D6C97">
      <w:rPr>
        <w:sz w:val="24"/>
        <w:szCs w:val="24"/>
        <w:lang w:val="hr-HR"/>
      </w:rPr>
      <w:t>5</w:t>
    </w:r>
    <w:r w:rsidR="007B6611">
      <w:rPr>
        <w:sz w:val="24"/>
        <w:szCs w:val="24"/>
        <w:lang w:val="hr-HR"/>
      </w:rPr>
      <w:t>3</w:t>
    </w:r>
    <w:r w:rsidR="00683542">
      <w:rPr>
        <w:sz w:val="24"/>
        <w:szCs w:val="24"/>
        <w:lang w:val="hr-HR"/>
      </w:rPr>
      <w:t>9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0F5C93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2BB8"/>
    <w:rsid w:val="003079CD"/>
    <w:rsid w:val="00330E6B"/>
    <w:rsid w:val="003328D9"/>
    <w:rsid w:val="003616D7"/>
    <w:rsid w:val="003C52FE"/>
    <w:rsid w:val="003D6C97"/>
    <w:rsid w:val="003E475F"/>
    <w:rsid w:val="00410D53"/>
    <w:rsid w:val="00421825"/>
    <w:rsid w:val="00434741"/>
    <w:rsid w:val="00447ED7"/>
    <w:rsid w:val="00477F3D"/>
    <w:rsid w:val="0049238A"/>
    <w:rsid w:val="004A6FC5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044C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83E7A"/>
    <w:rsid w:val="00BB68B9"/>
    <w:rsid w:val="00BF4645"/>
    <w:rsid w:val="00C02856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0F5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C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C9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C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C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0F5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C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C9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C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C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JULIJA PROJEKT društvo s ograničenom odgovornošću za trgovinu i usluge</izvorni_sadrzaj>
    <derivirana_varijabla naziv="DomainObject.Predmet.ProtustrankaFormated_1">  JULIJA PROJEKT društvo s ograničenom odgovornošću za trgovinu i usluge</derivirana_varijabla>
  </DomainObject.Predmet.ProtustrankaFormated>
  <DomainObject.Predmet.ProtustrankaFormatedOIB>
    <izvorni_sadrzaj>  JULIJA PROJEKT društvo s ograničenom odgovornošću za trgovinu i usluge, OIB 36226513596</izvorni_sadrzaj>
    <derivirana_varijabla naziv="DomainObject.Predmet.ProtustrankaFormatedOIB_1">  JULIJA PROJEKT društvo s ograničenom odgovornošću za trgovinu i usluge, OIB 36226513596</derivirana_varijabla>
  </DomainObject.Predmet.ProtustrankaFormatedOIB>
  <DomainObject.Predmet.ProtustrankaFormatedWithAdress>
    <izvorni_sadrzaj> JULIJA PROJEKT društvo s ograničenom odgovornošću za trgovinu i usluge, Ulica branitelja domovinskog rata 2D, 22000 Šibenik</izvorni_sadrzaj>
    <derivirana_varijabla naziv="DomainObject.Predmet.ProtustrankaFormatedWithAdress_1"> JULIJA PROJEKT društvo s ograničenom odgovornošću za trgovinu i usluge, Ulica branitelja domovinskog rata 2D, 22000 Šibenik</derivirana_varijabla>
  </DomainObject.Predmet.ProtustrankaFormatedWithAdress>
  <DomainObject.Predmet.ProtustrankaFormatedWithAdressOIB>
    <izvorni_sadrzaj> JULIJA PROJEKT društvo s ograničenom odgovornošću za trgovinu i usluge, OIB 36226513596, Ulica branitelja domovinskog rata 2D, 22000 Šibenik</izvorni_sadrzaj>
    <derivirana_varijabla naziv="DomainObject.Predmet.ProtustrankaFormatedWithAdressOIB_1"> JULIJA PROJEKT društvo s ograničenom odgovornošću za trgovinu i usluge, OIB 36226513596, Ulica branitelja domovinskog rata 2D, 22000 Šibenik</derivirana_varijabla>
  </DomainObject.Predmet.ProtustrankaFormatedWithAdressOIB>
  <DomainObject.Predmet.ProtustrankaWithAdress>
    <izvorni_sadrzaj>JULIJA PROJEKT društvo s ograničenom odgovornošću za trgovinu i usluge Ulica branitelja domovinskog rata 2D, 22000 Šibenik</izvorni_sadrzaj>
    <derivirana_varijabla naziv="DomainObject.Predmet.ProtustrankaWithAdress_1">JULIJA PROJEKT društvo s ograničenom odgovornošću za trgovinu i usluge Ulica branitelja domovinskog rata 2D, 22000 Šibenik</derivirana_varijabla>
  </DomainObject.Predmet.ProtustrankaWithAdress>
  <DomainObject.Predmet.ProtustrankaWithAdressOIB>
    <izvorni_sadrzaj>JULIJA PROJEKT društvo s ograničenom odgovornošću za trgovinu i usluge, OIB 36226513596, Ulica branitelja domovinskog rata 2D, 22000 Šibenik</izvorni_sadrzaj>
    <derivirana_varijabla naziv="DomainObject.Predmet.ProtustrankaWithAdressOIB_1">JULIJA PROJEKT društvo s ograničenom odgovornošću za trgovinu i usluge, OIB 36226513596, Ulica branitelja domovinskog rata 2D, 22000 Šibenik</derivirana_varijabla>
  </DomainObject.Predmet.ProtustrankaWithAdressOIB>
  <DomainObject.Predmet.ProtustrankaNazivFormated>
    <izvorni_sadrzaj>JULIJA PROJEKT društvo s ograničenom odgovornošću za trgovinu i usluge</izvorni_sadrzaj>
    <derivirana_varijabla naziv="DomainObject.Predmet.ProtustrankaNazivFormated_1">JULIJA PROJEKT društvo s ograničenom odgovornošću za trgovinu i usluge</derivirana_varijabla>
  </DomainObject.Predmet.ProtustrankaNazivFormated>
  <DomainObject.Predmet.ProtustrankaNazivFormatedOIB>
    <izvorni_sadrzaj>JULIJA PROJEKT društvo s ograničenom odgovornošću za trgovinu i usluge, OIB 36226513596</izvorni_sadrzaj>
    <derivirana_varijabla naziv="DomainObject.Predmet.ProtustrankaNazivFormatedOIB_1">JULIJA PROJEKT društvo s ograničenom odgovornošću za trgovinu i usluge, OIB 36226513596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Lune Marune 1, 22000 Šibenik</izvorni_sadrzaj>
    <derivirana_varijabla naziv="DomainObject.Predmet.StrankaFormatedWithAdress_1"> Fina -Podružnica Šibenik, Perivoj Lune Marune 1, 22000 Šibenik</derivirana_varijabla>
  </DomainObject.Predmet.StrankaFormatedWithAdress>
  <DomainObject.Predmet.StrankaFormatedWithAdressOIB>
    <izvorni_sadrzaj> Fina -Podružnica Šibenik, OIB 85821130368, Perivoj Lune Marune 1, 22000 Šibenik</izvorni_sadrzaj>
    <derivirana_varijabla naziv="DomainObject.Predmet.StrankaFormatedWithAdressOIB_1"> Fina -Podružnica Šibenik, OIB 85821130368, Perivoj Lune Marune 1, 22000 Šibenik</derivirana_varijabla>
  </DomainObject.Predmet.StrankaFormatedWithAdressOIB>
  <DomainObject.Predmet.StrankaWithAdress>
    <izvorni_sadrzaj>Fina -Podružnica Šibenik Perivoj Lune Marune 1,22000 Šibenik</izvorni_sadrzaj>
    <derivirana_varijabla naziv="DomainObject.Predmet.StrankaWithAdress_1">Fina -Podružnica Šibenik Perivoj Lune Marune 1,22000 Šibenik</derivirana_varijabla>
  </DomainObject.Predmet.StrankaWithAdress>
  <DomainObject.Predmet.StrankaWithAdressOIB>
    <izvorni_sadrzaj>Fina -Podružnica Šibenik, OIB 85821130368, Perivoj Lune Marune 1,22000 Šibenik</izvorni_sadrzaj>
    <derivirana_varijabla naziv="DomainObject.Predmet.StrankaWithAdressOIB_1">Fina -Podružnica Šibenik, OIB 85821130368, Perivoj Lune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Lune Marune 1, 22000 Šibenik</item>
    </izvorni_sadrzaj>
    <derivirana_varijabla naziv="DomainObject.Predmet.StrankaListFormatedWithAdress_1">
      <item>Fina -Podružnica Šibenik, Perivoj Lune Marune 1, 22000 Šibenik</item>
    </derivirana_varijabla>
  </DomainObject.Predmet.StrankaListFormatedWithAdress>
  <DomainObject.Predmet.StrankaListFormatedWithAdressOIB>
    <izvorni_sadrzaj>
      <item>Fina -Podružnica Šibenik, OIB 85821130368, Perivoj Lune Marune 1, 22000 Šibenik</item>
    </izvorni_sadrzaj>
    <derivirana_varijabla naziv="DomainObject.Predmet.StrankaListFormatedWithAdressOIB_1">
      <item>Fina -Podružnica Šibenik, OIB 85821130368, Perivoj Lune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JULIJA PROJEKT društvo s ograničenom odgovornošću za trgovinu i usluge</item>
    </izvorni_sadrzaj>
    <derivirana_varijabla naziv="DomainObject.Predmet.ProtuStrankaListFormated_1">
      <item>JULIJA PROJEKT društvo s ograničenom odgovornošću za trgovinu i usluge</item>
    </derivirana_varijabla>
  </DomainObject.Predmet.ProtuStrankaListFormated>
  <DomainObject.Predmet.ProtuStrankaListFormatedOIB>
    <izvorni_sadrzaj>
      <item>JULIJA PROJEKT društvo s ograničenom odgovornošću za trgovinu i usluge, OIB 36226513596</item>
    </izvorni_sadrzaj>
    <derivirana_varijabla naziv="DomainObject.Predmet.ProtuStrankaListFormatedOIB_1">
      <item>JULIJA PROJEKT društvo s ograničenom odgovornošću za trgovinu i usluge, OIB 36226513596</item>
    </derivirana_varijabla>
  </DomainObject.Predmet.ProtuStrankaListFormatedOIB>
  <DomainObject.Predmet.ProtuStrankaListFormatedWithAdress>
    <izvorni_sadrzaj>
      <item>JULIJA PROJEKT društvo s ograničenom odgovornošću za trgovinu i usluge, Ulica branitelja domovinskog rata 2D, 22000 Šibenik</item>
    </izvorni_sadrzaj>
    <derivirana_varijabla naziv="DomainObject.Predmet.ProtuStrankaListFormatedWithAdress_1">
      <item>JULIJA PROJEKT društvo s ograničenom odgovornošću za trgovinu i usluge, Ulica branitelja domovinskog rata 2D, 22000 Šibenik</item>
    </derivirana_varijabla>
  </DomainObject.Predmet.ProtuStrankaListFormatedWithAdress>
  <DomainObject.Predmet.ProtuStrankaListFormatedWithAdressOIB>
    <izvorni_sadrzaj>
      <item>JULIJA PROJEKT društvo s ograničenom odgovornošću za trgovinu i usluge, OIB 36226513596, Ulica branitelja domovinskog rata 2D, 22000 Šibenik</item>
    </izvorni_sadrzaj>
    <derivirana_varijabla naziv="DomainObject.Predmet.ProtuStrankaListFormatedWithAdressOIB_1">
      <item>JULIJA PROJEKT društvo s ograničenom odgovornošću za trgovinu i usluge, OIB 36226513596, Ulica branitelja domovinskog rata 2D, 22000 Šibenik</item>
    </derivirana_varijabla>
  </DomainObject.Predmet.ProtuStrankaListFormatedWithAdressOIB>
  <DomainObject.Predmet.ProtuStrankaListNazivFormated>
    <izvorni_sadrzaj>
      <item>JULIJA PROJEKT društvo s ograničenom odgovornošću za trgovinu i usluge</item>
    </izvorni_sadrzaj>
    <derivirana_varijabla naziv="DomainObject.Predmet.ProtuStrankaListNazivFormated_1">
      <item>JULIJA PROJEKT društvo s ograničenom odgovornošću za trgovinu i usluge</item>
    </derivirana_varijabla>
  </DomainObject.Predmet.ProtuStrankaListNazivFormated>
  <DomainObject.Predmet.ProtuStrankaListNazivFormatedOIB>
    <izvorni_sadrzaj>
      <item>JULIJA PROJEKT društvo s ograničenom odgovornošću za trgovinu i usluge, OIB 36226513596</item>
    </izvorni_sadrzaj>
    <derivirana_varijabla naziv="DomainObject.Predmet.ProtuStrankaListNazivFormatedOIB_1">
      <item>JULIJA PROJEKT društvo s ograničenom odgovornošću za trgovinu i usluge, OIB 36226513596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JULIJA PROJEKT društvo s ograničenom odgovornošću za trgovinu i usluge</izvorni_sadrzaj>
    <derivirana_varijabla naziv="DomainObject.Predmet.ProtustrankaIDrugi_1">JULIJA PROJEKT društvo s ograničenom odgovornošću za trgovinu i usluge</derivirana_varijabla>
  </DomainObject.Predmet.ProtustrankaIDrugi>
  <DomainObject.Predmet.StrankaIDrugiAdressOIB>
    <izvorni_sadrzaj>Fina -Podružnica Šibenik, OIB 85821130368, Perivoj Lune Marune 1, 22000 Šibenik</izvorni_sadrzaj>
    <derivirana_varijabla naziv="DomainObject.Predmet.StrankaIDrugiAdressOIB_1">Fina -Podružnica Šibenik, OIB 85821130368, Perivoj Lune Marune 1, 22000 Šibenik</derivirana_varijabla>
  </DomainObject.Predmet.StrankaIDrugiAdressOIB>
  <DomainObject.Predmet.ProtustrankaIDrugiAdressOIB>
    <izvorni_sadrzaj>JULIJA PROJEKT društvo s ograničenom odgovornošću za trgovinu i usluge, OIB 36226513596, Ulica branitelja domovinskog rata 2D, 22000 Šibenik</izvorni_sadrzaj>
    <derivirana_varijabla naziv="DomainObject.Predmet.ProtustrankaIDrugiAdressOIB_1">JULIJA PROJEKT društvo s ograničenom odgovornošću za trgovinu i usluge, OIB 36226513596, Ulica branitelja domovinskog rata 2D,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JULIJA PROJEKT društvo s ograničenom odgovornošću za trgovinu i usluge</item>
    </izvorni_sadrzaj>
    <derivirana_varijabla naziv="DomainObject.Predmet.SudioniciListNaziv_1">
      <item>Fina -Podružnica Šibenik</item>
      <item>JULIJA PROJEKT društvo s ograničenom odgovornošću za trgovinu i usluge</item>
    </derivirana_varijabla>
  </DomainObject.Predmet.SudioniciListNaziv>
  <DomainObject.Predmet.SudioniciListAdressOIB>
    <izvorni_sadrzaj>
      <item>Fina -Podružnica Šibenik, OIB 85821130368, Perivoj Lune Marune 1,22000 Šibenik</item>
      <item>JULIJA PROJEKT društvo s ograničenom odgovornošću za trgovinu i usluge, OIB 36226513596, Ulica branitelja domovinskog rata 2D,22000 Šibenik</item>
    </izvorni_sadrzaj>
    <derivirana_varijabla naziv="DomainObject.Predmet.SudioniciListAdressOIB_1">
      <item>Fina -Podružnica Šibenik, OIB 85821130368, Perivoj Lune Marune 1,22000 Šibenik</item>
      <item>JULIJA PROJEKT društvo s ograničenom odgovornošću za trgovinu i usluge, OIB 36226513596, Ulica branitelja domovinskog rata 2D,22000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36226513596</item>
    </izvorni_sadrzaj>
    <derivirana_varijabla naziv="DomainObject.Predmet.SudioniciListNazivOIB_1">
      <item>, OIB 85821130368</item>
      <item>, OIB 36226513596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79623-0898-4A7E-B884-71EC31023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1718</properties:Characters>
  <properties:Lines>60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2016-04-22T11:32:00Z</dcterms:created>
  <dc:creator>Josipa Dorkin</dc:creator>
  <cp:lastModifiedBy>wsadmin</cp:lastModifiedBy>
  <cp:lastPrinted>2016-03-29T09:58:00Z</cp:lastPrinted>
  <dcterms:modified xmlns:xsi="http://www.w3.org/2001/XMLSchema-instance" xsi:type="dcterms:W3CDTF">2016-04-25T09:06:00Z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