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5eb5" w14:paraId="3bc5eb5" w:rsidRDefault="00BA0D89" w:rsidP="00BA0D89" w:rsidR="00BA0D89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357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10</w:t>
      </w:r>
      <w:proofErr w:type="spellEnd"/>
    </w:p>
    <w:p w:rsidRDefault="00BA0D89" w:rsidP="00BA0D89" w:rsidR="00BA0D89"/>
    <w:p w:rsidRDefault="00BA0D89" w:rsidP="00BA0D89" w:rsidR="00BA0D89"/>
    <w:p w:rsidRDefault="00BA0D89" w:rsidP="00BA0D89" w:rsidR="00BA0D8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D89" w:rsidP="00BA0D89" w:rsidR="00BA0D89" w:rsidRPr="00D21A2C"/>
    <w:p w:rsidRDefault="00BA0D89" w:rsidP="00BA0D89" w:rsidR="00BA0D8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A0D89" w:rsidP="00BA0D89" w:rsidR="00BA0D8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A0D89" w:rsidP="00BA0D89" w:rsidR="00BA0D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B0C7D" w:rsidP="00BA0D89" w:rsidR="00AB0C7D" w:rsidRPr="00B82754">
      <w:pPr>
        <w:ind w:hanging="720" w:left="360"/>
        <w:rPr>
          <w:sz w:val="22"/>
          <w:szCs w:val="22"/>
        </w:rPr>
      </w:pPr>
    </w:p>
    <w:p w:rsidRDefault="00BA0D89" w:rsidP="00BA0D89" w:rsidR="00BA0D89"/>
    <w:p w:rsidRDefault="00BA0D89" w:rsidP="00BA0D89" w:rsidR="00BA0D89" w:rsidRPr="00B82B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BA0D89" w:rsidP="00BA0D89" w:rsidR="00BA0D89" w:rsidRPr="00B82B15">
      <w:pPr>
        <w:jc w:val="center"/>
        <w:rPr>
          <w:bCs/>
        </w:rPr>
      </w:pPr>
      <w:r w:rsidRPr="00B82B15">
        <w:rPr>
          <w:bCs/>
        </w:rPr>
        <w:t>R J E Š E N J E</w:t>
      </w:r>
    </w:p>
    <w:p w:rsidRDefault="00BA0D89" w:rsidP="00BA0D89" w:rsidR="00BA0D89">
      <w:pPr>
        <w:jc w:val="both"/>
      </w:pPr>
    </w:p>
    <w:p w:rsidRDefault="00BA0D89" w:rsidP="00BA0D89" w:rsidR="00BA0D89">
      <w:pPr>
        <w:jc w:val="both"/>
      </w:pPr>
    </w:p>
    <w:p w:rsidRDefault="00BA0D89" w:rsidP="00BA0D89" w:rsidR="00BA0D89">
      <w:pPr>
        <w:jc w:val="both"/>
      </w:pPr>
      <w:r>
        <w:tab/>
        <w:t xml:space="preserve">Trgovački sud u Osijeku, po stečajnom sucu Jadranki Herman, povodom prijedloga dužnika Organizacija za građanske inicijative, Osijek, kralja Petra Svačića </w:t>
      </w:r>
      <w:proofErr w:type="spellStart"/>
      <w:r>
        <w:t>36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08485725510</w:t>
      </w:r>
      <w:proofErr w:type="spellEnd"/>
      <w:r>
        <w:t xml:space="preserve">, koga zastupa Branislav </w:t>
      </w:r>
      <w:proofErr w:type="spellStart"/>
      <w:r>
        <w:t>Vorkapić</w:t>
      </w:r>
      <w:proofErr w:type="spellEnd"/>
      <w:r>
        <w:t xml:space="preserve"> izvršni direktor, za otvaranje stečajnog postupka nad dužnikom Organizacija za građanske inicijative, Osijek, kralja Petra Svačića </w:t>
      </w:r>
      <w:proofErr w:type="spellStart"/>
      <w:r>
        <w:t>36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08485725510</w:t>
      </w:r>
      <w:proofErr w:type="spellEnd"/>
      <w:r>
        <w:t xml:space="preserve">, dana </w:t>
      </w:r>
      <w:proofErr w:type="spellStart"/>
      <w:r>
        <w:t>20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 xml:space="preserve">. </w:t>
      </w:r>
    </w:p>
    <w:p w:rsidRDefault="00BA0D89" w:rsidP="00BA0D89" w:rsidR="00BA0D89"/>
    <w:p w:rsidRDefault="00AB0C7D" w:rsidP="00BA0D89" w:rsidR="00AB0C7D" w:rsidRPr="00BE0D40"/>
    <w:p w:rsidRDefault="00BA0D89" w:rsidP="00BA0D89" w:rsidR="00BA0D89" w:rsidRPr="00BE0D40">
      <w:pPr>
        <w:jc w:val="center"/>
        <w:rPr>
          <w:bCs/>
        </w:rPr>
      </w:pPr>
      <w:r w:rsidRPr="00BE0D40">
        <w:rPr>
          <w:bCs/>
        </w:rPr>
        <w:t>r i j e š i o 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BA0D89">
        <w:t xml:space="preserve">Organizacija za građanske inicijative, Osijek, kralja Petra Svačića </w:t>
      </w:r>
      <w:proofErr w:type="spellStart"/>
      <w:r w:rsidR="00BA0D89">
        <w:t>36</w:t>
      </w:r>
      <w:proofErr w:type="spellEnd"/>
      <w:r w:rsidR="00BA0D89">
        <w:t xml:space="preserve">, </w:t>
      </w:r>
      <w:proofErr w:type="spellStart"/>
      <w:r w:rsidR="00BA0D89">
        <w:t>OIB</w:t>
      </w:r>
      <w:proofErr w:type="spellEnd"/>
      <w:r w:rsidR="00BA0D89">
        <w:t xml:space="preserve"> </w:t>
      </w:r>
      <w:proofErr w:type="spellStart"/>
      <w:r w:rsidR="00BA0D89">
        <w:t>08485725510</w:t>
      </w:r>
      <w:proofErr w:type="spellEnd"/>
      <w:r w:rsidR="00BA0D89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786E08">
        <w:t xml:space="preserve">Ivan Perković, </w:t>
      </w:r>
      <w:proofErr w:type="spellStart"/>
      <w:r w:rsidR="00786E08">
        <w:t>Josipovac</w:t>
      </w:r>
      <w:proofErr w:type="spellEnd"/>
      <w:r w:rsidR="00786E08">
        <w:t xml:space="preserve">, Kneza Branimira 9, </w:t>
      </w:r>
      <w:proofErr w:type="spellStart"/>
      <w:r w:rsidR="00786E08">
        <w:t>OIB</w:t>
      </w:r>
      <w:proofErr w:type="spellEnd"/>
      <w:r w:rsidR="00786E08">
        <w:t xml:space="preserve"> </w:t>
      </w:r>
      <w:proofErr w:type="spellStart"/>
      <w:r w:rsidR="00786E08">
        <w:t>81615580056</w:t>
      </w:r>
      <w:proofErr w:type="spellEnd"/>
      <w:r w:rsidR="00786E08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r w:rsidR="00BA0D89">
        <w:t xml:space="preserve">Organizacija za građanske inicijative, Osijek, kralja Petra Svačića </w:t>
      </w:r>
      <w:proofErr w:type="spellStart"/>
      <w:r w:rsidR="00BA0D89">
        <w:t>36</w:t>
      </w:r>
      <w:proofErr w:type="spellEnd"/>
      <w:r w:rsidR="00BA0D89">
        <w:t xml:space="preserve">, </w:t>
      </w:r>
      <w:proofErr w:type="spellStart"/>
      <w:r w:rsidR="00BA0D89">
        <w:t>OIB</w:t>
      </w:r>
      <w:proofErr w:type="spellEnd"/>
      <w:r w:rsidR="00BA0D89">
        <w:t xml:space="preserve"> </w:t>
      </w:r>
      <w:proofErr w:type="spellStart"/>
      <w:r w:rsidR="00BA0D89">
        <w:t>08485725510</w:t>
      </w:r>
      <w:proofErr w:type="spellEnd"/>
      <w:r w:rsidR="00BA0D89"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C4635E" w:rsidP="00C4635E" w:rsidR="00C4635E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5A2E90" w:rsidP="00786E08" w:rsidR="005A2E90">
      <w:pPr>
        <w:pStyle w:val="Tijeloteksta"/>
        <w:jc w:val="left"/>
      </w:pPr>
    </w:p>
    <w:p w:rsidRDefault="00786E08" w:rsidP="00786E08" w:rsidR="00786E08">
      <w:pPr>
        <w:pStyle w:val="Tijeloteksta"/>
        <w:ind w:firstLine="708"/>
      </w:pPr>
      <w:r>
        <w:rPr>
          <w:bCs/>
        </w:rPr>
        <w:t xml:space="preserve">Predlagatelj – dužnik </w:t>
      </w:r>
      <w:r>
        <w:t xml:space="preserve">Organizacija za građanske inicijative, Osijek, kralja Petra Svačića </w:t>
      </w:r>
      <w:proofErr w:type="spellStart"/>
      <w:r>
        <w:t>36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08485725510</w:t>
      </w:r>
      <w:proofErr w:type="spellEnd"/>
      <w:r>
        <w:t xml:space="preserve">, zastupan po Branislavu </w:t>
      </w:r>
      <w:proofErr w:type="spellStart"/>
      <w:r>
        <w:t>Vorkapić</w:t>
      </w:r>
      <w:proofErr w:type="spellEnd"/>
      <w:r>
        <w:t xml:space="preserve">, izvršnom direktoru, podnio </w:t>
      </w:r>
      <w:r>
        <w:rPr>
          <w:bCs/>
        </w:rPr>
        <w:t xml:space="preserve">je dana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veljače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 prijedlog za pokretanje stečajnog postupka nad dužnikom</w:t>
      </w:r>
      <w:r>
        <w:t xml:space="preserve"> Organizacija za građanske inicijative, Osijek, kralja Petra Svačića </w:t>
      </w:r>
      <w:proofErr w:type="spellStart"/>
      <w:r>
        <w:t>36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08485725510</w:t>
      </w:r>
      <w:proofErr w:type="spellEnd"/>
      <w:r>
        <w:t xml:space="preserve">, budući kod dužnika postoji  stečajni razlog nesposobnost za plaćanja. Žiro račun dužnika blokiran je od 1. prosinca </w:t>
      </w:r>
      <w:proofErr w:type="spellStart"/>
      <w:r>
        <w:t>2016</w:t>
      </w:r>
      <w:proofErr w:type="spellEnd"/>
      <w:r>
        <w:t xml:space="preserve">. godine. </w:t>
      </w:r>
      <w:r w:rsidR="00327944">
        <w:t xml:space="preserve"> </w:t>
      </w:r>
    </w:p>
    <w:p w:rsidRDefault="00786E08" w:rsidP="00786E08" w:rsidR="00786E08">
      <w:pPr>
        <w:jc w:val="both"/>
      </w:pPr>
    </w:p>
    <w:p w:rsidRDefault="00786E08" w:rsidP="00786E08" w:rsidR="00AB0C7D">
      <w:pPr>
        <w:jc w:val="both"/>
      </w:pPr>
      <w:r>
        <w:tab/>
        <w:t xml:space="preserve">Uz prijedlog za otvaranje stečajnog postupka dužnik je priložio očevidnik o redoslijedu plaćanja FINE Osijek od </w:t>
      </w:r>
      <w:proofErr w:type="spellStart"/>
      <w:r w:rsidR="00327944">
        <w:t>16</w:t>
      </w:r>
      <w:proofErr w:type="spellEnd"/>
      <w:r w:rsidR="00327944">
        <w:t xml:space="preserve">. veljače </w:t>
      </w:r>
      <w:proofErr w:type="spellStart"/>
      <w:r w:rsidR="00327944">
        <w:t>2017</w:t>
      </w:r>
      <w:proofErr w:type="spellEnd"/>
      <w:r w:rsidR="00327944">
        <w:t>.</w:t>
      </w:r>
      <w:r>
        <w:t xml:space="preserve"> godine, </w:t>
      </w:r>
      <w:r w:rsidR="00327944">
        <w:t>potvrdu o blokadi računa i novčanih sredstava dužnika, potvrdu RH MF Porezna uprava  Područni ured Slavonije i Baranje</w:t>
      </w:r>
      <w:r w:rsidR="00C56676">
        <w:t xml:space="preserve"> </w:t>
      </w:r>
      <w:r w:rsidR="00327944">
        <w:t xml:space="preserve"> Ispostava </w:t>
      </w:r>
      <w:r w:rsidR="00C56676">
        <w:t xml:space="preserve"> </w:t>
      </w:r>
      <w:r w:rsidR="00327944">
        <w:t xml:space="preserve">Osijek </w:t>
      </w:r>
      <w:r w:rsidR="00C56676">
        <w:t xml:space="preserve">  </w:t>
      </w:r>
      <w:r w:rsidR="00327944">
        <w:t xml:space="preserve">od </w:t>
      </w:r>
      <w:r w:rsidR="00C56676">
        <w:t xml:space="preserve">  </w:t>
      </w:r>
      <w:proofErr w:type="spellStart"/>
      <w:r w:rsidR="00327944">
        <w:t>15</w:t>
      </w:r>
      <w:proofErr w:type="spellEnd"/>
      <w:r w:rsidR="00327944">
        <w:t xml:space="preserve">. veljače </w:t>
      </w:r>
      <w:proofErr w:type="spellStart"/>
      <w:r w:rsidR="00327944">
        <w:t>2017</w:t>
      </w:r>
      <w:proofErr w:type="spellEnd"/>
      <w:r w:rsidR="00327944">
        <w:t xml:space="preserve">. iz koje potvrde je razvidan dug dužnika </w:t>
      </w:r>
    </w:p>
    <w:p w:rsidRDefault="00AB0C7D" w:rsidP="00786E08" w:rsidR="00AB0C7D">
      <w:pPr>
        <w:jc w:val="both"/>
      </w:pPr>
    </w:p>
    <w:p w:rsidRDefault="00AB0C7D" w:rsidP="00AB0C7D" w:rsidR="00AB0C7D">
      <w:pPr>
        <w:jc w:val="center"/>
      </w:pPr>
      <w:r>
        <w:lastRenderedPageBreak/>
        <w:t>2</w:t>
      </w:r>
    </w:p>
    <w:p w:rsidRDefault="00AB0C7D" w:rsidP="00AB0C7D" w:rsidR="00AB0C7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357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10</w:t>
      </w:r>
      <w:proofErr w:type="spellEnd"/>
    </w:p>
    <w:p w:rsidRDefault="00AB0C7D" w:rsidP="00AB0C7D" w:rsidR="00AB0C7D">
      <w:pPr>
        <w:jc w:val="center"/>
      </w:pPr>
    </w:p>
    <w:p w:rsidRDefault="00AB0C7D" w:rsidP="00786E08" w:rsidR="00AB0C7D">
      <w:pPr>
        <w:jc w:val="both"/>
      </w:pPr>
    </w:p>
    <w:p w:rsidRDefault="00AB0C7D" w:rsidP="00786E08" w:rsidR="00AB0C7D">
      <w:pPr>
        <w:jc w:val="both"/>
      </w:pPr>
    </w:p>
    <w:p w:rsidRDefault="00327944" w:rsidP="00786E08" w:rsidR="00327944">
      <w:pPr>
        <w:jc w:val="both"/>
      </w:pPr>
      <w:r>
        <w:t xml:space="preserve">prema Poreznoj upravi te popis imovine i obveza dužnika sukladno članku </w:t>
      </w:r>
      <w:proofErr w:type="spellStart"/>
      <w:r>
        <w:t>17</w:t>
      </w:r>
      <w:proofErr w:type="spellEnd"/>
      <w:r>
        <w:t>. Stečajnog zakona.</w:t>
      </w:r>
    </w:p>
    <w:p w:rsidRDefault="00786E08" w:rsidP="00786E08" w:rsidR="00786E08">
      <w:pPr>
        <w:jc w:val="both"/>
      </w:pPr>
    </w:p>
    <w:p w:rsidRDefault="00786E08" w:rsidP="007A7E2E" w:rsidR="00786E08">
      <w:pPr>
        <w:ind w:firstLine="708"/>
        <w:jc w:val="both"/>
      </w:pPr>
      <w:r>
        <w:t>Na ročištu od</w:t>
      </w:r>
      <w:r w:rsidR="00461402">
        <w:t xml:space="preserve">ržanom dana </w:t>
      </w:r>
      <w:proofErr w:type="spellStart"/>
      <w:r w:rsidR="00461402">
        <w:t>24</w:t>
      </w:r>
      <w:proofErr w:type="spellEnd"/>
      <w:r w:rsidR="00461402">
        <w:t xml:space="preserve">. listopada </w:t>
      </w:r>
      <w:proofErr w:type="spellStart"/>
      <w:r w:rsidR="00461402">
        <w:t>2017</w:t>
      </w:r>
      <w:proofErr w:type="spellEnd"/>
      <w:r>
        <w:t>. godine zakazanom radi</w:t>
      </w:r>
      <w:r w:rsidR="00461402">
        <w:t xml:space="preserve"> rasprave o pretpostavkama za otvaranje stečajnog postupka nad dužnikom zakonski zastupnik predlagatelja dužnika priznao je u cijelosti postojanje stečajnog razloga predviđenog člankom 5. Stečajnog zakona, nesposobnost za plaćanje. </w:t>
      </w:r>
      <w:r w:rsidR="00EF799E">
        <w:t xml:space="preserve">Iz izjave zakonskog zastupnika dužnika razvidno je da je žiro račun dužnika blokiran od 1. prosinca </w:t>
      </w:r>
      <w:proofErr w:type="spellStart"/>
      <w:r w:rsidR="00EF799E">
        <w:t>2016</w:t>
      </w:r>
      <w:proofErr w:type="spellEnd"/>
      <w:r w:rsidR="00EF799E">
        <w:t xml:space="preserve">. godine a do blokade je došlo zbog nemogućnosti isplate plaća. Dužnik nema zaposlenih radnika od 1. prosinca </w:t>
      </w:r>
      <w:proofErr w:type="spellStart"/>
      <w:r w:rsidR="00EF799E">
        <w:t>2016</w:t>
      </w:r>
      <w:proofErr w:type="spellEnd"/>
      <w:r w:rsidR="00EF799E">
        <w:t xml:space="preserve">. godine. Djelatnost dužnika obavljala se u prostoru koji je u vlasništvu Grada Osijeka. U periodu od 1. prosinca </w:t>
      </w:r>
      <w:proofErr w:type="spellStart"/>
      <w:r w:rsidR="00EF799E">
        <w:t>2016</w:t>
      </w:r>
      <w:proofErr w:type="spellEnd"/>
      <w:r w:rsidR="00EF799E">
        <w:t xml:space="preserve">. pa do podnošenja prijedloga za otvaranje stečajnog postupka sve troškove vezane za korištenje istog poslovnog prostora snosili su bivši zaposlenici dužnika, solidarno. Dužnik u svom vlasništvu nema nekretnina i nema pokretnina </w:t>
      </w:r>
      <w:r w:rsidR="007A7E2E">
        <w:t xml:space="preserve">osim uredske opreme : računala, monitora, printera, kalkulatora te uredskog namještaja kao i dva vozila: </w:t>
      </w:r>
      <w:proofErr w:type="spellStart"/>
      <w:r w:rsidR="007A7E2E">
        <w:t>Jepp</w:t>
      </w:r>
      <w:proofErr w:type="spellEnd"/>
      <w:r w:rsidR="007A7E2E">
        <w:t xml:space="preserve"> </w:t>
      </w:r>
      <w:proofErr w:type="spellStart"/>
      <w:r w:rsidR="007A7E2E">
        <w:t>Cherokee</w:t>
      </w:r>
      <w:proofErr w:type="spellEnd"/>
      <w:r w:rsidR="007A7E2E">
        <w:t xml:space="preserve"> godine proizvodnje </w:t>
      </w:r>
      <w:proofErr w:type="spellStart"/>
      <w:r w:rsidR="007A7E2E">
        <w:t>1996</w:t>
      </w:r>
      <w:proofErr w:type="spellEnd"/>
      <w:r w:rsidR="007A7E2E">
        <w:t xml:space="preserve">. i </w:t>
      </w:r>
      <w:proofErr w:type="spellStart"/>
      <w:r w:rsidR="007A7E2E">
        <w:t>Jepp</w:t>
      </w:r>
      <w:proofErr w:type="spellEnd"/>
      <w:r w:rsidR="007A7E2E">
        <w:t xml:space="preserve"> </w:t>
      </w:r>
      <w:proofErr w:type="spellStart"/>
      <w:r w:rsidR="007A7E2E">
        <w:t>Cherokee</w:t>
      </w:r>
      <w:proofErr w:type="spellEnd"/>
      <w:r w:rsidR="007A7E2E">
        <w:t xml:space="preserve"> godine proizvodnje  </w:t>
      </w:r>
      <w:proofErr w:type="spellStart"/>
      <w:r w:rsidR="007A7E2E">
        <w:t>2001</w:t>
      </w:r>
      <w:proofErr w:type="spellEnd"/>
      <w:r w:rsidR="007A7E2E">
        <w:t xml:space="preserve">. godine. Vozilo </w:t>
      </w:r>
      <w:proofErr w:type="spellStart"/>
      <w:r w:rsidR="007A7E2E">
        <w:t>Jepp</w:t>
      </w:r>
      <w:proofErr w:type="spellEnd"/>
      <w:r w:rsidR="007A7E2E">
        <w:t xml:space="preserve"> </w:t>
      </w:r>
      <w:proofErr w:type="spellStart"/>
      <w:r w:rsidR="007A7E2E">
        <w:t>Cherokee</w:t>
      </w:r>
      <w:proofErr w:type="spellEnd"/>
      <w:r w:rsidR="007A7E2E">
        <w:t xml:space="preserve"> godine iz </w:t>
      </w:r>
      <w:proofErr w:type="spellStart"/>
      <w:r w:rsidR="007A7E2E">
        <w:t>1996</w:t>
      </w:r>
      <w:proofErr w:type="spellEnd"/>
      <w:r w:rsidR="007A7E2E">
        <w:t xml:space="preserve">. godine nalazi se u Sarvašu i prema saznanju zakonskog zastupnika u voznom je stanju dok se vozilo godine proizvodnje </w:t>
      </w:r>
      <w:proofErr w:type="spellStart"/>
      <w:r w:rsidR="007A7E2E">
        <w:t>2001</w:t>
      </w:r>
      <w:proofErr w:type="spellEnd"/>
      <w:r w:rsidR="007A7E2E">
        <w:t xml:space="preserve">. nalazi u Drnišu  i u </w:t>
      </w:r>
      <w:proofErr w:type="spellStart"/>
      <w:r w:rsidR="007A7E2E">
        <w:t>poluispravnom</w:t>
      </w:r>
      <w:proofErr w:type="spellEnd"/>
      <w:r w:rsidR="007A7E2E">
        <w:t xml:space="preserve"> stanju je te bi bilo potrebno uložiti dodatna novčana sredstva radi njegovog popravka. Oba vozila odjavljena su. </w:t>
      </w:r>
    </w:p>
    <w:p w:rsidRDefault="007A7E2E" w:rsidP="007A7E2E" w:rsidR="007A7E2E">
      <w:pPr>
        <w:ind w:firstLine="708"/>
        <w:jc w:val="both"/>
      </w:pPr>
    </w:p>
    <w:p w:rsidRDefault="00786E08" w:rsidP="00786E08" w:rsidR="00786E08">
      <w:pPr>
        <w:jc w:val="both"/>
      </w:pPr>
      <w:r>
        <w:tab/>
        <w:t>Na istom ročištu izvršen je uvid u dokum</w:t>
      </w:r>
      <w:r w:rsidR="00C56676">
        <w:t xml:space="preserve">entaciju priloženu uz prijedlog: prijedlog za otvaranje stečajnog postupka od </w:t>
      </w:r>
      <w:proofErr w:type="spellStart"/>
      <w:r w:rsidR="00C56676">
        <w:t>18</w:t>
      </w:r>
      <w:proofErr w:type="spellEnd"/>
      <w:r w:rsidR="00C56676">
        <w:t xml:space="preserve">. travnja </w:t>
      </w:r>
      <w:proofErr w:type="spellStart"/>
      <w:r w:rsidR="00C56676">
        <w:t>2017</w:t>
      </w:r>
      <w:proofErr w:type="spellEnd"/>
      <w:r w:rsidR="00C56676">
        <w:t xml:space="preserve">. godine, očevidnik o redoslijedu plaćanja od </w:t>
      </w:r>
      <w:proofErr w:type="spellStart"/>
      <w:r w:rsidR="00C56676">
        <w:t>16</w:t>
      </w:r>
      <w:proofErr w:type="spellEnd"/>
      <w:r w:rsidR="00C56676">
        <w:t xml:space="preserve">. veljače </w:t>
      </w:r>
      <w:proofErr w:type="spellStart"/>
      <w:r w:rsidR="00C56676">
        <w:t>2017</w:t>
      </w:r>
      <w:proofErr w:type="spellEnd"/>
      <w:r w:rsidR="00C56676">
        <w:t xml:space="preserve">. godine,  potvrdu FINE Osijek od </w:t>
      </w:r>
      <w:proofErr w:type="spellStart"/>
      <w:r w:rsidR="00C56676">
        <w:t>15</w:t>
      </w:r>
      <w:proofErr w:type="spellEnd"/>
      <w:r w:rsidR="00C56676">
        <w:t xml:space="preserve">. veljače </w:t>
      </w:r>
      <w:proofErr w:type="spellStart"/>
      <w:r w:rsidR="00C56676">
        <w:t>2017</w:t>
      </w:r>
      <w:proofErr w:type="spellEnd"/>
      <w:r w:rsidR="00C56676">
        <w:t xml:space="preserve">. godine, potvrdu RH Ministarstvo financija Porezna uprava Područni ured Slavonije i Baranje od </w:t>
      </w:r>
      <w:proofErr w:type="spellStart"/>
      <w:r w:rsidR="00C56676">
        <w:t>15</w:t>
      </w:r>
      <w:proofErr w:type="spellEnd"/>
      <w:r w:rsidR="00C56676">
        <w:t xml:space="preserve">. veljače </w:t>
      </w:r>
      <w:proofErr w:type="spellStart"/>
      <w:r w:rsidR="00C56676">
        <w:t>2017</w:t>
      </w:r>
      <w:proofErr w:type="spellEnd"/>
      <w:r w:rsidR="00C56676">
        <w:t xml:space="preserve">. godine, popis imovine dužnika na dan </w:t>
      </w:r>
      <w:proofErr w:type="spellStart"/>
      <w:r w:rsidR="00C56676">
        <w:t>20</w:t>
      </w:r>
      <w:proofErr w:type="spellEnd"/>
      <w:r w:rsidR="00C56676">
        <w:t xml:space="preserve">. veljače </w:t>
      </w:r>
      <w:proofErr w:type="spellStart"/>
      <w:r w:rsidR="00C56676">
        <w:t>2017</w:t>
      </w:r>
      <w:proofErr w:type="spellEnd"/>
      <w:r w:rsidR="00C56676">
        <w:t xml:space="preserve">. godine, popis obveza dužnika prema pravnim i fizičkim osobama, izvadak iz registra udruga  za dužnika od </w:t>
      </w:r>
      <w:proofErr w:type="spellStart"/>
      <w:r w:rsidR="00C56676">
        <w:t>21</w:t>
      </w:r>
      <w:proofErr w:type="spellEnd"/>
      <w:r w:rsidR="00C56676">
        <w:t xml:space="preserve">. rujna </w:t>
      </w:r>
      <w:proofErr w:type="spellStart"/>
      <w:r w:rsidR="00C56676">
        <w:t>2017</w:t>
      </w:r>
      <w:proofErr w:type="spellEnd"/>
      <w:r w:rsidR="00C56676">
        <w:t xml:space="preserve">. godine. </w:t>
      </w:r>
      <w:r>
        <w:t xml:space="preserve"> </w:t>
      </w:r>
    </w:p>
    <w:p w:rsidRDefault="00786E08" w:rsidP="00786E08" w:rsidR="00786E08">
      <w:pPr>
        <w:jc w:val="both"/>
      </w:pPr>
    </w:p>
    <w:p w:rsidRDefault="00786E08" w:rsidP="00786E08" w:rsidR="00786E08">
      <w:pPr>
        <w:jc w:val="both"/>
      </w:pPr>
      <w:r>
        <w:tab/>
        <w:t xml:space="preserve">Uvidom u očevidnik o redoslijedu plaćanja FINE Osijek za dužnika od </w:t>
      </w:r>
      <w:proofErr w:type="spellStart"/>
      <w:r w:rsidR="00461402">
        <w:t>16</w:t>
      </w:r>
      <w:proofErr w:type="spellEnd"/>
      <w:r w:rsidR="00461402">
        <w:t xml:space="preserve">. veljače </w:t>
      </w:r>
      <w:proofErr w:type="spellStart"/>
      <w:r w:rsidR="00461402">
        <w:t>2017</w:t>
      </w:r>
      <w:proofErr w:type="spellEnd"/>
      <w:r w:rsidR="00461402">
        <w:t>.</w:t>
      </w:r>
      <w:r>
        <w:t xml:space="preserve"> godine utvrđeno je da je žiro račun dužnika</w:t>
      </w:r>
      <w:r w:rsidR="00461402">
        <w:t xml:space="preserve"> blokiran na isti dan za iznos od </w:t>
      </w:r>
      <w:proofErr w:type="spellStart"/>
      <w:r w:rsidR="00461402">
        <w:t>72.558</w:t>
      </w:r>
      <w:proofErr w:type="spellEnd"/>
      <w:r w:rsidR="00461402">
        <w:t>,</w:t>
      </w:r>
      <w:proofErr w:type="spellStart"/>
      <w:r w:rsidR="00461402">
        <w:t>93</w:t>
      </w:r>
      <w:proofErr w:type="spellEnd"/>
      <w:r w:rsidR="00461402">
        <w:t xml:space="preserve"> kn .  Žiro račun dužnika neprekidno je blokiran </w:t>
      </w:r>
      <w:proofErr w:type="spellStart"/>
      <w:r w:rsidR="00461402">
        <w:t>76</w:t>
      </w:r>
      <w:proofErr w:type="spellEnd"/>
      <w:r w:rsidR="00461402">
        <w:t xml:space="preserve"> dana. </w:t>
      </w:r>
    </w:p>
    <w:p w:rsidRDefault="00786E08" w:rsidP="00786E08" w:rsidR="00786E08">
      <w:pPr>
        <w:jc w:val="both"/>
      </w:pPr>
    </w:p>
    <w:p w:rsidRDefault="00461402" w:rsidP="00786E08" w:rsidR="001A3590">
      <w:pPr>
        <w:jc w:val="both"/>
      </w:pPr>
      <w:r>
        <w:tab/>
        <w:t xml:space="preserve">Uvidom u popis imovine </w:t>
      </w:r>
      <w:r w:rsidR="00786E08">
        <w:t xml:space="preserve"> dužnika </w:t>
      </w:r>
      <w:r w:rsidR="00A42509">
        <w:t xml:space="preserve">utvrđeno  je da dužnik u svom vlasništvu nema nekretnina niti pokretnina osim uredske opreme: računala, monitora, printera te uredskog namještaja kao i dva vozila </w:t>
      </w:r>
      <w:proofErr w:type="spellStart"/>
      <w:r w:rsidR="00A42509">
        <w:t>Jepp</w:t>
      </w:r>
      <w:proofErr w:type="spellEnd"/>
      <w:r w:rsidR="00A42509">
        <w:t xml:space="preserve"> </w:t>
      </w:r>
      <w:proofErr w:type="spellStart"/>
      <w:r w:rsidR="00A42509">
        <w:t>Cherokee</w:t>
      </w:r>
      <w:proofErr w:type="spellEnd"/>
      <w:r w:rsidR="00A42509">
        <w:t xml:space="preserve"> godina proizvodnje </w:t>
      </w:r>
      <w:proofErr w:type="spellStart"/>
      <w:r w:rsidR="00A42509">
        <w:t>1996</w:t>
      </w:r>
      <w:proofErr w:type="spellEnd"/>
      <w:r w:rsidR="00A42509">
        <w:t xml:space="preserve">. i </w:t>
      </w:r>
      <w:proofErr w:type="spellStart"/>
      <w:r w:rsidR="00A42509">
        <w:t>Jepp</w:t>
      </w:r>
      <w:proofErr w:type="spellEnd"/>
      <w:r w:rsidR="00A42509">
        <w:t xml:space="preserve"> </w:t>
      </w:r>
      <w:proofErr w:type="spellStart"/>
      <w:r w:rsidR="00A42509">
        <w:t>Cherokee</w:t>
      </w:r>
      <w:proofErr w:type="spellEnd"/>
      <w:r w:rsidR="00A42509">
        <w:t xml:space="preserve"> godina proizvodnje </w:t>
      </w:r>
      <w:proofErr w:type="spellStart"/>
      <w:r w:rsidR="00A42509">
        <w:t>2001</w:t>
      </w:r>
      <w:proofErr w:type="spellEnd"/>
      <w:r w:rsidR="00A42509">
        <w:t xml:space="preserve">. godina. </w:t>
      </w:r>
    </w:p>
    <w:p w:rsidRDefault="001A3590" w:rsidP="00786E08" w:rsidR="001A3590">
      <w:pPr>
        <w:jc w:val="both"/>
      </w:pPr>
    </w:p>
    <w:p w:rsidRDefault="001A3590" w:rsidP="007A7E2E" w:rsidR="001A3590">
      <w:pPr>
        <w:ind w:firstLine="708"/>
        <w:jc w:val="both"/>
      </w:pPr>
      <w:r>
        <w:t xml:space="preserve">Uvidom u potvrdu RH MF Područni ured Slavonije i Baranje Ispostava Osijek od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 godine utvrđeno je da dug dužnika prema istoj Poreznoj upravi iznosi </w:t>
      </w:r>
      <w:proofErr w:type="spellStart"/>
      <w:r>
        <w:t>16.466</w:t>
      </w:r>
      <w:proofErr w:type="spellEnd"/>
      <w:r>
        <w:t>,</w:t>
      </w:r>
      <w:proofErr w:type="spellStart"/>
      <w:r>
        <w:t>61</w:t>
      </w:r>
      <w:proofErr w:type="spellEnd"/>
      <w:r>
        <w:t xml:space="preserve"> kn a odnosi se na neplaćene poreze i doprinose. </w:t>
      </w:r>
    </w:p>
    <w:p w:rsidRDefault="00786E08" w:rsidP="00786E08" w:rsidR="00786E08">
      <w:pPr>
        <w:jc w:val="both"/>
      </w:pPr>
    </w:p>
    <w:p w:rsidRDefault="00786E08" w:rsidP="002160B9" w:rsidR="00C56676">
      <w:pPr>
        <w:jc w:val="both"/>
        <w:rPr>
          <w:bCs/>
        </w:rPr>
      </w:pPr>
      <w:r>
        <w:tab/>
        <w:t xml:space="preserve">Kako je prijedlog za otvaranje stečajnog postupka podnio dužnik, koji je na ročištu radi </w:t>
      </w:r>
      <w:r w:rsidR="007A7E2E">
        <w:t xml:space="preserve"> rasprave o pretpostavkama za otvaranje stečajnog postupka, </w:t>
      </w:r>
      <w:r w:rsidR="002A44B3">
        <w:t xml:space="preserve"> priznao postojanje stečajnih r</w:t>
      </w:r>
      <w:r>
        <w:t xml:space="preserve">azloga, te kako je </w:t>
      </w:r>
      <w:r w:rsidR="002A44B3">
        <w:t xml:space="preserve">sud prije otvaranja stečajnog postupka utvrdio da imovina dužnika koja bi ušla u stečajnu masu nije dovoljna ni za namirenje troškova toga postupka, sukladno članku </w:t>
      </w:r>
      <w:proofErr w:type="spellStart"/>
      <w:r w:rsidR="002160B9">
        <w:t>132</w:t>
      </w:r>
      <w:proofErr w:type="spellEnd"/>
      <w:r w:rsidR="002160B9">
        <w:t xml:space="preserve">. stav 1. Stečajnog zakona (Narodne novine </w:t>
      </w:r>
      <w:proofErr w:type="spellStart"/>
      <w:r w:rsidR="002160B9">
        <w:t>75</w:t>
      </w:r>
      <w:proofErr w:type="spellEnd"/>
      <w:r w:rsidR="002160B9">
        <w:t>/</w:t>
      </w:r>
      <w:proofErr w:type="spellStart"/>
      <w:r w:rsidR="002160B9">
        <w:t>15</w:t>
      </w:r>
      <w:proofErr w:type="spellEnd"/>
      <w:r w:rsidR="002160B9">
        <w:t xml:space="preserve"> i </w:t>
      </w:r>
      <w:proofErr w:type="spellStart"/>
      <w:r w:rsidR="002160B9">
        <w:t>104</w:t>
      </w:r>
      <w:proofErr w:type="spellEnd"/>
      <w:r w:rsidR="002160B9">
        <w:t>/</w:t>
      </w:r>
      <w:proofErr w:type="spellStart"/>
      <w:r w:rsidR="002160B9">
        <w:t>17</w:t>
      </w:r>
      <w:proofErr w:type="spellEnd"/>
      <w:r w:rsidR="002160B9">
        <w:t xml:space="preserve">) sud je </w:t>
      </w:r>
      <w:r w:rsidR="002160B9">
        <w:rPr>
          <w:bCs/>
        </w:rPr>
        <w:t xml:space="preserve"> rješenjem </w:t>
      </w:r>
      <w:r w:rsidR="00C56676">
        <w:rPr>
          <w:bCs/>
        </w:rPr>
        <w:t xml:space="preserve"> </w:t>
      </w:r>
      <w:r w:rsidR="002160B9">
        <w:rPr>
          <w:bCs/>
        </w:rPr>
        <w:t>poslovni broj St-</w:t>
      </w:r>
      <w:proofErr w:type="spellStart"/>
      <w:r w:rsidR="002160B9">
        <w:rPr>
          <w:bCs/>
        </w:rPr>
        <w:t>357</w:t>
      </w:r>
      <w:proofErr w:type="spellEnd"/>
      <w:r w:rsidR="002160B9">
        <w:rPr>
          <w:bCs/>
        </w:rPr>
        <w:t>/</w:t>
      </w:r>
      <w:proofErr w:type="spellStart"/>
      <w:r w:rsidR="002160B9">
        <w:rPr>
          <w:bCs/>
        </w:rPr>
        <w:t>17</w:t>
      </w:r>
      <w:proofErr w:type="spellEnd"/>
      <w:r w:rsidR="002160B9">
        <w:rPr>
          <w:bCs/>
        </w:rPr>
        <w:t xml:space="preserve">-8 </w:t>
      </w:r>
      <w:r w:rsidR="00C56676">
        <w:rPr>
          <w:bCs/>
        </w:rPr>
        <w:t xml:space="preserve">   o</w:t>
      </w:r>
      <w:r w:rsidR="002160B9">
        <w:rPr>
          <w:bCs/>
        </w:rPr>
        <w:t xml:space="preserve">d </w:t>
      </w:r>
      <w:r w:rsidR="00C56676">
        <w:rPr>
          <w:bCs/>
        </w:rPr>
        <w:t xml:space="preserve"> </w:t>
      </w:r>
      <w:proofErr w:type="spellStart"/>
      <w:r w:rsidR="002160B9">
        <w:rPr>
          <w:bCs/>
        </w:rPr>
        <w:t>24</w:t>
      </w:r>
      <w:proofErr w:type="spellEnd"/>
      <w:r w:rsidR="002160B9">
        <w:rPr>
          <w:bCs/>
        </w:rPr>
        <w:t xml:space="preserve">. listopada </w:t>
      </w:r>
      <w:proofErr w:type="spellStart"/>
      <w:r w:rsidR="002160B9">
        <w:rPr>
          <w:bCs/>
        </w:rPr>
        <w:t>2017</w:t>
      </w:r>
      <w:proofErr w:type="spellEnd"/>
      <w:r w:rsidR="002160B9">
        <w:rPr>
          <w:bCs/>
        </w:rPr>
        <w:t xml:space="preserve">.  godine, </w:t>
      </w:r>
      <w:r w:rsidR="00C56676">
        <w:rPr>
          <w:bCs/>
        </w:rPr>
        <w:t xml:space="preserve">  </w:t>
      </w:r>
      <w:r w:rsidR="002160B9">
        <w:rPr>
          <w:bCs/>
        </w:rPr>
        <w:t xml:space="preserve">koje  rješenje  je  </w:t>
      </w:r>
    </w:p>
    <w:p w:rsidRDefault="00C56676" w:rsidP="002160B9" w:rsidR="00C56676">
      <w:pPr>
        <w:jc w:val="both"/>
        <w:rPr>
          <w:bCs/>
        </w:rPr>
      </w:pPr>
    </w:p>
    <w:p w:rsidRDefault="00C56676" w:rsidP="00C56676" w:rsidR="00C56676">
      <w:pPr>
        <w:jc w:val="center"/>
        <w:rPr>
          <w:bCs/>
        </w:rPr>
      </w:pPr>
      <w:r>
        <w:rPr>
          <w:bCs/>
        </w:rPr>
        <w:t>3</w:t>
      </w:r>
    </w:p>
    <w:p w:rsidRDefault="00C56676" w:rsidP="00C56676" w:rsidR="00C5667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357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10</w:t>
      </w:r>
      <w:proofErr w:type="spellEnd"/>
    </w:p>
    <w:p w:rsidRDefault="00C56676" w:rsidP="00C56676" w:rsidR="00C56676">
      <w:pPr>
        <w:jc w:val="center"/>
        <w:rPr>
          <w:bCs/>
        </w:rPr>
      </w:pPr>
    </w:p>
    <w:p w:rsidRDefault="00C56676" w:rsidP="002160B9" w:rsidR="00C56676">
      <w:pPr>
        <w:jc w:val="both"/>
        <w:rPr>
          <w:bCs/>
        </w:rPr>
      </w:pPr>
    </w:p>
    <w:p w:rsidRDefault="00C56676" w:rsidP="002160B9" w:rsidR="00C56676">
      <w:pPr>
        <w:jc w:val="both"/>
        <w:rPr>
          <w:bCs/>
        </w:rPr>
      </w:pPr>
    </w:p>
    <w:p w:rsidRDefault="002160B9" w:rsidP="002160B9" w:rsidR="002160B9" w:rsidRPr="00C56676">
      <w:pPr>
        <w:jc w:val="both"/>
        <w:rPr>
          <w:bCs/>
        </w:rPr>
      </w:pPr>
      <w:r>
        <w:rPr>
          <w:bCs/>
        </w:rPr>
        <w:t xml:space="preserve">objavljeno  na  e-oglasnoj  ploči  suda, pozvao osobe koje imaju pravni interes da se provede stečajni postupak nad dužnikom na solidarnu uplatu iznosa  od  </w:t>
      </w:r>
      <w:proofErr w:type="spellStart"/>
      <w:r>
        <w:rPr>
          <w:bCs/>
        </w:rPr>
        <w:t>20.000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kn,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</w:t>
      </w:r>
      <w:r w:rsidR="00AB0C7D">
        <w:rPr>
          <w:bCs/>
        </w:rPr>
        <w:t xml:space="preserve"> </w:t>
      </w:r>
      <w:r>
        <w:rPr>
          <w:bCs/>
        </w:rPr>
        <w:t xml:space="preserve"> donijeti </w:t>
      </w:r>
      <w:r w:rsidR="00AB0C7D">
        <w:rPr>
          <w:bCs/>
        </w:rPr>
        <w:t xml:space="preserve"> </w:t>
      </w:r>
      <w:r>
        <w:rPr>
          <w:bCs/>
        </w:rPr>
        <w:t>odluku</w:t>
      </w:r>
      <w:r w:rsidR="00AB0C7D">
        <w:rPr>
          <w:bCs/>
        </w:rPr>
        <w:t xml:space="preserve"> </w:t>
      </w:r>
      <w:r>
        <w:rPr>
          <w:bCs/>
        </w:rPr>
        <w:t xml:space="preserve"> o</w:t>
      </w:r>
      <w:r w:rsidR="00AB0C7D">
        <w:rPr>
          <w:bCs/>
        </w:rPr>
        <w:t xml:space="preserve"> </w:t>
      </w:r>
      <w:r>
        <w:rPr>
          <w:bCs/>
        </w:rPr>
        <w:t xml:space="preserve"> otvaranju</w:t>
      </w:r>
      <w:r w:rsidR="00AB0C7D">
        <w:rPr>
          <w:bCs/>
        </w:rPr>
        <w:t xml:space="preserve"> </w:t>
      </w:r>
      <w:r>
        <w:rPr>
          <w:bCs/>
        </w:rPr>
        <w:t xml:space="preserve"> i</w:t>
      </w:r>
      <w:r w:rsidR="00AB0C7D">
        <w:rPr>
          <w:bCs/>
        </w:rPr>
        <w:t xml:space="preserve"> </w:t>
      </w:r>
      <w:r>
        <w:rPr>
          <w:bCs/>
        </w:rPr>
        <w:t xml:space="preserve">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2160B9" w:rsidP="002160B9" w:rsidR="002160B9">
      <w:pPr>
        <w:pStyle w:val="Tijeloteksta"/>
        <w:rPr>
          <w:bCs/>
        </w:rPr>
      </w:pPr>
    </w:p>
    <w:p w:rsidRDefault="002160B9" w:rsidP="002160B9" w:rsidR="002160B9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), riješeno je kao u izreci.</w:t>
      </w:r>
    </w:p>
    <w:p w:rsidRDefault="009A19B7" w:rsidP="002160B9" w:rsidR="009A19B7">
      <w:pPr>
        <w:pStyle w:val="Tijeloteksta"/>
        <w:ind w:firstLine="708"/>
        <w:rPr>
          <w:bCs/>
        </w:rPr>
      </w:pPr>
    </w:p>
    <w:p w:rsidRDefault="009A19B7" w:rsidP="002160B9" w:rsidR="009A19B7" w:rsidRPr="00C4635E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imenovan je Ivan Perković dipl. oec. iz </w:t>
      </w:r>
      <w:proofErr w:type="spellStart"/>
      <w:r>
        <w:rPr>
          <w:bCs/>
        </w:rPr>
        <w:t>Josipovca</w:t>
      </w:r>
      <w:proofErr w:type="spellEnd"/>
      <w:r>
        <w:rPr>
          <w:bCs/>
        </w:rPr>
        <w:t xml:space="preserve">, stečajni upravitelj sa "A" liste stečajnih upravitelja za područje nadležnosti ovog suda, primjenom članka </w:t>
      </w:r>
      <w:proofErr w:type="spellStart"/>
      <w:r>
        <w:rPr>
          <w:bCs/>
        </w:rPr>
        <w:t>84</w:t>
      </w:r>
      <w:proofErr w:type="spellEnd"/>
      <w:r>
        <w:rPr>
          <w:bCs/>
        </w:rPr>
        <w:t xml:space="preserve">. stav 1. Stečajnog zakona. </w:t>
      </w:r>
    </w:p>
    <w:p w:rsidRDefault="002160B9" w:rsidP="002160B9" w:rsidR="002160B9" w:rsidRPr="00524479">
      <w:pPr>
        <w:pStyle w:val="Tijeloteksta"/>
        <w:rPr>
          <w:sz w:val="20"/>
          <w:szCs w:val="20"/>
        </w:rPr>
      </w:pPr>
    </w:p>
    <w:p w:rsidRDefault="009A19B7" w:rsidP="009A19B7" w:rsidR="009A19B7">
      <w:pPr>
        <w:pStyle w:val="Tijeloteksta"/>
        <w:jc w:val="center"/>
      </w:pPr>
      <w:r>
        <w:t xml:space="preserve">U Osijeku </w:t>
      </w:r>
      <w:proofErr w:type="spellStart"/>
      <w:r>
        <w:t>20</w:t>
      </w:r>
      <w:proofErr w:type="spellEnd"/>
      <w:r>
        <w:t xml:space="preserve">. studeni </w:t>
      </w:r>
      <w:proofErr w:type="spellStart"/>
      <w:r>
        <w:t>2017</w:t>
      </w:r>
      <w:proofErr w:type="spellEnd"/>
      <w:r>
        <w:t>.</w:t>
      </w:r>
    </w:p>
    <w:p w:rsidRDefault="009A19B7" w:rsidP="009A19B7" w:rsidR="009A19B7">
      <w:pPr>
        <w:pStyle w:val="Tijeloteksta"/>
        <w:jc w:val="center"/>
      </w:pPr>
    </w:p>
    <w:p w:rsidRDefault="009A19B7" w:rsidP="009A19B7" w:rsidR="009A19B7">
      <w:pPr>
        <w:pStyle w:val="Tijeloteksta"/>
        <w:jc w:val="left"/>
      </w:pPr>
      <w:r>
        <w:t>Zapisničar</w:t>
      </w:r>
    </w:p>
    <w:p w:rsidRDefault="009A19B7" w:rsidP="009A19B7" w:rsidR="009A19B7">
      <w:pPr>
        <w:pStyle w:val="Tijeloteksta"/>
        <w:jc w:val="left"/>
      </w:pPr>
      <w:r>
        <w:t>Maja Kocijan</w:t>
      </w:r>
    </w:p>
    <w:p w:rsidRDefault="009A19B7" w:rsidP="009A19B7" w:rsidR="009A19B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19B7" w:rsidP="009A19B7" w:rsidR="009A19B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19B7" w:rsidP="009A19B7" w:rsidR="009A19B7">
      <w:pPr>
        <w:pStyle w:val="Tijeloteksta"/>
        <w:jc w:val="left"/>
      </w:pPr>
    </w:p>
    <w:p w:rsidRDefault="009A19B7" w:rsidP="009A19B7" w:rsidR="009A19B7">
      <w:pPr>
        <w:pStyle w:val="Tijeloteksta"/>
        <w:jc w:val="left"/>
      </w:pPr>
    </w:p>
    <w:p w:rsidRDefault="009A19B7" w:rsidP="009A19B7" w:rsidR="009A19B7">
      <w:pPr>
        <w:pStyle w:val="Tijeloteksta"/>
        <w:jc w:val="left"/>
      </w:pPr>
      <w:r>
        <w:t>UPUTA O PRAVNOM LIJEKU:</w:t>
      </w:r>
    </w:p>
    <w:p w:rsidRDefault="009A19B7" w:rsidP="009A19B7" w:rsidR="009A19B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19B7" w:rsidP="009A19B7" w:rsidR="009A19B7">
      <w:pPr>
        <w:pStyle w:val="Tijeloteksta"/>
        <w:jc w:val="left"/>
      </w:pPr>
    </w:p>
    <w:p w:rsidRDefault="009A19B7" w:rsidP="009A19B7" w:rsidR="009A19B7">
      <w:pPr>
        <w:pStyle w:val="Tijeloteksta"/>
        <w:jc w:val="left"/>
      </w:pPr>
    </w:p>
    <w:p w:rsidRDefault="009A19B7" w:rsidP="009A19B7" w:rsidR="009A19B7">
      <w:pPr>
        <w:pStyle w:val="Tijeloteksta"/>
        <w:jc w:val="left"/>
      </w:pPr>
      <w:r>
        <w:t>DNA</w:t>
      </w:r>
    </w:p>
    <w:p w:rsidRDefault="009A19B7" w:rsidP="009A19B7" w:rsidR="009A19B7">
      <w:pPr>
        <w:pStyle w:val="Tijeloteksta"/>
        <w:numPr>
          <w:ilvl w:val="0"/>
          <w:numId w:val="21"/>
        </w:numPr>
      </w:pPr>
      <w:r>
        <w:t xml:space="preserve">Predlagatelj – dužnik Organizacija za građanske inicijative, Osijek, kralja Petra Svačića </w:t>
      </w:r>
      <w:proofErr w:type="spellStart"/>
      <w:r>
        <w:t>36</w:t>
      </w:r>
      <w:proofErr w:type="spellEnd"/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r>
        <w:t>Stečajni upravitelj Ivan Perković</w:t>
      </w:r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r>
        <w:t>e-oglasna ploča</w:t>
      </w:r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r>
        <w:t>Registru – elektroničkim putem, odmah</w:t>
      </w:r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r>
        <w:t>FINA Osijek</w:t>
      </w:r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r>
        <w:t>Porezna uprava Osijek</w:t>
      </w:r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r>
        <w:t>Ministarstvo pravosuđa</w:t>
      </w:r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r>
        <w:t>Riješeno istodobno otvaranjem i zaključenjem</w:t>
      </w:r>
    </w:p>
    <w:p w:rsidRDefault="009A19B7" w:rsidP="009A19B7" w:rsidR="009A19B7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11</w:t>
      </w:r>
      <w:proofErr w:type="spellEnd"/>
      <w:r>
        <w:t>/</w:t>
      </w:r>
      <w:proofErr w:type="spellStart"/>
      <w:r>
        <w:t>12</w:t>
      </w:r>
      <w:proofErr w:type="spellEnd"/>
    </w:p>
    <w:p w:rsidRDefault="009A19B7" w:rsidP="009A19B7" w:rsidR="009A19B7">
      <w:pPr>
        <w:jc w:val="both"/>
      </w:pPr>
    </w:p>
    <w:p w:rsidRDefault="009A19B7" w:rsidP="009A19B7" w:rsidR="009A19B7">
      <w:pPr>
        <w:pStyle w:val="Tijeloteksta"/>
        <w:jc w:val="left"/>
      </w:pPr>
    </w:p>
    <w:p w:rsidRDefault="00786E08" w:rsidP="009A19B7" w:rsidR="00786E08" w:rsidRPr="00A930D6">
      <w:pPr>
        <w:pStyle w:val="Tijeloteksta"/>
        <w:jc w:val="center"/>
      </w:pPr>
    </w:p>
    <w:sectPr w:rsidSect="00E80932" w:rsidR="00786E08" w:rsidRPr="00A930D6">
      <w:headerReference w:type="even" r:id="rId11"/>
      <w:headerReference w:type="default" r:id="rId12"/>
      <w:pgSz w:code="9" w:h="16838" w:w="11906"/>
      <w:pgMar w:gutter="0" w:footer="709" w:header="709" w:left="1704" w:bottom="1276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359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160B9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7CB"/>
    <w:rsid w:val="002A44B3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21FEA"/>
    <w:rsid w:val="00325FF5"/>
    <w:rsid w:val="003278FF"/>
    <w:rsid w:val="00327944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7C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0D4F"/>
    <w:rsid w:val="00444169"/>
    <w:rsid w:val="00446D6E"/>
    <w:rsid w:val="0045299D"/>
    <w:rsid w:val="00453724"/>
    <w:rsid w:val="00461402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14DF4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6E08"/>
    <w:rsid w:val="00787494"/>
    <w:rsid w:val="0078785D"/>
    <w:rsid w:val="0079034C"/>
    <w:rsid w:val="007904B4"/>
    <w:rsid w:val="00793B20"/>
    <w:rsid w:val="007A22A0"/>
    <w:rsid w:val="007A31CF"/>
    <w:rsid w:val="007A7E2E"/>
    <w:rsid w:val="007B0E8C"/>
    <w:rsid w:val="007C1241"/>
    <w:rsid w:val="007C2100"/>
    <w:rsid w:val="007E26A2"/>
    <w:rsid w:val="007E56A4"/>
    <w:rsid w:val="007E7C1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1006"/>
    <w:rsid w:val="00903527"/>
    <w:rsid w:val="00907A15"/>
    <w:rsid w:val="00907DBC"/>
    <w:rsid w:val="0091541F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19B7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250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0C7D"/>
    <w:rsid w:val="00AB1592"/>
    <w:rsid w:val="00AB56F9"/>
    <w:rsid w:val="00AC0D10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40C67"/>
    <w:rsid w:val="00B53BB5"/>
    <w:rsid w:val="00B607EF"/>
    <w:rsid w:val="00B64ADB"/>
    <w:rsid w:val="00B6527A"/>
    <w:rsid w:val="00B65956"/>
    <w:rsid w:val="00B66E48"/>
    <w:rsid w:val="00B66EC7"/>
    <w:rsid w:val="00B701D2"/>
    <w:rsid w:val="00B74508"/>
    <w:rsid w:val="00B76AA7"/>
    <w:rsid w:val="00B93CD6"/>
    <w:rsid w:val="00BA0D89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35E"/>
    <w:rsid w:val="00C5183F"/>
    <w:rsid w:val="00C539B2"/>
    <w:rsid w:val="00C56676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0932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5BD3"/>
    <w:rsid w:val="00ED0232"/>
    <w:rsid w:val="00ED58F7"/>
    <w:rsid w:val="00EE1889"/>
    <w:rsid w:val="00EE32FF"/>
    <w:rsid w:val="00EE5667"/>
    <w:rsid w:val="00EF08B5"/>
    <w:rsid w:val="00EF799E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57AC1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0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0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17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99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St-357/2017-10</izvorni_sadrzaj>
    <derivirana_varijabla naziv="DomainObject.Oznaka_1">St-357/2017-10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St-357/2017</izvorni_sadrzaj>
    <derivirana_varijabla naziv="DomainObject.Predmet.OznakaBroj_1">St-357/2017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St-461/17</izvorni_sadrzaj>
    <derivirana_varijabla naziv="DomainObject.Predmet.PrimjedbaSuca_1">postoji St-461/17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ORGANIZACIJA ZA GRAĐANSKE INICIJATIVE</izvorni_sadrzaj>
    <derivirana_varijabla naziv="DomainObject.Predmet.StrankaFormated_1">  ORGANIZACIJA ZA GRAĐANSKE INICIJATIVE</derivirana_varijabla>
  </DomainObject.Predmet.StrankaFormated>
  <DomainObject.Predmet.StrankaFormatedOIB>
    <izvorni_sadrzaj>  ORGANIZACIJA ZA GRAĐANSKE INICIJATIVE, OIB 08485725510</izvorni_sadrzaj>
    <derivirana_varijabla naziv="DomainObject.Predmet.StrankaFormatedOIB_1">  ORGANIZACIJA ZA GRAĐANSKE INICIJATIVE, OIB 08485725510</derivirana_varijabla>
  </DomainObject.Predmet.StrankaFormatedOIB>
  <DomainObject.Predmet.StrankaFormatedWithAdress>
    <izvorni_sadrzaj> ORGANIZACIJA ZA GRAĐANSKE INICIJATIVE, Kralja Petra Svačića 36, 31000 Osijek</izvorni_sadrzaj>
    <derivirana_varijabla naziv="DomainObject.Predmet.StrankaFormatedWithAdress_1"> ORGANIZACIJA ZA GRAĐANSKE INICIJATIVE, Kralja Petra Svačića 36, 31000 Osijek</derivirana_varijabla>
  </DomainObject.Predmet.StrankaFormatedWithAdress>
  <DomainObject.Predmet.StrankaFormatedWithAdressOIB>
    <izvorni_sadrzaj> ORGANIZACIJA ZA GRAĐANSKE INICIJATIVE, OIB 08485725510, Kralja Petra Svačića 36, 31000 Osijek</izvorni_sadrzaj>
    <derivirana_varijabla naziv="DomainObject.Predmet.StrankaFormatedWithAdressOIB_1"> ORGANIZACIJA ZA GRAĐANSKE INICIJATIVE, OIB 08485725510, Kralja Petra Svačića 36, 31000 Osijek</derivirana_varijabla>
  </DomainObject.Predmet.StrankaFormatedWithAdressOIB>
  <DomainObject.Predmet.StrankaWithAdress>
    <izvorni_sadrzaj>ORGANIZACIJA ZA GRAĐANSKE INICIJATIVE Kralja Petra Svačića 36,31000 Osijek</izvorni_sadrzaj>
    <derivirana_varijabla naziv="DomainObject.Predmet.StrankaWithAdress_1">ORGANIZACIJA ZA GRAĐANSKE INICIJATIVE Kralja Petra Svačića 36,31000 Osijek</derivirana_varijabla>
  </DomainObject.Predmet.StrankaWithAdress>
  <DomainObject.Predmet.StrankaWithAdressOIB>
    <izvorni_sadrzaj>ORGANIZACIJA ZA GRAĐANSKE INICIJATIVE, OIB 08485725510, Kralja Petra Svačića 36,31000 Osijek</izvorni_sadrzaj>
    <derivirana_varijabla naziv="DomainObject.Predmet.StrankaWithAdressOIB_1">ORGANIZACIJA ZA GRAĐANSKE INICIJATIVE, OIB 08485725510, Kralja Petra Svačića 36,31000 Osijek</derivirana_varijabla>
  </DomainObject.Predmet.StrankaWithAdressOIB>
  <DomainObject.Predmet.StrankaNazivFormated>
    <izvorni_sadrzaj>ORGANIZACIJA ZA GRAĐANSKE INICIJATIVE</izvorni_sadrzaj>
    <derivirana_varijabla naziv="DomainObject.Predmet.StrankaNazivFormated_1">ORGANIZACIJA ZA GRAĐANSKE INICIJATIVE</derivirana_varijabla>
  </DomainObject.Predmet.StrankaNazivFormated>
  <DomainObject.Predmet.StrankaNazivFormatedOIB>
    <izvorni_sadrzaj>ORGANIZACIJA ZA GRAĐANSKE INICIJATIVE, OIB 08485725510</izvorni_sadrzaj>
    <derivirana_varijabla naziv="DomainObject.Predmet.StrankaNazivFormatedOIB_1">ORGANIZACIJA ZA GRAĐANSKE INICIJATIVE, OIB 08485725510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ORGANIZACIJA ZA GRAĐANSKE INICIJATIVE</item>
    </izvorni_sadrzaj>
    <derivirana_varijabla naziv="DomainObject.Predmet.StrankaListFormated_1">
      <item>ORGANIZACIJA ZA GRAĐANSKE INICIJATIVE</item>
    </derivirana_varijabla>
  </DomainObject.Predmet.StrankaListFormated>
  <DomainObject.Predmet.StrankaListFormatedOIB>
    <izvorni_sadrzaj>
      <item>ORGANIZACIJA ZA GRAĐANSKE INICIJATIVE, OIB 08485725510</item>
    </izvorni_sadrzaj>
    <derivirana_varijabla naziv="DomainObject.Predmet.StrankaListFormatedOIB_1">
      <item>ORGANIZACIJA ZA GRAĐANSKE INICIJATIVE, OIB 08485725510</item>
    </derivirana_varijabla>
  </DomainObject.Predmet.StrankaListFormatedOIB>
  <DomainObject.Predmet.StrankaListFormatedWithAdress>
    <izvorni_sadrzaj>
      <item>ORGANIZACIJA ZA GRAĐANSKE INICIJATIVE, Kralja Petra Svačića 36, 31000 Osijek</item>
    </izvorni_sadrzaj>
    <derivirana_varijabla naziv="DomainObject.Predmet.StrankaListFormatedWithAdress_1">
      <item>ORGANIZACIJA ZA GRAĐANSKE INICIJATIVE, Kralja Petra Svačića 36, 31000 Osijek</item>
    </derivirana_varijabla>
  </DomainObject.Predmet.StrankaListFormatedWithAdress>
  <DomainObject.Predmet.StrankaListFormatedWithAdressOIB>
    <izvorni_sadrzaj>
      <item>ORGANIZACIJA ZA GRAĐANSKE INICIJATIVE, OIB 08485725510, Kralja Petra Svačića 36, 31000 Osijek</item>
    </izvorni_sadrzaj>
    <derivirana_varijabla naziv="DomainObject.Predmet.StrankaListFormatedWithAdressOIB_1">
      <item>ORGANIZACIJA ZA GRAĐANSKE INICIJATIVE, OIB 08485725510, Kralja Petra Svačića 36, 31000 Osijek</item>
    </derivirana_varijabla>
  </DomainObject.Predmet.StrankaListFormatedWithAdressOIB>
  <DomainObject.Predmet.StrankaListNazivFormated>
    <izvorni_sadrzaj>
      <item>ORGANIZACIJA ZA GRAĐANSKE INICIJATIVE</item>
    </izvorni_sadrzaj>
    <derivirana_varijabla naziv="DomainObject.Predmet.StrankaListNazivFormated_1">
      <item>ORGANIZACIJA ZA GRAĐANSKE INICIJATIVE</item>
    </derivirana_varijabla>
  </DomainObject.Predmet.StrankaListNazivFormated>
  <DomainObject.Predmet.StrankaListNazivFormatedOIB>
    <izvorni_sadrzaj>
      <item>ORGANIZACIJA ZA GRAĐANSKE INICIJATIVE, OIB 08485725510</item>
    </izvorni_sadrzaj>
    <derivirana_varijabla naziv="DomainObject.Predmet.StrankaListNazivFormatedOIB_1">
      <item>ORGANIZACIJA ZA GRAĐANSKE INICIJATIVE, OIB 08485725510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St-357/2017-10</izvorni_sadrzaj>
    <derivirana_varijabla naziv="DomainObject.PoslovniBrojDokumenta_1">St-357/2017-10</derivirana_varijabla>
  </DomainObject.PoslovniBrojDokumenta>
  <DomainObject.Predmet.StrankaIDrugi>
    <izvorni_sadrzaj>ORGANIZACIJA ZA GRAĐANSKE INICIJATIVE</izvorni_sadrzaj>
    <derivirana_varijabla naziv="DomainObject.Predmet.StrankaIDrugi_1">ORGANIZACIJA ZA GRAĐANSKE INICIJATIVE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ORGANIZACIJA ZA GRAĐANSKE INICIJATIVE, OIB 08485725510, Kralja Petra Svačića 36, 31000 Osijek</izvorni_sadrzaj>
    <derivirana_varijabla naziv="DomainObject.Predmet.StrankaIDrugiAdressOIB_1">ORGANIZACIJA ZA GRAĐANSKE INICIJATIVE, OIB 08485725510, Kralja Petra Svačića 36,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ORGANIZACIJA ZA GRAĐANSKE INICIJATIVE</item>
    </izvorni_sadrzaj>
    <derivirana_varijabla naziv="DomainObject.Predmet.SudioniciListNaziv_1">
      <item>ORGANIZACIJA ZA GRAĐANSKE INICIJATIVE</item>
    </derivirana_varijabla>
  </DomainObject.Predmet.SudioniciListNaziv>
  <DomainObject.Predmet.SudioniciListAdressOIB>
    <izvorni_sadrzaj>
      <item>ORGANIZACIJA ZA GRAĐANSKE INICIJATIVE, OIB 08485725510, Kralja Petra Svačića 36,31000 Osijek</item>
    </izvorni_sadrzaj>
    <derivirana_varijabla naziv="DomainObject.Predmet.SudioniciListAdressOIB_1">
      <item>ORGANIZACIJA ZA GRAĐANSKE INICIJATIVE, OIB 08485725510, Kralja Petra Svačića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08485725510</item>
    </izvorni_sadrzaj>
    <derivirana_varijabla naziv="DomainObject.Predmet.SudioniciListNazivOIB_1">
      <item>, OIB 08485725510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CA686-77B5-419B-8369-9A9BDA7E3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5843</properties:Characters>
  <properties:Lines>152</properties:Lines>
  <properties:Paragraphs>46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2017-11-20T09:23:00Z</dcterms:created>
  <dc:creator>hermanj</dc:creator>
  <cp:lastModifiedBy>Maja Kocijan</cp:lastModifiedBy>
  <cp:lastPrinted>2017-11-20T09:56:00Z</cp:lastPrinted>
  <dcterms:modified xmlns:xsi="http://www.w3.org/2001/XMLSchema-instance" xsi:type="dcterms:W3CDTF">2017-11-20T09:57:00Z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St-357/2017-10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