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3868e" w14:paraId="6a3868e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9B1E3B" w:rsidRPr="009B1E3B">
        <w:t>PRO EXERTUS j.d.o.o., OIB: 39813130193, Split, Pujanke 71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F725C8">
        <w:t>17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9B1E3B" w:rsidRPr="009B1E3B">
        <w:t>PRO EXERTUS j.d.o.o., OIB: 39813130193, Split, Pujanke 71</w:t>
      </w:r>
      <w:r w:rsidR="006B3ED2">
        <w:t xml:space="preserve">, </w:t>
      </w:r>
      <w:r>
        <w:t xml:space="preserve">na dan </w:t>
      </w:r>
      <w:r w:rsidR="00E03E0D">
        <w:t>22. ožujka</w:t>
      </w:r>
      <w:r w:rsidR="00F725C8">
        <w:t xml:space="preserve"> 2016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F725C8">
        <w:t>120</w:t>
      </w:r>
      <w:r w:rsidR="008A558F" w:rsidRPr="008A558F">
        <w:t xml:space="preserve"> dana, u ukupnom iznosu od </w:t>
      </w:r>
      <w:r w:rsidR="00F82ABA">
        <w:t>12.854,08</w:t>
      </w:r>
      <w:r w:rsidR="00F725C8">
        <w:t xml:space="preserve"> 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EE7E46">
        <w:t>1</w:t>
      </w:r>
      <w:r w:rsidR="00F725C8">
        <w:t>7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E03E0D">
      <w:t>9</w:t>
    </w:r>
    <w:r w:rsidR="009B1E3B">
      <w:t>03</w:t>
    </w:r>
    <w:r w:rsidR="00F725C8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5765B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40D3E"/>
    <w:rsid w:val="00C42ADA"/>
    <w:rsid w:val="00C57239"/>
    <w:rsid w:val="00C729AD"/>
    <w:rsid w:val="00C746F6"/>
    <w:rsid w:val="00C77A61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St-903/2016</izvorni_sadrzaj>
    <derivirana_varijabla naziv="DomainObject.Predmet.OznakaBroj_1">St-903/2016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EXERTUS j.d.o.o. za savjetovanje u vezi s poslovanjem i upravljanjem</izvorni_sadrzaj>
    <derivirana_varijabla naziv="DomainObject.Predmet.ProtustrankaFormated_1">  PRO EXERTUS j.d.o.o. za savjetovanje u vezi s poslovanjem i upravljanjem</derivirana_varijabla>
  </DomainObject.Predmet.ProtustrankaFormated>
  <DomainObject.Predmet.ProtustrankaFormatedOIB>
    <izvorni_sadrzaj>  PRO EXERTUS j.d.o.o. za savjetovanje u vezi s poslovanjem i upravljanjem, OIB 39813130193</izvorni_sadrzaj>
    <derivirana_varijabla naziv="DomainObject.Predmet.ProtustrankaFormatedOIB_1">  PRO EXERTUS j.d.o.o. za savjetovanje u vezi s poslovanjem i upravljanjem, OIB 39813130193</derivirana_varijabla>
  </DomainObject.Predmet.ProtustrankaFormatedOIB>
  <DomainObject.Predmet.ProtustrankaFormatedWithAdress>
    <izvorni_sadrzaj> PRO EXERTUS j.d.o.o. za savjetovanje u vezi s poslovanjem i upravljanjem, Pujanke 71, 21000 Split</izvorni_sadrzaj>
    <derivirana_varijabla naziv="DomainObject.Predmet.ProtustrankaFormatedWithAdress_1"> PRO EXERTUS j.d.o.o. za savjetovanje u vezi s poslovanjem i upravljanjem, Pujanke 71, 21000 Split</derivirana_varijabla>
  </DomainObject.Predmet.ProtustrankaFormatedWithAdress>
  <DomainObject.Predmet.ProtustrankaFormatedWithAdressOIB>
    <izvorni_sadrzaj> PRO EXERTUS j.d.o.o. za savjetovanje u vezi s poslovanjem i upravljanjem, OIB 39813130193, Pujanke 71, 21000 Split</izvorni_sadrzaj>
    <derivirana_varijabla naziv="DomainObject.Predmet.ProtustrankaFormatedWithAdressOIB_1"> PRO EXERTUS j.d.o.o. za savjetovanje u vezi s poslovanjem i upravljanjem, OIB 39813130193, Pujanke 71, 21000 Split</derivirana_varijabla>
  </DomainObject.Predmet.ProtustrankaFormatedWithAdressOIB>
  <DomainObject.Predmet.ProtustrankaWithAdress>
    <izvorni_sadrzaj>PRO EXERTUS j.d.o.o. za savjetovanje u vezi s poslovanjem i upravljanjem Pujanke 71, 21000 Split</izvorni_sadrzaj>
    <derivirana_varijabla naziv="DomainObject.Predmet.ProtustrankaWithAdress_1">PRO EXERTUS j.d.o.o. za savjetovanje u vezi s poslovanjem i upravljanjem Pujanke 71, 21000 Split</derivirana_varijabla>
  </DomainObject.Predmet.ProtustrankaWithAdress>
  <DomainObject.Predmet.ProtustrankaWithAdressOIB>
    <izvorni_sadrzaj>PRO EXERTUS j.d.o.o. za savjetovanje u vezi s poslovanjem i upravljanjem, OIB 39813130193, Pujanke 71, 21000 Split</izvorni_sadrzaj>
    <derivirana_varijabla naziv="DomainObject.Predmet.ProtustrankaWithAdressOIB_1">PRO EXERTUS j.d.o.o. za savjetovanje u vezi s poslovanjem i upravljanjem, OIB 39813130193, Pujanke 71, 21000 Split</derivirana_varijabla>
  </DomainObject.Predmet.ProtustrankaWithAdressOIB>
  <DomainObject.Predmet.ProtustrankaNazivFormated>
    <izvorni_sadrzaj>PRO EXERTUS j.d.o.o. za savjetovanje u vezi s poslovanjem i upravljanjem</izvorni_sadrzaj>
    <derivirana_varijabla naziv="DomainObject.Predmet.ProtustrankaNazivFormated_1">PRO EXERTUS j.d.o.o. za savjetovanje u vezi s poslovanjem i upravljanjem</derivirana_varijabla>
  </DomainObject.Predmet.ProtustrankaNazivFormated>
  <DomainObject.Predmet.ProtustrankaNazivFormatedOIB>
    <izvorni_sadrzaj>PRO EXERTUS j.d.o.o. za savjetovanje u vezi s poslovanjem i upravljanjem, OIB 39813130193</izvorni_sadrzaj>
    <derivirana_varijabla naziv="DomainObject.Predmet.ProtustrankaNazivFormatedOIB_1">PRO EXERTUS j.d.o.o. za savjetovanje u vezi s poslovanjem i upravljanjem, OIB 39813130193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12854.08</izvorni_sadrzaj>
    <derivirana_varijabla naziv="DomainObject.Predmet.TrenutnaVrijednost_1">12854.08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PRO EXERTUS j.d.o.o. za savjetovanje u vezi s poslovanjem i upravljanjem</item>
    </izvorni_sadrzaj>
    <derivirana_varijabla naziv="DomainObject.Predmet.ProtuStrankaListFormated_1">
      <item>PRO EXERTUS j.d.o.o. za savjetovanje u vezi s poslovanjem i upravljanjem</item>
    </derivirana_varijabla>
  </DomainObject.Predmet.ProtuStrankaListFormated>
  <DomainObject.Predmet.ProtuStrankaListFormatedOIB>
    <izvorni_sadrzaj>
      <item>PRO EXERTUS j.d.o.o. za savjetovanje u vezi s poslovanjem i upravljanjem, OIB 39813130193</item>
    </izvorni_sadrzaj>
    <derivirana_varijabla naziv="DomainObject.Predmet.ProtuStrankaListFormatedOIB_1">
      <item>PRO EXERTUS j.d.o.o. za savjetovanje u vezi s poslovanjem i upravljanjem, OIB 39813130193</item>
    </derivirana_varijabla>
  </DomainObject.Predmet.ProtuStrankaListFormatedOIB>
  <DomainObject.Predmet.ProtuStrankaListFormatedWithAdress>
    <izvorni_sadrzaj>
      <item>PRO EXERTUS j.d.o.o. za savjetovanje u vezi s poslovanjem i upravljanjem, Pujanke 71, 21000 Split</item>
    </izvorni_sadrzaj>
    <derivirana_varijabla naziv="DomainObject.Predmet.ProtuStrankaListFormatedWithAdress_1">
      <item>PRO EXERTUS j.d.o.o. za savjetovanje u vezi s poslovanjem i upravljanjem, Pujanke 71, 21000 Split</item>
    </derivirana_varijabla>
  </DomainObject.Predmet.ProtuStrankaListFormatedWithAdress>
  <DomainObject.Predmet.ProtuStrankaListFormatedWithAdressOIB>
    <izvorni_sadrzaj>
      <item>PRO EXERTUS j.d.o.o. za savjetovanje u vezi s poslovanjem i upravljanjem, OIB 39813130193, Pujanke 71, 21000 Split</item>
    </izvorni_sadrzaj>
    <derivirana_varijabla naziv="DomainObject.Predmet.ProtuStrankaListFormatedWithAdressOIB_1">
      <item>PRO EXERTUS j.d.o.o. za savjetovanje u vezi s poslovanjem i upravljanjem, OIB 39813130193, Pujanke 71, 21000 Split</item>
    </derivirana_varijabla>
  </DomainObject.Predmet.ProtuStrankaListFormatedWithAdressOIB>
  <DomainObject.Predmet.ProtuStrankaListNazivFormated>
    <izvorni_sadrzaj>
      <item>PRO EXERTUS j.d.o.o. za savjetovanje u vezi s poslovanjem i upravljanjem</item>
    </izvorni_sadrzaj>
    <derivirana_varijabla naziv="DomainObject.Predmet.ProtuStrankaListNazivFormated_1">
      <item>PRO EXERTUS j.d.o.o. za savjetovanje u vezi s poslovanjem i upravljanjem</item>
    </derivirana_varijabla>
  </DomainObject.Predmet.ProtuStrankaListNazivFormated>
  <DomainObject.Predmet.ProtuStrankaListNazivFormatedOIB>
    <izvorni_sadrzaj>
      <item>PRO EXERTUS j.d.o.o. za savjetovanje u vezi s poslovanjem i upravljanjem, OIB 39813130193</item>
    </izvorni_sadrzaj>
    <derivirana_varijabla naziv="DomainObject.Predmet.ProtuStrankaListNazivFormatedOIB_1">
      <item>PRO EXERTUS j.d.o.o. za savjetovanje u vezi s poslovanjem i upravljanjem, OIB 39813130193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PRO EXERTUS j.d.o.o. za savjetovanje u vezi s poslovanjem i upravljanjem</izvorni_sadrzaj>
    <derivirana_varijabla naziv="DomainObject.Predmet.ProtustrankaIDrugi_1">PRO EXERTUS j.d.o.o. za savjetovanje u vezi s poslovanjem i upravljanjem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PRO EXERTUS j.d.o.o. za savjetovanje u vezi s poslovanjem i upravljanjem, OIB 39813130193, Pujanke 71, 21000 Split</izvorni_sadrzaj>
    <derivirana_varijabla naziv="DomainObject.Predmet.ProtustrankaIDrugiAdressOIB_1">PRO EXERTUS j.d.o.o. za savjetovanje u vezi s poslovanjem i upravljanjem, OIB 39813130193, Pujanke 71,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EXERTUS j.d.o.o. za savjetovanje u vezi s poslovanjem i upravljanjem</item>
      <item>FINANCIJSKA AGENCIJA, PODRUŽNICA SPLIT</item>
    </izvorni_sadrzaj>
    <derivirana_varijabla naziv="DomainObject.Predmet.SudioniciListNaziv_1">
      <item>PRO EXERTUS j.d.o.o. za savjetovanje u vezi s poslovanjem i upravljanjem</item>
      <item>FINANCIJSKA AGENCIJA, PODRUŽNICA SPLIT</item>
    </derivirana_varijabla>
  </DomainObject.Predmet.SudioniciListNaziv>
  <DomainObject.Predmet.SudioniciListAdressOIB>
    <izvorni_sadrzaj>
      <item>PRO EXERTUS j.d.o.o. za savjetovanje u vezi s poslovanjem i upravljanjem, OIB 39813130193, Pujanke 71,21000 Split</item>
      <item>FINANCIJSKA AGENCIJA, PODRUŽNICA SPLIT, OIB 85821130368, Mažuranićevo šetalište 24b,21000 Split</item>
    </izvorni_sadrzaj>
    <derivirana_varijabla naziv="DomainObject.Predmet.SudioniciListAdressOIB_1">
      <item>PRO EXERTUS j.d.o.o. za savjetovanje u vezi s poslovanjem i upravljanjem, OIB 39813130193, Pujanke 71,21000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39813130193</item>
      <item>, OIB 85821130368</item>
    </izvorni_sadrzaj>
    <derivirana_varijabla naziv="DomainObject.Predmet.SudioniciListNazivOIB_1">
      <item>, OIB 39813130193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F1E09D-6384-4EA4-908C-BEE2AE4E98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1808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2016-11-17T08:04:00Z</dcterms:created>
  <dc:creator>nmarkovic</dc:creator>
  <cp:lastModifiedBy>Ana Golub Gruić</cp:lastModifiedBy>
  <cp:lastPrinted>2016-11-17T08:04:00Z</cp:lastPrinted>
  <dcterms:modified xmlns:xsi="http://www.w3.org/2001/XMLSchema-instance" xsi:type="dcterms:W3CDTF">2016-11-17T09:35:00Z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