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fdc2" w14:paraId="734fdc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5960/16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40481">
        <w:t>CHIC TURIZAM d.o.o., Zagreb, Savska cesta 150, OIB: 49510863611</w:t>
      </w:r>
      <w:r w:rsidR="00FA5D64">
        <w:t xml:space="preserve">, </w:t>
      </w:r>
      <w:r w:rsidR="00D40481">
        <w:t>25.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40481">
        <w:t>CHIC TURIZAM d.o.o., Zagreb, Savska cesta 150, OIB: 49510863611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40481">
        <w:t>11. listopada</w:t>
      </w:r>
      <w:r w:rsidR="00595619">
        <w:t xml:space="preserve"> 2018</w:t>
      </w:r>
      <w:r w:rsidR="00957736">
        <w:t>.</w:t>
      </w:r>
      <w:r>
        <w:t xml:space="preserve"> u </w:t>
      </w:r>
      <w:r w:rsidR="00D40481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40481">
        <w:t>25.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F95CDF">
        <w:t>,v.r.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13A" w:rsidR="0083013A">
      <w:r>
        <w:separator/>
      </w:r>
    </w:p>
  </w:endnote>
  <w:endnote w:id="0" w:type="continuationSeparator">
    <w:p w:rsidRDefault="0083013A" w:rsidR="00830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13A" w:rsidR="0083013A">
      <w:r>
        <w:separator/>
      </w:r>
    </w:p>
  </w:footnote>
  <w:footnote w:id="0" w:type="continuationSeparator">
    <w:p w:rsidRDefault="0083013A" w:rsidR="00830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C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95CDF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C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C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 TURIZAM d.o.o.</izvorni_sadrzaj>
    <derivirana_varijabla naziv="DomainObject.Predmet.ProtustrankaFormated_1">  CHIC TURIZAM d.o.o.</derivirana_varijabla>
  </DomainObject.Predmet.ProtustrankaFormated>
  <DomainObject.Predmet.ProtustrankaFormatedOIB>
    <izvorni_sadrzaj>  CHIC TURIZAM d.o.o., OIB 49510863611</izvorni_sadrzaj>
    <derivirana_varijabla naziv="DomainObject.Predmet.ProtustrankaFormatedOIB_1">  CHIC TURIZAM d.o.o., OIB 49510863611</derivirana_varijabla>
  </DomainObject.Predmet.ProtustrankaFormatedOIB>
  <DomainObject.Predmet.ProtustrankaFormatedWithAdress>
    <izvorni_sadrzaj> CHIC TURIZAM d.o.o., Savska cesta 150, 10000 Zagreb</izvorni_sadrzaj>
    <derivirana_varijabla naziv="DomainObject.Predmet.ProtustrankaFormatedWithAdress_1"> CHIC TURIZAM d.o.o., Savska cesta 150, 10000 Zagreb</derivirana_varijabla>
  </DomainObject.Predmet.ProtustrankaFormatedWithAdress>
  <DomainObject.Predmet.ProtustrankaFormatedWithAdressOIB>
    <izvorni_sadrzaj> CHIC TURIZAM d.o.o., OIB 49510863611, Savska cesta 150, 10000 Zagreb</izvorni_sadrzaj>
    <derivirana_varijabla naziv="DomainObject.Predmet.ProtustrankaFormatedWithAdressOIB_1"> CHIC TURIZAM d.o.o., OIB 49510863611, Savska cesta 150, 10000 Zagreb</derivirana_varijabla>
  </DomainObject.Predmet.ProtustrankaFormatedWithAdressOIB>
  <DomainObject.Predmet.ProtustrankaWithAdress>
    <izvorni_sadrzaj>CHIC TURIZAM d.o.o. Savska cesta 150, 10000 Zagreb</izvorni_sadrzaj>
    <derivirana_varijabla naziv="DomainObject.Predmet.ProtustrankaWithAdress_1">CHIC TURIZAM d.o.o. Savska cesta 150, 10000 Zagreb</derivirana_varijabla>
  </DomainObject.Predmet.ProtustrankaWithAdress>
  <DomainObject.Predmet.ProtustrankaWithAdressOIB>
    <izvorni_sadrzaj>CHIC TURIZAM d.o.o., OIB 49510863611, Savska cesta 150, 10000 Zagreb</izvorni_sadrzaj>
    <derivirana_varijabla naziv="DomainObject.Predmet.ProtustrankaWithAdressOIB_1">CHIC TURIZAM d.o.o., OIB 49510863611, Savska cesta 150, 10000 Zagreb</derivirana_varijabla>
  </DomainObject.Predmet.ProtustrankaWithAdressOIB>
  <DomainObject.Predmet.ProtustrankaNazivFormated>
    <izvorni_sadrzaj>CHIC TURIZAM d.o.o.</izvorni_sadrzaj>
    <derivirana_varijabla naziv="DomainObject.Predmet.ProtustrankaNazivFormated_1">CHIC TURIZAM d.o.o.</derivirana_varijabla>
  </DomainObject.Predmet.ProtustrankaNazivFormated>
  <DomainObject.Predmet.ProtustrankaNazivFormatedOIB>
    <izvorni_sadrzaj>CHIC TURIZAM d.o.o., OIB 49510863611</izvorni_sadrzaj>
    <derivirana_varijabla naziv="DomainObject.Predmet.ProtustrankaNazivFormatedOIB_1">CHIC TURIZAM d.o.o.,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d.o.o.</item>
    </izvorni_sadrzaj>
    <derivirana_varijabla naziv="DomainObject.Predmet.ProtuStrankaListFormated_1">
      <item>CHIC TURIZAM d.o.o.</item>
    </derivirana_varijabla>
  </DomainObject.Predmet.ProtuStrankaListFormated>
  <DomainObject.Predmet.ProtuStrankaListFormatedOIB>
    <izvorni_sadrzaj>
      <item>CHIC TURIZAM d.o.o., OIB 49510863611</item>
    </izvorni_sadrzaj>
    <derivirana_varijabla naziv="DomainObject.Predmet.ProtuStrankaListFormatedOIB_1">
      <item>CHIC TURIZAM d.o.o., OIB 49510863611</item>
    </derivirana_varijabla>
  </DomainObject.Predmet.ProtuStrankaListFormatedOIB>
  <DomainObject.Predmet.ProtuStrankaListFormatedWithAdress>
    <izvorni_sadrzaj>
      <item>CHIC TURIZAM d.o.o., Savska cesta 150, 10000 Zagreb</item>
    </izvorni_sadrzaj>
    <derivirana_varijabla naziv="DomainObject.Predmet.ProtuStrankaListFormatedWithAdress_1">
      <item>CHIC TURIZAM d.o.o., Savska cesta 150, 10000 Zagreb</item>
    </derivirana_varijabla>
  </DomainObject.Predmet.ProtuStrankaListFormatedWithAdress>
  <DomainObject.Predmet.ProtuStrankaListFormatedWithAdressOIB>
    <izvorni_sadrzaj>
      <item>CHIC TURIZAM d.o.o., OIB 49510863611, Savska cesta 150, 10000 Zagreb</item>
    </izvorni_sadrzaj>
    <derivirana_varijabla naziv="DomainObject.Predmet.ProtuStrankaListFormatedWithAdressOIB_1">
      <item>CHIC TURIZAM d.o.o., OIB 49510863611, Savska cesta 150, 10000 Zagreb</item>
    </derivirana_varijabla>
  </DomainObject.Predmet.ProtuStrankaListFormatedWithAdressOIB>
  <DomainObject.Predmet.ProtuStrankaListNazivFormated>
    <izvorni_sadrzaj>
      <item>CHIC TURIZAM d.o.o.</item>
    </izvorni_sadrzaj>
    <derivirana_varijabla naziv="DomainObject.Predmet.ProtuStrankaListNazivFormated_1">
      <item>CHIC TURIZAM d.o.o.</item>
    </derivirana_varijabla>
  </DomainObject.Predmet.ProtuStrankaListNazivFormated>
  <DomainObject.Predmet.ProtuStrankaListNazivFormatedOIB>
    <izvorni_sadrzaj>
      <item>CHIC TURIZAM d.o.o., OIB 49510863611</item>
    </izvorni_sadrzaj>
    <derivirana_varijabla naziv="DomainObject.Predmet.ProtuStrankaListNazivFormatedOIB_1">
      <item>CHIC TURIZAM d.o.o., OIB 49510863611</item>
    </derivirana_varijabla>
  </DomainObject.Predmet.ProtuStrankaListNazivFormatedOIB>
  <DomainObject.Predmet.OstaliListFormated>
    <izvorni_sadrzaj>
      <item>Nikica Gović</item>
      <item>Daniel Brkan</item>
      <item>CONSTANS DK društvo s ograničenom odgovornošću za poslovanje nekretninama</item>
    </izvorni_sadrzaj>
    <derivirana_varijabla naziv="DomainObject.Predmet.OstaliListFormated_1">
      <item>Nikica Gović</item>
      <item>Daniel Brkan</item>
      <item>CONSTANS DK društvo s ograničenom odgovornošću za poslovanje nekretninama</item>
    </derivirana_varijabla>
  </DomainObject.Predmet.OstaliListFormated>
  <DomainObject.Predmet.OstaliListFormatedOIB>
    <izvorni_sadrzaj>
      <item>Nikica Gović, OIB 12143332827</item>
      <item>Daniel Brkan</item>
      <item>CONSTANS DK društvo s ograničenom odgovornošću za poslovanje nekretninama, OIB 01170008040</item>
    </izvorni_sadrzaj>
    <derivirana_varijabla naziv="DomainObject.Predmet.OstaliListFormatedOIB_1">
      <item>Nikica Gović, OIB 12143332827</item>
      <item>Daniel Brkan</item>
      <item>CONSTANS DK društvo s ograničenom odgovornošću za poslovanje nekretninama, OIB 01170008040</item>
    </derivirana_varijabla>
  </DomainObject.Predmet.OstaliListFormatedOIB>
  <DomainObject.Predmet.OstaliListFormatedWithAdress>
    <izvorni_sadrzaj>
      <item>Nikica Gović, Obala Ii 17, 22000 Krapanj</item>
      <item>Daniel Brkan, Horvaćanska 45, 10000 Zagreb</item>
      <item>CONSTANS DK društvo s ograničenom odgovornošću za poslovanje nekretninama, Tomislavova 11 , 10000 Zagreb</item>
    </izvorni_sadrzaj>
    <derivirana_varijabla naziv="DomainObject.Predmet.OstaliListFormatedWithAdress_1">
      <item>Nikica Gović, Obala Ii 17, 22000 Krapanj</item>
      <item>Daniel Brkan, Horvaćanska 45, 10000 Zagreb</item>
      <item>CONSTANS DK društvo s ograničenom odgovornošću za poslovanje nekretninama, Tomislavova 11 , 10000 Zagreb</item>
    </derivirana_varijabla>
  </DomainObject.Predmet.OstaliListFormatedWithAdress>
  <DomainObject.Predmet.OstaliListFormatedWithAdressOIB>
    <izvorni_sadrzaj>
      <item>Nikica Gović, OIB 12143332827, Obala Ii 17, 22000 Krapanj</item>
      <item>Daniel Brkan, Horvaćanska 45, 10000 Zagreb</item>
      <item>CONSTANS DK društvo s ograničenom odgovornošću za poslovanje nekretninama, OIB 01170008040, Tomislavova 11 , 10000 Zagreb</item>
    </izvorni_sadrzaj>
    <derivirana_varijabla naziv="DomainObject.Predmet.OstaliListFormatedWithAdressOIB_1">
      <item>Nikica Gović, OIB 12143332827, Obala Ii 17, 22000 Krapanj</item>
      <item>Daniel Brkan, Horvaćanska 45, 10000 Zagreb</item>
      <item>CONSTANS DK društvo s ograničenom odgovornošću za poslovanje nekretninama, OIB 01170008040, Tomislavova 11 , 10000 Zagreb</item>
    </derivirana_varijabla>
  </DomainObject.Predmet.OstaliListFormatedWithAdressOIB>
  <DomainObject.Predmet.OstaliListNazivFormated>
    <izvorni_sadrzaj>
      <item>Nikica Gović</item>
      <item>Daniel Brkan</item>
      <item>CONSTANS DK društvo s ograničenom odgovornošću za poslovanje nekretninama</item>
    </izvorni_sadrzaj>
    <derivirana_varijabla naziv="DomainObject.Predmet.OstaliListNazivFormated_1">
      <item>Nikica Gović</item>
      <item>Daniel Brkan</item>
      <item>CONSTANS DK društvo s ograničenom odgovornošću za poslovanje nekretninama</item>
    </derivirana_varijabla>
  </DomainObject.Predmet.OstaliListNazivFormated>
  <DomainObject.Predmet.OstaliListNazivFormatedOIB>
    <izvorni_sadrzaj>
      <item>Nikica Gović, OIB 12143332827</item>
      <item>Daniel Brkan</item>
      <item>CONSTANS DK društvo s ograničenom odgovornošću za poslovanje nekretninama, OIB 01170008040</item>
    </izvorni_sadrzaj>
    <derivirana_varijabla naziv="DomainObject.Predmet.OstaliListNazivFormatedOIB_1">
      <item>Nikica Gović, OIB 12143332827</item>
      <item>Daniel Brkan</item>
      <item>CONSTANS DK društvo s ograničenom odgovornošću za poslovanje nekretninama, OIB 01170008040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d.o.o.</izvorni_sadrzaj>
    <derivirana_varijabla naziv="DomainObject.Predmet.ProtustrankaIDrugi_1">CHIC TURIZAM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d.o.o., OIB 49510863611, Savska cesta 150, 10000 Zagreb</izvorni_sadrzaj>
    <derivirana_varijabla naziv="DomainObject.Predmet.ProtustrankaIDrugiAdressOIB_1">CHIC TURIZAM d.o.o.,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d.o.o.</item>
      <item>Nikica Gović</item>
      <item>Daniel Brkan</item>
      <item>CONSTANS DK društvo s ograničenom odgovornošću za poslovanje nekretninama</item>
    </izvorni_sadrzaj>
    <derivirana_varijabla naziv="DomainObject.Predmet.SudioniciListNaziv_1">
      <item>FINA Regionalni centar Zagreb</item>
      <item>CHIC TURIZAM d.o.o.</item>
      <item>Nikica Gović</item>
      <item>Daniel Brkan</item>
      <item>CONSTANS DK društvo s ograničenom odgovornošću za poslovanje nekretninama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d.o.o., OIB 49510863611, Savska cesta 150,10000 Zagreb</item>
      <item>Nikica Gović, OIB 12143332827, Obala Ii 17,22000 Krapanj</item>
      <item>Daniel Brkan, Horvaćanska 45,10000 Zagreb</item>
      <item>CONSTANS DK društvo s ograničenom odgovornošću za poslovanje nekretninama, OIB 01170008040, Tomislavova 11 ,10000 Zagreb</item>
    </izvorni_sadrzaj>
    <derivirana_varijabla naziv="DomainObject.Predmet.SudioniciListAdressOIB_1">
      <item>FINA Regionalni centar Zagreb, OIB 85821130368, Trg svibanjskih žrtava 1995. br. 1,10000 Zagreb</item>
      <item>CHIC TURIZAM d.o.o., OIB 49510863611, Savska cesta 150,10000 Zagreb</item>
      <item>Nikica Gović, OIB 12143332827, Obala Ii 17,22000 Krapanj</item>
      <item>Daniel Brkan, Horvaćanska 45,10000 Zagreb</item>
      <item>CONSTANS DK društvo s ograničenom odgovornošću za poslovanje nekretninama, OIB 01170008040, Tomislavova 11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  <item>, OIB 12143332827</item>
      <item>, OIB null</item>
      <item>, OIB 01170008040</item>
    </izvorni_sadrzaj>
    <derivirana_varijabla naziv="DomainObject.Predmet.SudioniciListNazivOIB_1">
      <item>, OIB 85821130368</item>
      <item>, OIB 49510863611</item>
      <item>, OIB 12143332827</item>
      <item>, OIB null</item>
      <item>, OIB 01170008040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1062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2018-09-25T12:03:00Z</dcterms:created>
  <dc:creator>Korisnik</dc:creator>
  <cp:lastModifiedBy>Draženka Prpić</cp:lastModifiedBy>
  <cp:lastPrinted>2018-09-25T12:04:00Z</cp:lastPrinted>
  <dcterms:modified xmlns:xsi="http://www.w3.org/2001/XMLSchema-instance" xsi:type="dcterms:W3CDTF">2018-09-25T12:04:00Z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POSTUPKA-St-5960-16.docx)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