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a91a" w14:paraId="582a91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5DA0">
        <w:t>1900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05DA0">
        <w:t>10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C5D3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4623F">
        <w:t xml:space="preserve"> </w:t>
      </w:r>
      <w:r w:rsidR="00A05DA0">
        <w:t>AUTORAD d.o.o., Za</w:t>
      </w:r>
      <w:r w:rsidR="0014623F">
        <w:t>greb</w:t>
      </w:r>
      <w:r w:rsidR="00AC5D34">
        <w:t xml:space="preserve">, Bednjanska 2, OIB </w:t>
      </w:r>
      <w:r w:rsidR="00AC5D34" w:rsidRPr="00AC5D34">
        <w:t>25880572535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C5D34">
        <w:t>498.595,83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AC5D34">
        <w:t>, 10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6A3340">
        <w:t>,v.r.</w:t>
      </w:r>
      <w:r w:rsidR="00997C6E">
        <w:t xml:space="preserve"> </w:t>
      </w:r>
    </w:p>
    <w:p w:rsidRDefault="006A3340" w:rsidP="002152A3" w:rsidR="006A334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A3340" w:rsidP="002152A3" w:rsidR="006A334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4623F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A3340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05DA0"/>
    <w:rsid w:val="00A71431"/>
    <w:rsid w:val="00A84C69"/>
    <w:rsid w:val="00AC4528"/>
    <w:rsid w:val="00AC5D34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D6BA1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St-1900/2017</izvorni_sadrzaj>
    <derivirana_varijabla naziv="DomainObject.Predmet.OznakaBroj_1">St-1900/2017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AUTORAD d.o.o. zastupanog po punomoćniku Stjepan Bikić</izvorni_sadrzaj>
    <derivirana_varijabla naziv="DomainObject.Predmet.ProtustrankaFormated_1">  AUTORAD d.o.o. zastupanog po punomoćniku Stjepan Bikić</derivirana_varijabla>
  </DomainObject.Predmet.ProtustrankaFormated>
  <DomainObject.Predmet.ProtustrankaFormatedOIB>
    <izvorni_sadrzaj>  AUTORAD d.o.o., OIB 25880572535 zastupanog po punomoćniku Stjepan Bikić</izvorni_sadrzaj>
    <derivirana_varijabla naziv="DomainObject.Predmet.ProtustrankaFormatedOIB_1">  AUTORAD d.o.o., OIB 25880572535 zastupanog po punomoćniku Stjepan Bikić</derivirana_varijabla>
  </DomainObject.Predmet.ProtustrankaFormatedOIB>
  <DomainObject.Predmet.ProtustrankaFormatedWithAdress>
    <izvorni_sadrzaj> AUTORAD d.o.o., Bednjanska 2, 10000 Zagreb zastupanog po punomoćniku Stjepan Bikić</izvorni_sadrzaj>
    <derivirana_varijabla naziv="DomainObject.Predmet.ProtustrankaFormatedWithAdress_1"> AUTORAD d.o.o., Bednjanska 2, 10000 Zagreb zastupanog po punomoćniku Stjepan Bikić</derivirana_varijabla>
  </DomainObject.Predmet.ProtustrankaFormatedWithAdress>
  <DomainObject.Predmet.ProtustrankaFormatedWithAdressOIB>
    <izvorni_sadrzaj> AUTORAD d.o.o., OIB 25880572535, Bednjanska 2, 10000 Zagreb zastupanog po punomoćniku Stjepan Bikić</izvorni_sadrzaj>
    <derivirana_varijabla naziv="DomainObject.Predmet.ProtustrankaFormatedWithAdressOIB_1"> AUTORAD d.o.o., OIB 25880572535, Bednjanska 2, 10000 Zagreb zastupanog po punomoćniku Stjepan Bikić</derivirana_varijabla>
  </DomainObject.Predmet.ProtustrankaFormatedWithAdressOIB>
  <DomainObject.Predmet.ProtustrankaWithAdress>
    <izvorni_sadrzaj>AUTORAD d.o.o. Bednjanska 2, 10000 Zagreb</izvorni_sadrzaj>
    <derivirana_varijabla naziv="DomainObject.Predmet.ProtustrankaWithAdress_1">AUTORAD d.o.o. Bednjanska 2, 10000 Zagreb</derivirana_varijabla>
  </DomainObject.Predmet.ProtustrankaWithAdress>
  <DomainObject.Predmet.ProtustrankaWithAdressOIB>
    <izvorni_sadrzaj>AUTORAD d.o.o., OIB 25880572535, Bednjanska 2, 10000 Zagreb</izvorni_sadrzaj>
    <derivirana_varijabla naziv="DomainObject.Predmet.ProtustrankaWithAdressOIB_1">AUTORAD d.o.o., OIB 25880572535, Bednjanska 2, 10000 Zagreb</derivirana_varijabla>
  </DomainObject.Predmet.ProtustrankaWithAdressOIB>
  <DomainObject.Predmet.ProtustrankaNazivFormated>
    <izvorni_sadrzaj>AUTORAD d.o.o.</izvorni_sadrzaj>
    <derivirana_varijabla naziv="DomainObject.Predmet.ProtustrankaNazivFormated_1">AUTORAD d.o.o.</derivirana_varijabla>
  </DomainObject.Predmet.ProtustrankaNazivFormated>
  <DomainObject.Predmet.ProtustrankaNazivFormatedOIB>
    <izvorni_sadrzaj>AUTORAD d.o.o., OIB 25880572535</izvorni_sadrzaj>
    <derivirana_varijabla naziv="DomainObject.Predmet.ProtustrankaNazivFormatedOIB_1">AUTORAD d.o.o., OIB 25880572535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AUTORAD d.o.o. zastupanog po punomoćniku Stjepan Bikić</item>
    </izvorni_sadrzaj>
    <derivirana_varijabla naziv="DomainObject.Predmet.ProtuStrankaListFormated_1">
      <item>AUTORAD d.o.o. zastupanog po punomoćniku Stjepan Bikić</item>
    </derivirana_varijabla>
  </DomainObject.Predmet.ProtuStrankaListFormated>
  <DomainObject.Predmet.ProtuStrankaListFormatedOIB>
    <izvorni_sadrzaj>
      <item>AUTORAD d.o.o., OIB 25880572535 zastupanog po punomoćniku Stjepan Bikić</item>
    </izvorni_sadrzaj>
    <derivirana_varijabla naziv="DomainObject.Predmet.ProtuStrankaListFormatedOIB_1">
      <item>AUTORAD d.o.o., OIB 25880572535 zastupanog po punomoćniku Stjepan Bikić</item>
    </derivirana_varijabla>
  </DomainObject.Predmet.ProtuStrankaListFormatedOIB>
  <DomainObject.Predmet.ProtuStrankaListFormatedWithAdress>
    <izvorni_sadrzaj>
      <item>AUTORAD d.o.o., Bednjanska 2, 10000 Zagreb zastupanog po punomoćniku Stjepan Bikić</item>
    </izvorni_sadrzaj>
    <derivirana_varijabla naziv="DomainObject.Predmet.ProtuStrankaListFormatedWithAdress_1">
      <item>AUTORAD d.o.o., Bednjanska 2, 10000 Zagreb zastupanog po punomoćniku Stjepan Bikić</item>
    </derivirana_varijabla>
  </DomainObject.Predmet.ProtuStrankaListFormatedWithAdress>
  <DomainObject.Predmet.ProtuStrankaListFormatedWithAdressOIB>
    <izvorni_sadrzaj>
      <item>AUTORAD d.o.o., OIB 25880572535, Bednjanska 2, 10000 Zagreb zastupanog po punomoćniku Stjepan Bikić</item>
    </izvorni_sadrzaj>
    <derivirana_varijabla naziv="DomainObject.Predmet.ProtuStrankaListFormatedWithAdressOIB_1">
      <item>AUTORAD d.o.o., OIB 25880572535, Bednjanska 2, 10000 Zagreb zastupanog po punomoćniku Stjepan Bikić</item>
    </derivirana_varijabla>
  </DomainObject.Predmet.ProtuStrankaListFormatedWithAdressOIB>
  <DomainObject.Predmet.ProtuStrankaListNazivFormated>
    <izvorni_sadrzaj>
      <item>AUTORAD d.o.o.</item>
    </izvorni_sadrzaj>
    <derivirana_varijabla naziv="DomainObject.Predmet.ProtuStrankaListNazivFormated_1">
      <item>AUTORAD d.o.o.</item>
    </derivirana_varijabla>
  </DomainObject.Predmet.ProtuStrankaListNazivFormated>
  <DomainObject.Predmet.ProtuStrankaListNazivFormatedOIB>
    <izvorni_sadrzaj>
      <item>AUTORAD d.o.o., OIB 25880572535</item>
    </izvorni_sadrzaj>
    <derivirana_varijabla naziv="DomainObject.Predmet.ProtuStrankaListNazivFormatedOIB_1">
      <item>AUTORAD d.o.o., OIB 25880572535</item>
    </derivirana_varijabla>
  </DomainObject.Predmet.ProtuStrankaListNazivFormatedOIB>
  <DomainObject.Predmet.OstaliListFormated>
    <izvorni_sadrzaj>
      <item>Stjepan Bikić punomoćnik sudionika u postupku AUTORAD d.o.o.</item>
    </izvorni_sadrzaj>
    <derivirana_varijabla naziv="DomainObject.Predmet.OstaliListFormated_1">
      <item>Stjepan Bikić punomoćnik sudionika u postupku AUTORAD d.o.o.</item>
    </derivirana_varijabla>
  </DomainObject.Predmet.OstaliListFormated>
  <DomainObject.Predmet.OstaliListFormatedOIB>
    <izvorni_sadrzaj>
      <item>Stjepan Bikić, OIB 95302235621 punomoćnik sudionika u postupku AUTORAD d.o.o.</item>
    </izvorni_sadrzaj>
    <derivirana_varijabla naziv="DomainObject.Predmet.OstaliListFormatedOIB_1">
      <item>Stjepan Bikić, OIB 95302235621 punomoćnik sudionika u postupku AUTORAD d.o.o.</item>
    </derivirana_varijabla>
  </DomainObject.Predmet.OstaliListFormatedOIB>
  <DomainObject.Predmet.OstaliListFormatedWithAdress>
    <izvorni_sadrzaj>
      <item>Stjepan Bikić, Put Kroz Oklaj 88, 22303 Oklaj punomoćnik sudionika u postupku AUTORAD d.o.o.</item>
    </izvorni_sadrzaj>
    <derivirana_varijabla naziv="DomainObject.Predmet.OstaliListFormatedWithAdress_1">
      <item>Stjepan Bikić, Put Kroz Oklaj 88, 22303 Oklaj punomoćnik sudionika u postupku AUTORAD d.o.o.</item>
    </derivirana_varijabla>
  </DomainObject.Predmet.OstaliListFormatedWithAdress>
  <DomainObject.Predmet.OstaliListFormatedWithAdressOIB>
    <izvorni_sadrzaj>
      <item>Stjepan Bikić, OIB 95302235621, Put Kroz Oklaj 88, 22303 Oklaj punomoćnik sudionika u postupku AUTORAD d.o.o.</item>
    </izvorni_sadrzaj>
    <derivirana_varijabla naziv="DomainObject.Predmet.OstaliListFormatedWithAdressOIB_1">
      <item>Stjepan Bikić, OIB 95302235621, Put Kroz Oklaj 88, 22303 Oklaj punomoćnik sudionika u postupku AUTORAD d.o.o.</item>
    </derivirana_varijabla>
  </DomainObject.Predmet.OstaliListFormatedWithAdressOIB>
  <DomainObject.Predmet.OstaliListNazivFormated>
    <izvorni_sadrzaj>
      <item>Stjepan Bikić</item>
    </izvorni_sadrzaj>
    <derivirana_varijabla naziv="DomainObject.Predmet.OstaliListNazivFormated_1">
      <item>Stjepan Bikić</item>
    </derivirana_varijabla>
  </DomainObject.Predmet.OstaliListNazivFormated>
  <DomainObject.Predmet.OstaliListNazivFormatedOIB>
    <izvorni_sadrzaj>
      <item>Stjepan Bikić, OIB 95302235621</item>
    </izvorni_sadrzaj>
    <derivirana_varijabla naziv="DomainObject.Predmet.OstaliListNazivFormatedOIB_1">
      <item>Stjepan Bikić, OIB 95302235621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AUTORAD d.o.o.</izvorni_sadrzaj>
    <derivirana_varijabla naziv="DomainObject.Predmet.ProtustrankaIDrugi_1">AUTORAD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AUTORAD d.o.o., OIB 25880572535, Bednjanska 2, 10000 Zagreb</izvorni_sadrzaj>
    <derivirana_varijabla naziv="DomainObject.Predmet.ProtustrankaIDrugiAdressOIB_1">AUTORAD d.o.o., OIB 25880572535, Bednjanska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AUTORAD d.o.o.</item>
      <item>Stjepan Bikić</item>
    </izvorni_sadrzaj>
    <derivirana_varijabla naziv="DomainObject.Predmet.SudioniciListNaziv_1">
      <item>FINA Regionalni centara Zagreb</item>
      <item>AUTORAD d.o.o.</item>
      <item>Stjepan Bikić</item>
    </derivirana_varijabla>
  </DomainObject.Predmet.SudioniciListNaziv>
  <DomainObject.Predmet.SudioniciListAdressOIB>
    <izvorni_sadrzaj>
      <item>FINA Regionalni centara Zagreb, OIB 85821130368, Trg svibanjskih žrtava 1995.1,10000 Zagreb</item>
      <item>AUTORAD d.o.o., OIB 25880572535, Bednjanska 2,10000 Zagreb</item>
      <item>Stjepan Bikić, OIB 95302235621, Put Kroz Oklaj 88,22303 Oklaj</item>
    </izvorni_sadrzaj>
    <derivirana_varijabla naziv="DomainObject.Predmet.SudioniciListAdressOIB_1">
      <item>FINA Regionalni centara Zagreb, OIB 85821130368, Trg svibanjskih žrtava 1995.1,10000 Zagreb</item>
      <item>AUTORAD d.o.o., OIB 25880572535, Bednjanska 2,10000 Zagreb</item>
      <item>Stjepan Bikić, OIB 95302235621, Put Kroz Oklaj 88,22303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25880572535</item>
      <item>, OIB 95302235621</item>
    </izvorni_sadrzaj>
    <derivirana_varijabla naziv="DomainObject.Predmet.SudioniciListNazivOIB_1">
      <item>, OIB 85821130368</item>
      <item>, OIB 25880572535</item>
      <item>, OIB 95302235621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2017-10-10T06:28:00Z</dcterms:created>
  <dc:creator>ilukac</dc:creator>
  <cp:lastModifiedBy>Višnja Svečak</cp:lastModifiedBy>
  <cp:lastPrinted>2017-10-10T06:28:00Z</cp:lastPrinted>
  <dcterms:modified xmlns:xsi="http://www.w3.org/2001/XMLSchema-instance" xsi:type="dcterms:W3CDTF">2017-10-10T07:00:00Z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