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f263" w14:paraId="a4cf263" w:rsidRDefault="000A10A2" w:rsidP="000A10A2" w:rsidR="000A10A2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                </w:t>
      </w: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70560" cx="59436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REPUBLIKA HRVATSKA</w:t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 U PAZINU</w:t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Pazin, Dršćevka 1                                              </w:t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</w:t>
      </w: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B737D">
        <w:rPr>
          <w:rFonts w:hAnsi="Times New Roman" w:ascii="Times New Roman"/>
        </w:rPr>
        <w:t>Trgovački sud u Pazinu, po sutkinji Tijani Licul</w:t>
      </w:r>
      <w:r>
        <w:rPr>
          <w:rFonts w:hAnsi="Times New Roman" w:ascii="Times New Roman"/>
        </w:rPr>
        <w:t xml:space="preserve">, u postupku sklapanja predstečajne nagodbe nad dužnikom </w:t>
      </w:r>
      <w:r w:rsidR="00D90260">
        <w:rPr>
          <w:rFonts w:hAnsi="Times New Roman" w:ascii="Times New Roman"/>
        </w:rPr>
        <w:t>WART METAL d.o.o.</w:t>
      </w:r>
      <w:r w:rsidR="00D90260" w:rsidRPr="00D90260">
        <w:rPr>
          <w:rFonts w:hAnsi="Times New Roman" w:ascii="Times New Roman"/>
        </w:rPr>
        <w:t xml:space="preserve"> GALIŽANA</w:t>
      </w:r>
      <w:r w:rsidR="00E04218">
        <w:rPr>
          <w:rFonts w:hAnsi="Times New Roman" w:ascii="Times New Roman"/>
        </w:rPr>
        <w:t xml:space="preserve">, Galižana (Vodnjan), </w:t>
      </w:r>
      <w:r w:rsidR="00E04218" w:rsidRPr="00E04218">
        <w:rPr>
          <w:rFonts w:hAnsi="Times New Roman" w:ascii="Times New Roman"/>
        </w:rPr>
        <w:t>Poduzetnička zona 41</w:t>
      </w:r>
      <w:r w:rsidR="00E04218">
        <w:rPr>
          <w:rFonts w:hAnsi="Times New Roman" w:ascii="Times New Roman"/>
        </w:rPr>
        <w:t xml:space="preserve">, </w:t>
      </w:r>
      <w:r w:rsidR="00633344">
        <w:rPr>
          <w:rFonts w:hAnsi="Times New Roman" w:ascii="Times New Roman"/>
        </w:rPr>
        <w:t xml:space="preserve">OIB: </w:t>
      </w:r>
      <w:r w:rsidR="00E04218" w:rsidRPr="00E04218">
        <w:rPr>
          <w:rFonts w:hAnsi="Times New Roman" w:ascii="Times New Roman"/>
        </w:rPr>
        <w:t>21738581471</w:t>
      </w:r>
      <w:r w:rsidR="00633344">
        <w:rPr>
          <w:rFonts w:hAnsi="Times New Roman" w:ascii="Times New Roman"/>
          <w:bCs/>
        </w:rPr>
        <w:t xml:space="preserve">, </w:t>
      </w:r>
      <w:r>
        <w:rPr>
          <w:rFonts w:hAnsi="Times New Roman" w:ascii="Times New Roman"/>
        </w:rPr>
        <w:t xml:space="preserve">temeljem čl. </w:t>
      </w:r>
      <w:smartTag w:element="metricconverter" w:uri="urn:schemas-microsoft-com:office:smarttags">
        <w:smartTagPr>
          <w:attr w:val="66 st" w:name="ProductID"/>
        </w:smartTagPr>
        <w:r>
          <w:rPr>
            <w:rFonts w:hAnsi="Times New Roman" w:ascii="Times New Roman"/>
          </w:rPr>
          <w:t>66 st</w:t>
        </w:r>
      </w:smartTag>
      <w:r>
        <w:rPr>
          <w:rFonts w:hAnsi="Times New Roman" w:ascii="Times New Roman"/>
        </w:rPr>
        <w:t xml:space="preserve">. 5., 7. i 8. Zakona o financijskom poslovanju i predstečajnoj nagodbi (NN 108/12, 144/12, 81/13 i 112/13 dalje ZFPPN-i), dana </w:t>
      </w:r>
      <w:r w:rsidR="00437A09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437A09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2016. </w:t>
      </w:r>
    </w:p>
    <w:p w:rsidRDefault="000A10A2" w:rsidP="000A10A2" w:rsidR="000A10A2">
      <w:pPr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i o   j e</w:t>
      </w:r>
    </w:p>
    <w:p w:rsidRDefault="000A10A2" w:rsidP="000A10A2" w:rsidR="000A10A2">
      <w:pPr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Ročište radi sklapanja predstečajne nagodbe nad dužnikom </w:t>
      </w:r>
      <w:r w:rsidR="00437A09">
        <w:rPr>
          <w:rFonts w:hAnsi="Times New Roman" w:ascii="Times New Roman"/>
        </w:rPr>
        <w:t>WART METAL d.o.o.</w:t>
      </w:r>
      <w:r w:rsidR="00437A09" w:rsidRPr="00D90260">
        <w:rPr>
          <w:rFonts w:hAnsi="Times New Roman" w:ascii="Times New Roman"/>
        </w:rPr>
        <w:t xml:space="preserve"> GALIŽANA</w:t>
      </w:r>
      <w:r w:rsidR="00437A09">
        <w:rPr>
          <w:rFonts w:hAnsi="Times New Roman" w:ascii="Times New Roman"/>
        </w:rPr>
        <w:t xml:space="preserve">, Galižana (Vodnjan), </w:t>
      </w:r>
      <w:r w:rsidR="00437A09" w:rsidRPr="00E04218">
        <w:rPr>
          <w:rFonts w:hAnsi="Times New Roman" w:ascii="Times New Roman"/>
        </w:rPr>
        <w:t>Poduzetnička zona 41</w:t>
      </w:r>
      <w:r w:rsidR="00437A09">
        <w:rPr>
          <w:rFonts w:hAnsi="Times New Roman" w:ascii="Times New Roman"/>
        </w:rPr>
        <w:t xml:space="preserve">, OIB: </w:t>
      </w:r>
      <w:r w:rsidR="00437A09" w:rsidRPr="00E04218">
        <w:rPr>
          <w:rFonts w:hAnsi="Times New Roman" w:ascii="Times New Roman"/>
        </w:rPr>
        <w:t>21738581471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</w:rPr>
        <w:t>saziva se za dan</w:t>
      </w:r>
    </w:p>
    <w:p w:rsidRDefault="000A10A2" w:rsidP="000A10A2" w:rsidR="000A10A2">
      <w:pPr>
        <w:jc w:val="both"/>
        <w:rPr>
          <w:rFonts w:hAnsi="Times New Roman" w:ascii="Times New Roman"/>
        </w:rPr>
      </w:pPr>
    </w:p>
    <w:p w:rsidRDefault="00437A09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31</w:t>
      </w:r>
      <w:r w:rsidR="000A10A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svibanj</w:t>
      </w:r>
      <w:r w:rsidR="000A10A2">
        <w:rPr>
          <w:rFonts w:hAnsi="Times New Roman" w:ascii="Times New Roman"/>
        </w:rPr>
        <w:t xml:space="preserve"> 2016. godine u </w:t>
      </w:r>
      <w:r>
        <w:rPr>
          <w:rFonts w:hAnsi="Times New Roman" w:ascii="Times New Roman"/>
        </w:rPr>
        <w:t>10</w:t>
      </w:r>
      <w:r w:rsidR="000A10A2">
        <w:rPr>
          <w:rFonts w:hAnsi="Times New Roman" w:ascii="Times New Roman"/>
        </w:rPr>
        <w:t>:00 sati</w:t>
      </w: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Pazinu</w:t>
      </w: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Pazin, Dršćevka 1, </w:t>
      </w: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sudnica br. </w:t>
      </w:r>
      <w:r w:rsidR="008D0EFD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ročištu radi sklapanja predstečajne nagodbe dužnik i svi vjerovnici obavješćuju se oglasom.</w:t>
      </w: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Oglas se objavljuje isticanjem na </w:t>
      </w:r>
      <w:r w:rsidR="0049436F">
        <w:rPr>
          <w:rFonts w:hAnsi="Times New Roman" w:ascii="Times New Roman"/>
        </w:rPr>
        <w:t>e-</w:t>
      </w:r>
      <w:r>
        <w:rPr>
          <w:rFonts w:hAnsi="Times New Roman" w:ascii="Times New Roman"/>
        </w:rPr>
        <w:t>oglasnoj ploči suda i objavom na web-stranici Financijske agencije, najkasnije osam dana prije dana održavanja ročišta.</w:t>
      </w: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0A10A2" w:rsidP="000A10A2" w:rsidR="000A10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Pazinu, </w:t>
      </w:r>
      <w:r w:rsidR="00437A09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437A09">
        <w:rPr>
          <w:rFonts w:hAnsi="Times New Roman" w:ascii="Times New Roman"/>
        </w:rPr>
        <w:t xml:space="preserve">svibnja </w:t>
      </w:r>
      <w:r>
        <w:rPr>
          <w:rFonts w:hAnsi="Times New Roman" w:ascii="Times New Roman"/>
        </w:rPr>
        <w:t xml:space="preserve">2016. </w:t>
      </w: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DA510D" w:rsidP="00DA510D" w:rsidR="000A10A2">
      <w:pPr>
        <w:ind w:left="216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Sutkinja</w:t>
      </w:r>
    </w:p>
    <w:p w:rsidRDefault="00DA510D" w:rsidP="00DA510D" w:rsidR="000A10A2">
      <w:pPr>
        <w:ind w:left="216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Tijana Licul</w:t>
      </w:r>
      <w:r w:rsidR="002F6DB3">
        <w:rPr>
          <w:rFonts w:hAnsi="Times New Roman" w:ascii="Times New Roman"/>
        </w:rPr>
        <w:t>, v. r.</w:t>
      </w:r>
    </w:p>
    <w:p w:rsidRDefault="000A10A2" w:rsidP="000A10A2" w:rsidR="000A10A2">
      <w:pPr>
        <w:ind w:left="2160"/>
        <w:jc w:val="both"/>
        <w:rPr>
          <w:rFonts w:hAnsi="Times New Roman" w:ascii="Times New Roman"/>
        </w:rPr>
      </w:pPr>
    </w:p>
    <w:p w:rsidRDefault="000A10A2" w:rsidP="000A10A2" w:rsidR="000A10A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0A10A2" w:rsidP="000A10A2" w:rsidR="000A10A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0A10A2" w:rsidP="000A10A2" w:rsidR="000A10A2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0A10A2" w:rsidP="000A10A2" w:rsidR="000A10A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rPr>
            <w:rFonts w:hAnsi="Times New Roman" w:ascii="Times New Roman"/>
          </w:rPr>
          <w:t>11. st</w:t>
        </w:r>
      </w:smartTag>
      <w:r>
        <w:rPr>
          <w:rFonts w:hAnsi="Times New Roman" w:ascii="Times New Roman"/>
        </w:rPr>
        <w:t>.9. SZ).</w:t>
      </w:r>
      <w:r>
        <w:rPr>
          <w:rFonts w:hAnsi="Times New Roman" w:ascii="Times New Roman"/>
        </w:rPr>
        <w:tab/>
      </w:r>
    </w:p>
    <w:p w:rsidRDefault="000A10A2" w:rsidP="000A10A2" w:rsidR="000A10A2">
      <w:pPr>
        <w:jc w:val="center"/>
        <w:rPr>
          <w:rFonts w:hAnsi="Times New Roman" w:ascii="Times New Roman"/>
        </w:rPr>
      </w:pPr>
    </w:p>
    <w:p w:rsidRDefault="000A10A2" w:rsidP="000A10A2" w:rsidR="000A10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0A10A2" w:rsidP="000A10A2" w:rsidR="000A10A2">
      <w:pPr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dužniku i vjerovnicima putem </w:t>
      </w:r>
      <w:r w:rsidR="0049436F">
        <w:rPr>
          <w:rFonts w:hAnsi="Times New Roman" w:ascii="Times New Roman"/>
        </w:rPr>
        <w:t>e-</w:t>
      </w:r>
      <w:r>
        <w:rPr>
          <w:rFonts w:hAnsi="Times New Roman" w:ascii="Times New Roman"/>
        </w:rPr>
        <w:t>oglasne ploče suda</w:t>
      </w:r>
    </w:p>
    <w:p w:rsidRDefault="000A10A2" w:rsidP="00584E4A" w:rsidR="00B40CA8">
      <w:pPr>
        <w:ind w:left="720"/>
        <w:jc w:val="both"/>
      </w:pPr>
      <w:r>
        <w:rPr>
          <w:rFonts w:hAnsi="Times New Roman" w:ascii="Times New Roman"/>
        </w:rPr>
        <w:t>i oglasom na web-stranici Fine</w:t>
      </w:r>
    </w:p>
    <w:sectPr w:rsidR="00B40CA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10D" w:rsidP="00DA510D" w:rsidR="00DA510D">
      <w:r>
        <w:separator/>
      </w:r>
    </w:p>
  </w:endnote>
  <w:endnote w:id="0" w:type="continuationSeparator">
    <w:p w:rsidRDefault="00DA510D" w:rsidP="00DA510D" w:rsidR="00DA5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10D" w:rsidP="00DA510D" w:rsidR="00DA510D">
      <w:r>
        <w:separator/>
      </w:r>
    </w:p>
  </w:footnote>
  <w:footnote w:id="0" w:type="continuationSeparator">
    <w:p w:rsidRDefault="00DA510D" w:rsidP="00DA510D" w:rsidR="00DA51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260" w:rsidP="00AB12EA" w:rsidR="00DA510D" w:rsidRPr="00AB12EA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Posl. broj: 4 Stpn-7/2016-4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31C4"/>
    <w:rsid w:val="00072CFB"/>
    <w:rsid w:val="000A10A2"/>
    <w:rsid w:val="000D25AD"/>
    <w:rsid w:val="000F105A"/>
    <w:rsid w:val="001062DB"/>
    <w:rsid w:val="00190FBC"/>
    <w:rsid w:val="001B737D"/>
    <w:rsid w:val="001C1699"/>
    <w:rsid w:val="002F6DB3"/>
    <w:rsid w:val="00346A61"/>
    <w:rsid w:val="003938AB"/>
    <w:rsid w:val="00437A09"/>
    <w:rsid w:val="0049436F"/>
    <w:rsid w:val="00513D3B"/>
    <w:rsid w:val="00584E4A"/>
    <w:rsid w:val="00633344"/>
    <w:rsid w:val="0070508C"/>
    <w:rsid w:val="007A167A"/>
    <w:rsid w:val="008A5B53"/>
    <w:rsid w:val="008D0EFD"/>
    <w:rsid w:val="009331C4"/>
    <w:rsid w:val="009517BB"/>
    <w:rsid w:val="00993913"/>
    <w:rsid w:val="00A5015F"/>
    <w:rsid w:val="00AB12EA"/>
    <w:rsid w:val="00B40CA8"/>
    <w:rsid w:val="00B571BD"/>
    <w:rsid w:val="00B72C2F"/>
    <w:rsid w:val="00CF1C38"/>
    <w:rsid w:val="00D90260"/>
    <w:rsid w:val="00DA510D"/>
    <w:rsid w:val="00E04218"/>
    <w:rsid w:val="00ED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0A2"/>
    <w:pPr>
      <w:spacing w:lineRule="auto" w:line="240" w:after="0"/>
    </w:pPr>
    <w:rPr>
      <w:rFonts w:cs="Times New Roman" w:eastAsia="Times New Roman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10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10A2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51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10D"/>
    <w:rPr>
      <w:rFonts w:cs="Times New Roman" w:eastAsia="Times New Roman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A51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510D"/>
    <w:rPr>
      <w:rFonts w:cs="Times New Roman" w:eastAsia="Times New Roman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D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0A2"/>
    <w:pPr>
      <w:spacing w:after="0" w:line="240" w:lineRule="auto"/>
    </w:pPr>
    <w:rPr>
      <w:rFonts w:ascii="Arial" w:cs="Times New Roman" w:eastAsia="Times New Roman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10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10A2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51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10D"/>
    <w:rPr>
      <w:rFonts w:ascii="Arial" w:cs="Times New Roman" w:eastAsia="Times New Roman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A51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510D"/>
    <w:rPr>
      <w:rFonts w:ascii="Arial" w:cs="Times New Roman" w:eastAsia="Times New Roman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D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29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Stpn-7/2016</izvorni_sadrzaj>
    <derivirana_varijabla naziv="DomainObject.Predmet.OznakaBroj_1">Stpn-7/2016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WART METAL d.o.o., GALIŽANA</izvorni_sadrzaj>
    <derivirana_varijabla naziv="DomainObject.Predmet.ProtustrankaFormated_1">  WART METAL d.o.o., GALIŽANA</derivirana_varijabla>
  </DomainObject.Predmet.ProtustrankaFormated>
  <DomainObject.Predmet.ProtustrankaFormatedOIB>
    <izvorni_sadrzaj>  WART METAL d.o.o., GALIŽANA, OIB 21738581471</izvorni_sadrzaj>
    <derivirana_varijabla naziv="DomainObject.Predmet.ProtustrankaFormatedOIB_1">  WART METAL d.o.o., GALIŽANA, OIB 21738581471</derivirana_varijabla>
  </DomainObject.Predmet.ProtustrankaFormatedOIB>
  <DomainObject.Predmet.ProtustrankaFormatedWithAdress>
    <izvorni_sadrzaj> WART METAL d.o.o., GALIŽANA, Poduzetnička zona 41, 52100 Galižana</izvorni_sadrzaj>
    <derivirana_varijabla naziv="DomainObject.Predmet.ProtustrankaFormatedWithAdress_1"> WART METAL d.o.o., GALIŽANA, Poduzetnička zona 41, 52100 Galižana</derivirana_varijabla>
  </DomainObject.Predmet.ProtustrankaFormatedWithAdress>
  <DomainObject.Predmet.ProtustrankaFormatedWithAdressOIB>
    <izvorni_sadrzaj> WART METAL d.o.o., GALIŽANA, OIB 21738581471, Poduzetnička zona 41, 52100 Galižana</izvorni_sadrzaj>
    <derivirana_varijabla naziv="DomainObject.Predmet.ProtustrankaFormatedWithAdressOIB_1"> WART METAL d.o.o., GALIŽANA, OIB 21738581471, Poduzetnička zona 41, 52100 Galižana</derivirana_varijabla>
  </DomainObject.Predmet.ProtustrankaFormatedWithAdressOIB>
  <DomainObject.Predmet.ProtustrankaWithAdress>
    <izvorni_sadrzaj>WART METAL d.o.o., GALIŽANA Poduzetnička zona 41, 52100 Galižana</izvorni_sadrzaj>
    <derivirana_varijabla naziv="DomainObject.Predmet.ProtustrankaWithAdress_1">WART METAL d.o.o., GALIŽANA Poduzetnička zona 41, 52100 Galižana</derivirana_varijabla>
  </DomainObject.Predmet.ProtustrankaWithAdress>
  <DomainObject.Predmet.ProtustrankaWithAdressOIB>
    <izvorni_sadrzaj>WART METAL d.o.o., GALIŽANA, OIB 21738581471, Poduzetnička zona 41, 52100 Galižana</izvorni_sadrzaj>
    <derivirana_varijabla naziv="DomainObject.Predmet.ProtustrankaWithAdressOIB_1">WART METAL d.o.o., GALIŽANA, OIB 21738581471, Poduzetnička zona 41, 52100 Galižana</derivirana_varijabla>
  </DomainObject.Predmet.ProtustrankaWithAdressOIB>
  <DomainObject.Predmet.ProtustrankaNazivFormated>
    <izvorni_sadrzaj>WART METAL d.o.o., GALIŽANA</izvorni_sadrzaj>
    <derivirana_varijabla naziv="DomainObject.Predmet.ProtustrankaNazivFormated_1">WART METAL d.o.o., GALIŽANA</derivirana_varijabla>
  </DomainObject.Predmet.ProtustrankaNazivFormated>
  <DomainObject.Predmet.ProtustrankaNazivFormatedOIB>
    <izvorni_sadrzaj>WART METAL d.o.o., GALIŽANA, OIB 21738581471</izvorni_sadrzaj>
    <derivirana_varijabla naziv="DomainObject.Predmet.ProtustrankaNazivFormatedOIB_1">WART METAL d.o.o., GALIŽANA, OIB 21738581471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WART METAL d.o.o. GALIŽANA</izvorni_sadrzaj>
    <derivirana_varijabla naziv="DomainObject.Predmet.StrankaFormated_1">  WART METAL d.o.o. GALIŽANA</derivirana_varijabla>
  </DomainObject.Predmet.StrankaFormated>
  <DomainObject.Predmet.StrankaFormatedOIB>
    <izvorni_sadrzaj>  WART METAL d.o.o. GALIŽANA, OIB 21738581471</izvorni_sadrzaj>
    <derivirana_varijabla naziv="DomainObject.Predmet.StrankaFormatedOIB_1">  WART METAL d.o.o. GALIŽANA, OIB 21738581471</derivirana_varijabla>
  </DomainObject.Predmet.StrankaFormatedOIB>
  <DomainObject.Predmet.StrankaFormatedWithAdress>
    <izvorni_sadrzaj> WART METAL d.o.o. GALIŽANA, Poduzetnička zona 41, 52100 Galižana</izvorni_sadrzaj>
    <derivirana_varijabla naziv="DomainObject.Predmet.StrankaFormatedWithAdress_1"> WART METAL d.o.o. GALIŽANA, Poduzetnička zona 41, 52100 Galižana</derivirana_varijabla>
  </DomainObject.Predmet.StrankaFormatedWithAdress>
  <DomainObject.Predmet.StrankaFormatedWithAdressOIB>
    <izvorni_sadrzaj> WART METAL d.o.o. GALIŽANA, OIB 21738581471, Poduzetnička zona 41, 52100 Galižana</izvorni_sadrzaj>
    <derivirana_varijabla naziv="DomainObject.Predmet.StrankaFormatedWithAdressOIB_1"> WART METAL d.o.o. GALIŽANA, OIB 21738581471, Poduzetnička zona 41, 52100 Galižana</derivirana_varijabla>
  </DomainObject.Predmet.StrankaFormatedWithAdressOIB>
  <DomainObject.Predmet.StrankaWithAdress>
    <izvorni_sadrzaj>WART METAL d.o.o. GALIŽANA Poduzetnička zona 41,52100 Galižana</izvorni_sadrzaj>
    <derivirana_varijabla naziv="DomainObject.Predmet.StrankaWithAdress_1">WART METAL d.o.o. GALIŽANA Poduzetnička zona 41,52100 Galižana</derivirana_varijabla>
  </DomainObject.Predmet.StrankaWithAdress>
  <DomainObject.Predmet.StrankaWithAdressOIB>
    <izvorni_sadrzaj>WART METAL d.o.o. GALIŽANA, OIB 21738581471, Poduzetnička zona 41,52100 Galižana</izvorni_sadrzaj>
    <derivirana_varijabla naziv="DomainObject.Predmet.StrankaWithAdressOIB_1">WART METAL d.o.o. GALIŽANA, OIB 21738581471, Poduzetnička zona 41,52100 Galižana</derivirana_varijabla>
  </DomainObject.Predmet.StrankaWithAdressOIB>
  <DomainObject.Predmet.StrankaNazivFormated>
    <izvorni_sadrzaj>WART METAL d.o.o. GALIŽANA</izvorni_sadrzaj>
    <derivirana_varijabla naziv="DomainObject.Predmet.StrankaNazivFormated_1">WART METAL d.o.o. GALIŽANA</derivirana_varijabla>
  </DomainObject.Predmet.StrankaNazivFormated>
  <DomainObject.Predmet.StrankaNazivFormatedOIB>
    <izvorni_sadrzaj>WART METAL d.o.o. GALIŽANA, OIB 21738581471</izvorni_sadrzaj>
    <derivirana_varijabla naziv="DomainObject.Predmet.StrankaNazivFormatedOIB_1">WART METAL d.o.o. GALIŽANA, OIB 21738581471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5682494.35</izvorni_sadrzaj>
    <derivirana_varijabla naziv="DomainObject.Predmet.TrenutnaVrijednost_1">5682494.35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WART METAL d.o.o. GALIŽANA</item>
    </izvorni_sadrzaj>
    <derivirana_varijabla naziv="DomainObject.Predmet.StrankaListFormated_1">
      <item>WART METAL d.o.o. GALIŽANA</item>
    </derivirana_varijabla>
  </DomainObject.Predmet.StrankaListFormated>
  <DomainObject.Predmet.StrankaListFormatedOIB>
    <izvorni_sadrzaj>
      <item>WART METAL d.o.o. GALIŽANA, OIB 21738581471</item>
    </izvorni_sadrzaj>
    <derivirana_varijabla naziv="DomainObject.Predmet.StrankaListFormatedOIB_1">
      <item>WART METAL d.o.o. GALIŽANA, OIB 21738581471</item>
    </derivirana_varijabla>
  </DomainObject.Predmet.StrankaListFormatedOIB>
  <DomainObject.Predmet.StrankaListFormatedWithAdress>
    <izvorni_sadrzaj>
      <item>WART METAL d.o.o. GALIŽANA, Poduzetnička zona 41, 52100 Galižana</item>
    </izvorni_sadrzaj>
    <derivirana_varijabla naziv="DomainObject.Predmet.StrankaListFormatedWithAdress_1">
      <item>WART METAL d.o.o. GALIŽANA, Poduzetnička zona 41, 52100 Galižana</item>
    </derivirana_varijabla>
  </DomainObject.Predmet.StrankaListFormatedWithAdress>
  <DomainObject.Predmet.StrankaListFormatedWithAdressOIB>
    <izvorni_sadrzaj>
      <item>WART METAL d.o.o. GALIŽANA, OIB 21738581471, Poduzetnička zona 41, 52100 Galižana</item>
    </izvorni_sadrzaj>
    <derivirana_varijabla naziv="DomainObject.Predmet.StrankaListFormatedWithAdressOIB_1">
      <item>WART METAL d.o.o. GALIŽANA, OIB 21738581471, Poduzetnička zona 41, 52100 Galižana</item>
    </derivirana_varijabla>
  </DomainObject.Predmet.StrankaListFormatedWithAdressOIB>
  <DomainObject.Predmet.StrankaListNazivFormated>
    <izvorni_sadrzaj>
      <item>WART METAL d.o.o. GALIŽANA</item>
    </izvorni_sadrzaj>
    <derivirana_varijabla naziv="DomainObject.Predmet.StrankaListNazivFormated_1">
      <item>WART METAL d.o.o. GALIŽANA</item>
    </derivirana_varijabla>
  </DomainObject.Predmet.StrankaListNazivFormated>
  <DomainObject.Predmet.StrankaListNazivFormatedOIB>
    <izvorni_sadrzaj>
      <item>WART METAL d.o.o. GALIŽANA, OIB 21738581471</item>
    </izvorni_sadrzaj>
    <derivirana_varijabla naziv="DomainObject.Predmet.StrankaListNazivFormatedOIB_1">
      <item>WART METAL d.o.o. GALIŽANA, OIB 21738581471</item>
    </derivirana_varijabla>
  </DomainObject.Predmet.StrankaListNazivFormatedOIB>
  <DomainObject.Predmet.ProtuStrankaListFormated>
    <izvorni_sadrzaj>
      <item>WART METAL d.o.o., GALIŽANA</item>
    </izvorni_sadrzaj>
    <derivirana_varijabla naziv="DomainObject.Predmet.ProtuStrankaListFormated_1">
      <item>WART METAL d.o.o., GALIŽANA</item>
    </derivirana_varijabla>
  </DomainObject.Predmet.ProtuStrankaListFormated>
  <DomainObject.Predmet.ProtuStrankaListFormatedOIB>
    <izvorni_sadrzaj>
      <item>WART METAL d.o.o., GALIŽANA, OIB 21738581471</item>
    </izvorni_sadrzaj>
    <derivirana_varijabla naziv="DomainObject.Predmet.ProtuStrankaListFormatedOIB_1">
      <item>WART METAL d.o.o., GALIŽANA, OIB 21738581471</item>
    </derivirana_varijabla>
  </DomainObject.Predmet.ProtuStrankaListFormatedOIB>
  <DomainObject.Predmet.ProtuStrankaListFormatedWithAdress>
    <izvorni_sadrzaj>
      <item>WART METAL d.o.o., GALIŽANA, Poduzetnička zona 41, 52100 Galižana</item>
    </izvorni_sadrzaj>
    <derivirana_varijabla naziv="DomainObject.Predmet.ProtuStrankaListFormatedWithAdress_1">
      <item>WART METAL d.o.o., GALIŽANA, Poduzetnička zona 41, 52100 Galižana</item>
    </derivirana_varijabla>
  </DomainObject.Predmet.ProtuStrankaListFormatedWithAdress>
  <DomainObject.Predmet.ProtuStrankaListFormatedWithAdressOIB>
    <izvorni_sadrzaj>
      <item>WART METAL d.o.o., GALIŽANA, OIB 21738581471, Poduzetnička zona 41, 52100 Galižana</item>
    </izvorni_sadrzaj>
    <derivirana_varijabla naziv="DomainObject.Predmet.ProtuStrankaListFormatedWithAdressOIB_1">
      <item>WART METAL d.o.o., GALIŽANA, OIB 21738581471, Poduzetnička zona 41, 52100 Galižana</item>
    </derivirana_varijabla>
  </DomainObject.Predmet.ProtuStrankaListFormatedWithAdressOIB>
  <DomainObject.Predmet.ProtuStrankaListNazivFormated>
    <izvorni_sadrzaj>
      <item>WART METAL d.o.o., GALIŽANA</item>
    </izvorni_sadrzaj>
    <derivirana_varijabla naziv="DomainObject.Predmet.ProtuStrankaListNazivFormated_1">
      <item>WART METAL d.o.o., GALIŽANA</item>
    </derivirana_varijabla>
  </DomainObject.Predmet.ProtuStrankaListNazivFormated>
  <DomainObject.Predmet.ProtuStrankaListNazivFormatedOIB>
    <izvorni_sadrzaj>
      <item>WART METAL d.o.o., GALIŽANA, OIB 21738581471</item>
    </izvorni_sadrzaj>
    <derivirana_varijabla naziv="DomainObject.Predmet.ProtuStrankaListNazivFormatedOIB_1">
      <item>WART METAL d.o.o., GALIŽANA, OIB 21738581471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WART METAL d.o.o. GALIŽANA</izvorni_sadrzaj>
    <derivirana_varijabla naziv="DomainObject.Predmet.StrankaIDrugi_1">WART METAL d.o.o. GALIŽANA</derivirana_varijabla>
  </DomainObject.Predmet.StrankaIDrugi>
  <DomainObject.Predmet.ProtustrankaIDrugi>
    <izvorni_sadrzaj>WART METAL d.o.o., GALIŽANA</izvorni_sadrzaj>
    <derivirana_varijabla naziv="DomainObject.Predmet.ProtustrankaIDrugi_1">WART METAL d.o.o., GALIŽANA</derivirana_varijabla>
  </DomainObject.Predmet.ProtustrankaIDrugi>
  <DomainObject.Predmet.StrankaIDrugiAdressOIB>
    <izvorni_sadrzaj>WART METAL d.o.o. GALIŽANA, OIB 21738581471, Poduzetnička zona 41, 52100 Galižana</izvorni_sadrzaj>
    <derivirana_varijabla naziv="DomainObject.Predmet.StrankaIDrugiAdressOIB_1">WART METAL d.o.o. GALIŽANA, OIB 21738581471, Poduzetnička zona 41, 52100 Galižana</derivirana_varijabla>
  </DomainObject.Predmet.StrankaIDrugiAdressOIB>
  <DomainObject.Predmet.ProtustrankaIDrugiAdressOIB>
    <izvorni_sadrzaj>WART METAL d.o.o., GALIŽANA, OIB 21738581471, Poduzetnička zona 41, 52100 Galižana</izvorni_sadrzaj>
    <derivirana_varijabla naziv="DomainObject.Predmet.ProtustrankaIDrugiAdressOIB_1">WART METAL d.o.o., GALIŽANA, OIB 21738581471, Poduzetnička zona 41,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WART METAL d.o.o., GALIŽANA</item>
      <item>WART METAL d.o.o. GALIŽANA</item>
    </izvorni_sadrzaj>
    <derivirana_varijabla naziv="DomainObject.Predmet.SudioniciListNaziv_1">
      <item>WART METAL d.o.o., GALIŽANA</item>
      <item>WART METAL d.o.o. GALIŽANA</item>
    </derivirana_varijabla>
  </DomainObject.Predmet.SudioniciListNaziv>
  <DomainObject.Predmet.SudioniciListAdressOIB>
    <izvorni_sadrzaj>
      <item>WART METAL d.o.o., GALIŽANA, OIB 21738581471, Poduzetnička zona 41,52100 Galižana</item>
      <item>WART METAL d.o.o. GALIŽANA, OIB 21738581471, Poduzetnička zona 41,52100 Galižana</item>
    </izvorni_sadrzaj>
    <derivirana_varijabla naziv="DomainObject.Predmet.SudioniciListAdressOIB_1">
      <item>WART METAL d.o.o., GALIŽANA, OIB 21738581471, Poduzetnička zona 41,52100 Galižana</item>
      <item>WART METAL d.o.o. GALIŽANA, OIB 21738581471, Poduzetnička zona 41,52100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21738581471</item>
      <item>, OIB 21738581471</item>
    </izvorni_sadrzaj>
    <derivirana_varijabla naziv="DomainObject.Predmet.SudioniciListNazivOIB_1">
      <item>, OIB 21738581471</item>
      <item>, OIB 21738581471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1020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2016-05-16T11:18:00Z</dcterms:created>
  <dc:creator>Sanja Prodan</dc:creator>
  <cp:lastModifiedBy>Sanja Prodan</cp:lastModifiedBy>
  <dcterms:modified xmlns:xsi="http://www.w3.org/2001/XMLSchema-instance" xsi:type="dcterms:W3CDTF">2016-05-16T13:11:00Z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