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a9e5" w14:paraId="4c6a9e5" w:rsidRDefault="00210A50" w:rsidR="00210A50" w:rsidRPr="005E1F66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5E1F66">
        <w:rPr>
          <w:sz w:val="24"/>
          <w:lang w:val="hr-HR"/>
        </w:rPr>
        <w:t xml:space="preserve">Poslovni broj: 32 </w:t>
      </w:r>
      <w:r w:rsidR="0098577B">
        <w:rPr>
          <w:sz w:val="24"/>
          <w:lang w:val="hr-HR"/>
        </w:rPr>
        <w:t>Sp</w:t>
      </w:r>
      <w:r w:rsidRPr="005E1F66">
        <w:rPr>
          <w:sz w:val="24"/>
          <w:lang w:val="hr-HR"/>
        </w:rPr>
        <w:t>-</w:t>
      </w:r>
      <w:r w:rsidR="00D04643">
        <w:rPr>
          <w:sz w:val="24"/>
          <w:lang w:val="hr-HR"/>
        </w:rPr>
        <w:t>37/17-1</w:t>
      </w:r>
      <w:r w:rsidR="00CB31C1">
        <w:rPr>
          <w:sz w:val="24"/>
          <w:lang w:val="hr-HR"/>
        </w:rPr>
        <w:t>1</w:t>
      </w:r>
    </w:p>
    <w:p w:rsidRDefault="0098577B" w:rsidP="00992DA6" w:rsidR="00210A50" w:rsidRPr="005E1F66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A50" w:rsidP="00992DA6" w:rsidR="00210A50" w:rsidRPr="005E1F66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5E1F66">
        <w:rPr>
          <w:sz w:val="22"/>
          <w:szCs w:val="22"/>
          <w:lang w:val="hr-HR"/>
        </w:rPr>
        <w:t>REPUBLIKA HRVATSKA</w:t>
      </w:r>
    </w:p>
    <w:p w:rsidRDefault="00210A50" w:rsidP="00992DA6" w:rsidR="00210A50" w:rsidRPr="005E1F66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5E1F66">
        <w:rPr>
          <w:b/>
          <w:bCs/>
          <w:sz w:val="22"/>
          <w:szCs w:val="22"/>
          <w:lang w:val="hr-HR"/>
        </w:rPr>
        <w:t>OPĆINSKI SUD U NOVOM ZAGREBU</w:t>
      </w:r>
    </w:p>
    <w:p w:rsidRDefault="00210A50" w:rsidP="00992DA6" w:rsidR="00210A50" w:rsidRPr="005E1F66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5E1F66">
        <w:rPr>
          <w:sz w:val="22"/>
          <w:szCs w:val="22"/>
          <w:lang w:val="hr-HR"/>
        </w:rPr>
        <w:t>Turinina 3</w:t>
      </w:r>
    </w:p>
    <w:p w:rsidRDefault="00210A50" w:rsidP="00992DA6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98577B" w:rsidP="0098577B" w:rsidR="0098577B" w:rsidRPr="000850E4">
      <w:pPr>
        <w:tabs>
          <w:tab w:pos="1418" w:val="right"/>
          <w:tab w:pos="1701" w:val="left"/>
        </w:tabs>
        <w:jc w:val="both"/>
        <w:outlineLvl w:val="0"/>
        <w:rPr>
          <w:sz w:val="24"/>
          <w:lang w:val="hr-HR"/>
        </w:rPr>
      </w:pPr>
      <w:r w:rsidRPr="000850E4">
        <w:rPr>
          <w:sz w:val="24"/>
          <w:lang w:val="hr-HR"/>
        </w:rPr>
        <w:t>STEČAJNI PREDMET :</w:t>
      </w:r>
    </w:p>
    <w:p w:rsidRDefault="0098577B" w:rsidP="0098577B" w:rsidR="0098577B" w:rsidRPr="000850E4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  <w:r w:rsidRPr="000850E4">
        <w:rPr>
          <w:sz w:val="24"/>
          <w:lang w:val="hr-HR"/>
        </w:rPr>
        <w:t>POTROŠAČ:</w:t>
      </w:r>
      <w:r w:rsidRPr="000850E4">
        <w:rPr>
          <w:sz w:val="24"/>
          <w:lang w:val="hr-HR"/>
        </w:rPr>
        <w:tab/>
      </w:r>
      <w:r w:rsidR="00D04643">
        <w:rPr>
          <w:sz w:val="24"/>
          <w:lang w:val="hr-HR"/>
        </w:rPr>
        <w:t>Mato Galić iz Zagreba, Sv. Mateja 60</w:t>
      </w: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  <w:r w:rsidRPr="000850E4">
        <w:rPr>
          <w:sz w:val="24"/>
          <w:lang w:val="hr-HR"/>
        </w:rPr>
        <w:tab/>
        <w:t xml:space="preserve">(OIB: </w:t>
      </w:r>
      <w:r w:rsidR="00D04643">
        <w:rPr>
          <w:sz w:val="24"/>
          <w:lang w:val="hr-HR"/>
        </w:rPr>
        <w:t>03294338472</w:t>
      </w:r>
      <w:r w:rsidRPr="000850E4">
        <w:rPr>
          <w:sz w:val="24"/>
          <w:lang w:val="hr-HR"/>
        </w:rPr>
        <w:t>)</w:t>
      </w: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</w:p>
    <w:p w:rsidRDefault="0098577B" w:rsidP="0098577B" w:rsidR="0098577B" w:rsidRPr="000850E4">
      <w:pPr>
        <w:tabs>
          <w:tab w:pos="1701" w:val="left"/>
        </w:tabs>
        <w:jc w:val="both"/>
        <w:rPr>
          <w:sz w:val="24"/>
          <w:lang w:val="hr-HR"/>
        </w:rPr>
      </w:pPr>
      <w:r w:rsidRPr="000850E4">
        <w:rPr>
          <w:sz w:val="24"/>
          <w:lang w:val="hr-HR"/>
        </w:rPr>
        <w:t>RADI:</w:t>
      </w:r>
      <w:r w:rsidRPr="000850E4">
        <w:rPr>
          <w:sz w:val="24"/>
          <w:lang w:val="hr-HR"/>
        </w:rPr>
        <w:tab/>
        <w:t>stečaja potrošača</w:t>
      </w:r>
    </w:p>
    <w:p w:rsidRDefault="0098577B" w:rsidP="0098577B" w:rsidR="0098577B" w:rsidRPr="000850E4">
      <w:pPr>
        <w:pStyle w:val="Normal12pt"/>
        <w:rPr>
          <w:b w:val="false"/>
        </w:rPr>
      </w:pPr>
    </w:p>
    <w:p w:rsidRDefault="00210A50" w:rsidP="00992DA6" w:rsidR="00210A50" w:rsidRPr="005E1F66">
      <w:pPr>
        <w:pStyle w:val="Normal12pt"/>
        <w:rPr>
          <w:b w:val="false"/>
        </w:rPr>
      </w:pPr>
    </w:p>
    <w:p w:rsidRDefault="00210A50" w:rsidP="00992DA6" w:rsidR="00210A50" w:rsidRPr="005E1F66">
      <w:pPr>
        <w:pStyle w:val="Normal12pt"/>
        <w:rPr>
          <w:b w:val="false"/>
        </w:rPr>
      </w:pPr>
    </w:p>
    <w:p w:rsidRDefault="00DD327D" w:rsidP="00992DA6" w:rsidR="00210A50" w:rsidRPr="005E1F66">
      <w:pPr>
        <w:pStyle w:val="Normal12pt"/>
        <w:jc w:val="center"/>
        <w:rPr>
          <w:b w:val="false"/>
        </w:rPr>
      </w:pPr>
      <w:r>
        <w:rPr>
          <w:b w:val="false"/>
        </w:rPr>
        <w:t>Z A K L J U Č A K</w:t>
      </w:r>
    </w:p>
    <w:p w:rsidRDefault="00210A50" w:rsidP="00992DA6" w:rsidR="00210A50" w:rsidRPr="005E1F66">
      <w:pPr>
        <w:pStyle w:val="Normal12pt"/>
        <w:rPr>
          <w:b w:val="false"/>
        </w:rPr>
      </w:pPr>
    </w:p>
    <w:p w:rsidRDefault="00210A50" w:rsidP="00992DA6" w:rsidR="00210A50" w:rsidRPr="005E1F66">
      <w:pPr>
        <w:pStyle w:val="Normal12pt"/>
        <w:rPr>
          <w:b w:val="false"/>
        </w:rPr>
      </w:pPr>
    </w:p>
    <w:p w:rsidRDefault="00210A50" w:rsidP="0098577B" w:rsidR="00210A50" w:rsidRPr="005E1F66">
      <w:pPr>
        <w:tabs>
          <w:tab w:pos="1418" w:val="right"/>
          <w:tab w:pos="1701" w:val="left"/>
        </w:tabs>
        <w:ind w:firstLine="1134"/>
        <w:jc w:val="both"/>
        <w:rPr>
          <w:sz w:val="24"/>
          <w:szCs w:val="24"/>
          <w:lang w:val="hr-HR"/>
        </w:rPr>
      </w:pPr>
      <w:r w:rsidRPr="005E1F66">
        <w:rPr>
          <w:sz w:val="24"/>
          <w:szCs w:val="24"/>
          <w:lang w:val="hr-HR"/>
        </w:rPr>
        <w:t xml:space="preserve">Zbog </w:t>
      </w:r>
      <w:r w:rsidR="0098577B">
        <w:rPr>
          <w:sz w:val="24"/>
          <w:szCs w:val="24"/>
          <w:lang w:val="hr-HR"/>
        </w:rPr>
        <w:t>odlaska suca na novu dužnost</w:t>
      </w:r>
      <w:r w:rsidRPr="005E1F66">
        <w:rPr>
          <w:sz w:val="24"/>
          <w:szCs w:val="24"/>
          <w:lang w:val="hr-HR"/>
        </w:rPr>
        <w:t xml:space="preserve">, </w:t>
      </w:r>
      <w:r w:rsidR="0016767C">
        <w:rPr>
          <w:sz w:val="24"/>
          <w:szCs w:val="24"/>
          <w:lang w:val="hr-HR"/>
        </w:rPr>
        <w:t xml:space="preserve">pripremno </w:t>
      </w:r>
      <w:r w:rsidRPr="005E1F66">
        <w:rPr>
          <w:sz w:val="24"/>
          <w:szCs w:val="24"/>
          <w:lang w:val="hr-HR"/>
        </w:rPr>
        <w:t xml:space="preserve">ročište određeno za dan </w:t>
      </w:r>
      <w:r w:rsidR="00D04643">
        <w:rPr>
          <w:sz w:val="24"/>
          <w:szCs w:val="24"/>
          <w:lang w:val="hr-HR"/>
        </w:rPr>
        <w:t>19</w:t>
      </w:r>
      <w:r w:rsidR="0098577B">
        <w:rPr>
          <w:sz w:val="24"/>
          <w:szCs w:val="24"/>
          <w:lang w:val="hr-HR"/>
        </w:rPr>
        <w:t>. prosinca 2017.</w:t>
      </w:r>
      <w:r w:rsidRPr="005E1F66">
        <w:rPr>
          <w:sz w:val="24"/>
          <w:szCs w:val="24"/>
          <w:lang w:val="hr-HR"/>
        </w:rPr>
        <w:t xml:space="preserve"> godine u </w:t>
      </w:r>
      <w:r w:rsidR="0098577B">
        <w:rPr>
          <w:sz w:val="24"/>
          <w:szCs w:val="24"/>
          <w:lang w:val="hr-HR"/>
        </w:rPr>
        <w:t>12,00</w:t>
      </w:r>
      <w:r w:rsidRPr="005E1F66">
        <w:rPr>
          <w:sz w:val="24"/>
          <w:szCs w:val="24"/>
          <w:lang w:val="hr-HR"/>
        </w:rPr>
        <w:t xml:space="preserve"> sati, </w:t>
      </w:r>
      <w:r w:rsidR="0098577B">
        <w:rPr>
          <w:sz w:val="24"/>
          <w:szCs w:val="24"/>
          <w:lang w:val="hr-HR"/>
        </w:rPr>
        <w:t>neće se održati.</w:t>
      </w:r>
    </w:p>
    <w:p w:rsidRDefault="00210A50" w:rsidR="00210A50" w:rsidRPr="005E1F6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210A50" w:rsidP="00640C6B" w:rsidR="00210A50" w:rsidRPr="005E1F66">
      <w:pPr>
        <w:jc w:val="both"/>
        <w:rPr>
          <w:sz w:val="24"/>
          <w:lang w:val="hr-HR"/>
        </w:rPr>
      </w:pPr>
    </w:p>
    <w:p w:rsidRDefault="00210A50" w:rsidP="00CD46F8" w:rsidR="00210A50" w:rsidRPr="005E1F66">
      <w:pPr>
        <w:ind w:firstLine="1134"/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 xml:space="preserve">U Zagrebu, dana </w:t>
      </w:r>
      <w:r w:rsidR="007851F6">
        <w:rPr>
          <w:sz w:val="24"/>
          <w:lang w:val="hr-HR"/>
        </w:rPr>
        <w:t>27. studenog 2017.</w:t>
      </w:r>
      <w:r w:rsidRPr="005E1F66">
        <w:rPr>
          <w:sz w:val="24"/>
          <w:lang w:val="hr-HR"/>
        </w:rPr>
        <w:t xml:space="preserve"> godine.</w:t>
      </w: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ab/>
        <w:t>Sudac:</w:t>
      </w:r>
    </w:p>
    <w:p w:rsidRDefault="00210A50" w:rsidR="00210A50" w:rsidRPr="005E1F66">
      <w:pPr>
        <w:jc w:val="both"/>
        <w:rPr>
          <w:lang w:val="hr-HR"/>
        </w:rPr>
      </w:pPr>
    </w:p>
    <w:p w:rsidRDefault="00210A50" w:rsidR="00210A50" w:rsidRPr="005E1F66">
      <w:pPr>
        <w:jc w:val="both"/>
        <w:rPr>
          <w:lang w:val="hr-HR"/>
        </w:rPr>
      </w:pP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ab/>
        <w:t>Robert Jambor, v.r.</w:t>
      </w: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</w:p>
    <w:p w:rsidRDefault="00210A50" w:rsidR="00210A50" w:rsidRPr="005E1F66">
      <w:pPr>
        <w:tabs>
          <w:tab w:pos="6237" w:val="left"/>
        </w:tabs>
        <w:jc w:val="both"/>
        <w:rPr>
          <w:sz w:val="24"/>
          <w:lang w:val="hr-HR"/>
        </w:rPr>
      </w:pPr>
    </w:p>
    <w:p w:rsidRDefault="00210A50" w:rsidR="00210A50" w:rsidRPr="005E1F66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5E1F66">
        <w:rPr>
          <w:bCs/>
          <w:sz w:val="24"/>
          <w:lang w:val="hr-HR"/>
        </w:rPr>
        <w:t>UPUTA O PRAVNOM LIJEKU :</w:t>
      </w:r>
    </w:p>
    <w:p w:rsidRDefault="007851F6" w:rsidP="007851F6" w:rsidR="007851F6" w:rsidRPr="00BE3091">
      <w:pPr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5. st" w:name="ProductID"/>
        </w:smartTagPr>
        <w:r w:rsidRPr="00BE3091">
          <w:rPr>
            <w:sz w:val="24"/>
            <w:lang w:val="hr-HR"/>
          </w:rPr>
          <w:t>27. st</w:t>
        </w:r>
      </w:smartTag>
      <w:r w:rsidRPr="00BE3091">
        <w:rPr>
          <w:sz w:val="24"/>
          <w:lang w:val="hr-HR"/>
        </w:rPr>
        <w:t>. 7. ZOSP).</w:t>
      </w: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bCs/>
          <w:sz w:val="24"/>
          <w:lang w:val="hr-HR"/>
        </w:rPr>
      </w:pPr>
      <w:r w:rsidRPr="005E1F66">
        <w:rPr>
          <w:bCs/>
          <w:sz w:val="24"/>
          <w:lang w:val="hr-HR"/>
        </w:rPr>
        <w:t>DNA:</w:t>
      </w:r>
    </w:p>
    <w:p w:rsidRDefault="00210A50" w:rsidP="007851F6" w:rsidR="00210A50" w:rsidRPr="005E1F66">
      <w:pPr>
        <w:jc w:val="both"/>
        <w:rPr>
          <w:sz w:val="24"/>
          <w:lang w:val="hr-HR"/>
        </w:rPr>
      </w:pPr>
      <w:r w:rsidRPr="005E1F66">
        <w:rPr>
          <w:sz w:val="24"/>
          <w:lang w:val="hr-HR"/>
        </w:rPr>
        <w:t xml:space="preserve">1. </w:t>
      </w:r>
      <w:r w:rsidR="0098577B">
        <w:rPr>
          <w:sz w:val="24"/>
          <w:lang w:val="hr-HR"/>
        </w:rPr>
        <w:t>potrošač</w:t>
      </w:r>
    </w:p>
    <w:p w:rsidRDefault="007851F6" w:rsidP="007851F6" w:rsidR="007851F6" w:rsidRPr="00FC274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>2. VIPnet d.o.o.</w:t>
      </w:r>
    </w:p>
    <w:p w:rsidRDefault="007851F6" w:rsidP="007851F6" w:rsidR="007851F6" w:rsidRPr="00FC274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>3</w:t>
      </w:r>
      <w:r w:rsidRPr="00FC274F">
        <w:rPr>
          <w:sz w:val="24"/>
          <w:lang w:val="hr-HR"/>
        </w:rPr>
        <w:t>. Zagrebač</w:t>
      </w:r>
      <w:r>
        <w:rPr>
          <w:sz w:val="24"/>
          <w:lang w:val="hr-HR"/>
        </w:rPr>
        <w:t>ki holding d.o.o., Podružnica Zagrebparking</w:t>
      </w:r>
    </w:p>
    <w:p w:rsidRDefault="007851F6" w:rsidP="007851F6" w:rsidR="007851F6" w:rsidRPr="00FC274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>4. Euroherc osiguranje d.d.</w:t>
      </w:r>
    </w:p>
    <w:p w:rsidRDefault="007851F6" w:rsidP="007851F6" w:rsidR="007851F6" w:rsidRPr="00FC274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>5. B2 Kapital d.o.o.</w:t>
      </w:r>
    </w:p>
    <w:p w:rsidRDefault="007851F6" w:rsidP="007851F6" w:rsidR="007851F6">
      <w:pPr>
        <w:tabs>
          <w:tab w:pos="426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6. pun. Sonja Šoštar, odvj </w:t>
      </w:r>
    </w:p>
    <w:p w:rsidRDefault="007851F6" w:rsidP="007851F6" w:rsidR="007851F6">
      <w:pPr>
        <w:tabs>
          <w:tab w:pos="426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(za EOS Matrix d.o.o.) </w:t>
      </w:r>
    </w:p>
    <w:p w:rsidRDefault="007851F6" w:rsidP="007851F6" w:rsidR="007851F6" w:rsidRPr="00FC274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>7. Croatia osiguranje d.d.</w:t>
      </w:r>
    </w:p>
    <w:p w:rsidRDefault="007851F6" w:rsidP="007851F6" w:rsidR="007851F6" w:rsidRPr="00FC274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>8. Financijska agencija</w:t>
      </w: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both"/>
        <w:rPr>
          <w:sz w:val="24"/>
          <w:lang w:val="hr-HR"/>
        </w:rPr>
      </w:pPr>
    </w:p>
    <w:p w:rsidRDefault="00210A50" w:rsidR="00210A50" w:rsidRPr="005E1F66">
      <w:pPr>
        <w:jc w:val="center"/>
        <w:rPr>
          <w:sz w:val="24"/>
          <w:lang w:val="hr-HR"/>
        </w:rPr>
      </w:pPr>
      <w:r w:rsidRPr="005E1F66">
        <w:rPr>
          <w:sz w:val="24"/>
          <w:lang w:val="hr-HR"/>
        </w:rPr>
        <w:t>Za točnost otpravka – ovlaštena službenica</w:t>
      </w:r>
    </w:p>
    <w:p w:rsidRDefault="00210A50" w:rsidP="00DD327D" w:rsidR="00210A50" w:rsidRPr="00DD327D">
      <w:pPr>
        <w:jc w:val="center"/>
        <w:rPr>
          <w:sz w:val="24"/>
          <w:lang w:val="hr-HR"/>
        </w:rPr>
      </w:pPr>
      <w:r w:rsidRPr="005E1F66">
        <w:rPr>
          <w:sz w:val="24"/>
          <w:lang w:val="hr-HR"/>
        </w:rPr>
        <w:t>Kristina Marković</w:t>
      </w:r>
    </w:p>
    <w:sectPr w:rsidSect="00E36288" w:rsidR="00210A50" w:rsidRPr="00DD327D">
      <w:headerReference w:type="even" r:id="rId10"/>
      <w:headerReference w:type="default" r:id="rId11"/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3FA" w:rsidR="00E723FA">
      <w:r>
        <w:separator/>
      </w:r>
    </w:p>
  </w:endnote>
  <w:endnote w:id="0" w:type="continuationSeparator">
    <w:p w:rsidRDefault="00E723FA" w:rsidR="00E72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3FA" w:rsidR="00E723FA">
      <w:r>
        <w:separator/>
      </w:r>
    </w:p>
  </w:footnote>
  <w:footnote w:id="0" w:type="continuationSeparator">
    <w:p w:rsidRDefault="00E723FA" w:rsidR="00E723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50" w:rsidR="00210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A50" w:rsidR="00210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50" w:rsidR="00210A50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7851F6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210A50" w:rsidR="00210A50">
    <w:pPr>
      <w:pStyle w:val="Zaglavlje"/>
      <w:jc w:val="right"/>
      <w:rPr>
        <w:sz w:val="24"/>
        <w:lang w:val="hr-HR"/>
      </w:rPr>
    </w:pPr>
  </w:p>
  <w:p w:rsidRDefault="00210A50" w:rsidR="00210A50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R1-_________</w:t>
    </w:r>
  </w:p>
  <w:p w:rsidRDefault="00210A50" w:rsidR="00210A50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C856363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D6783CE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287C9AB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E146E3B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61A08BC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DD627C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8F48300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2872F8D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C425C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0A836D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143B8E"/>
    <w:rsid w:val="0015695E"/>
    <w:rsid w:val="0016767C"/>
    <w:rsid w:val="00210A50"/>
    <w:rsid w:val="002B5026"/>
    <w:rsid w:val="002D6674"/>
    <w:rsid w:val="003224DD"/>
    <w:rsid w:val="003E1328"/>
    <w:rsid w:val="00443B85"/>
    <w:rsid w:val="00511A9F"/>
    <w:rsid w:val="005E1F66"/>
    <w:rsid w:val="006104F3"/>
    <w:rsid w:val="0063771B"/>
    <w:rsid w:val="00640C6B"/>
    <w:rsid w:val="00654358"/>
    <w:rsid w:val="00692616"/>
    <w:rsid w:val="007851F6"/>
    <w:rsid w:val="00835ADF"/>
    <w:rsid w:val="00895E1E"/>
    <w:rsid w:val="00916BC8"/>
    <w:rsid w:val="0098577B"/>
    <w:rsid w:val="00992DA6"/>
    <w:rsid w:val="00AC18F0"/>
    <w:rsid w:val="00B6356F"/>
    <w:rsid w:val="00BB57D5"/>
    <w:rsid w:val="00C22F20"/>
    <w:rsid w:val="00C275F9"/>
    <w:rsid w:val="00C668EF"/>
    <w:rsid w:val="00C93EC9"/>
    <w:rsid w:val="00CA533C"/>
    <w:rsid w:val="00CB31C1"/>
    <w:rsid w:val="00CD1516"/>
    <w:rsid w:val="00CD46F8"/>
    <w:rsid w:val="00D04643"/>
    <w:rsid w:val="00D93FD6"/>
    <w:rsid w:val="00DD327D"/>
    <w:rsid w:val="00E36288"/>
    <w:rsid w:val="00E723FA"/>
    <w:rsid w:val="00FA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8E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6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BC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8E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6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BC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887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172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Sp-37/2017</izvorni_sadrzaj>
    <derivirana_varijabla naziv="DomainObject.Predmet.OznakaBroj_1">Sp-37/2017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Galić</izvorni_sadrzaj>
    <derivirana_varijabla naziv="DomainObject.Predmet.StrankaFormated_1">  Mato Galić</derivirana_varijabla>
  </DomainObject.Predmet.StrankaFormated>
  <DomainObject.Predmet.StrankaFormatedOIB>
    <izvorni_sadrzaj>  Mato Galić, OIB 03294338472</izvorni_sadrzaj>
    <derivirana_varijabla naziv="DomainObject.Predmet.StrankaFormatedOIB_1">  Mato Galić, OIB 03294338472</derivirana_varijabla>
  </DomainObject.Predmet.StrankaFormatedOIB>
  <DomainObject.Predmet.StrankaFormatedWithAdress>
    <izvorni_sadrzaj> Mato Galić, Sv. Mateja 60, 10000 Zagreb</izvorni_sadrzaj>
    <derivirana_varijabla naziv="DomainObject.Predmet.StrankaFormatedWithAdress_1"> Mato Galić, Sv. Mateja 60, 10000 Zagreb</derivirana_varijabla>
  </DomainObject.Predmet.StrankaFormatedWithAdress>
  <DomainObject.Predmet.StrankaFormatedWithAdressOIB>
    <izvorni_sadrzaj> Mato Galić, OIB 03294338472, Sv. Mateja 60, 10000 Zagreb</izvorni_sadrzaj>
    <derivirana_varijabla naziv="DomainObject.Predmet.StrankaFormatedWithAdressOIB_1"> Mato Galić, OIB 03294338472, Sv. Mateja 60, 10000 Zagreb</derivirana_varijabla>
  </DomainObject.Predmet.StrankaFormatedWithAdressOIB>
  <DomainObject.Predmet.StrankaWithAdress>
    <izvorni_sadrzaj>Mato Galić Sv. Mateja 60,10000 Zagreb</izvorni_sadrzaj>
    <derivirana_varijabla naziv="DomainObject.Predmet.StrankaWithAdress_1">Mato Galić Sv. Mateja 60,10000 Zagreb</derivirana_varijabla>
  </DomainObject.Predmet.StrankaWithAdress>
  <DomainObject.Predmet.StrankaWithAdressOIB>
    <izvorni_sadrzaj>Mato Galić, OIB 03294338472, Sv. Mateja 60,10000 Zagreb</izvorni_sadrzaj>
    <derivirana_varijabla naziv="DomainObject.Predmet.StrankaWithAdressOIB_1">Mato Galić, OIB 03294338472, Sv. Mateja 60,10000 Zagreb</derivirana_varijabla>
  </DomainObject.Predmet.StrankaWithAdressOIB>
  <DomainObject.Predmet.StrankaNazivFormated>
    <izvorni_sadrzaj>Mato Galić</izvorni_sadrzaj>
    <derivirana_varijabla naziv="DomainObject.Predmet.StrankaNazivFormated_1">Mato Galić</derivirana_varijabla>
  </DomainObject.Predmet.StrankaNazivFormated>
  <DomainObject.Predmet.StrankaNazivFormatedOIB>
    <izvorni_sadrzaj>Mato Galić, OIB 03294338472</izvorni_sadrzaj>
    <derivirana_varijabla naziv="DomainObject.Predmet.StrankaNazivFormatedOIB_1">Mato Galić, OIB 03294338472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Mato Galić</item>
    </izvorni_sadrzaj>
    <derivirana_varijabla naziv="DomainObject.Predmet.StrankaListFormated_1">
      <item>Mato Galić</item>
    </derivirana_varijabla>
  </DomainObject.Predmet.StrankaListFormated>
  <DomainObject.Predmet.StrankaListFormatedOIB>
    <izvorni_sadrzaj>
      <item>Mato Galić, OIB 03294338472</item>
    </izvorni_sadrzaj>
    <derivirana_varijabla naziv="DomainObject.Predmet.StrankaListFormatedOIB_1">
      <item>Mato Galić, OIB 03294338472</item>
    </derivirana_varijabla>
  </DomainObject.Predmet.StrankaListFormatedOIB>
  <DomainObject.Predmet.StrankaListFormatedWithAdress>
    <izvorni_sadrzaj>
      <item>Mato Galić, Sv. Mateja 60, 10000 Zagreb</item>
    </izvorni_sadrzaj>
    <derivirana_varijabla naziv="DomainObject.Predmet.StrankaListFormatedWithAdress_1">
      <item>Mato Galić, Sv. Mateja 60, 10000 Zagreb</item>
    </derivirana_varijabla>
  </DomainObject.Predmet.StrankaListFormatedWithAdress>
  <DomainObject.Predmet.StrankaListFormatedWithAdressOIB>
    <izvorni_sadrzaj>
      <item>Mato Galić, OIB 03294338472, Sv. Mateja 60, 10000 Zagreb</item>
    </izvorni_sadrzaj>
    <derivirana_varijabla naziv="DomainObject.Predmet.StrankaListFormatedWithAdressOIB_1">
      <item>Mato Galić, OIB 03294338472, Sv. Mateja 60, 10000 Zagreb</item>
    </derivirana_varijabla>
  </DomainObject.Predmet.StrankaListFormatedWithAdressOIB>
  <DomainObject.Predmet.StrankaListNazivFormated>
    <izvorni_sadrzaj>
      <item>Mato Galić</item>
    </izvorni_sadrzaj>
    <derivirana_varijabla naziv="DomainObject.Predmet.StrankaListNazivFormated_1">
      <item>Mato Galić</item>
    </derivirana_varijabla>
  </DomainObject.Predmet.StrankaListNazivFormated>
  <DomainObject.Predmet.StrankaListNazivFormatedOIB>
    <izvorni_sadrzaj>
      <item>Mato Galić, OIB 03294338472</item>
    </izvorni_sadrzaj>
    <derivirana_varijabla naziv="DomainObject.Predmet.StrankaListNazivFormatedOIB_1">
      <item>Mato Galić, OIB 03294338472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Galić</izvorni_sadrzaj>
    <derivirana_varijabla naziv="DomainObject.Predmet.StrankaIDrugi_1">Mato Galić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Mato Galić, OIB 03294338472, Sv. Mateja 60, 10000 Zagreb</izvorni_sadrzaj>
    <derivirana_varijabla naziv="DomainObject.Predmet.StrankaIDrugiAdressOIB_1">Mato Galić, OIB 03294338472, Sv. Mateja 60,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Galić</item>
    </izvorni_sadrzaj>
    <derivirana_varijabla naziv="DomainObject.Predmet.SudioniciListNaziv_1">
      <item>Mato Galić</item>
    </derivirana_varijabla>
  </DomainObject.Predmet.SudioniciListNaziv>
  <DomainObject.Predmet.SudioniciListAdressOIB>
    <izvorni_sadrzaj>
      <item>Mato Galić, OIB 03294338472, Sv. Mateja 60,10000 Zagreb</item>
    </izvorni_sadrzaj>
    <derivirana_varijabla naziv="DomainObject.Predmet.SudioniciListAdressOIB_1">
      <item>Mato Galić, OIB 03294338472, Sv. Mateja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03294338472</item>
    </izvorni_sadrzaj>
    <derivirana_varijabla naziv="DomainObject.Predmet.SudioniciListNazivOIB_1">
      <item>, OIB 03294338472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1</properties:Pages>
  <properties:Words>130</properties:Words>
  <properties:Characters>678</properties:Characters>
  <properties:Lines>49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2017-11-17T09:30:00Z</dcterms:created>
  <dc:creator>Robert J</dc:creator>
  <cp:lastModifiedBy>Kristina Marković</cp:lastModifiedBy>
  <cp:lastPrinted>2004-06-06T17:43:00Z</cp:lastPrinted>
  <dcterms:modified xmlns:xsi="http://www.w3.org/2001/XMLSchema-instance" xsi:type="dcterms:W3CDTF">2017-11-27T11:35:00Z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