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883e" w14:paraId="e70883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>STARE HIŽE  d.o.o. Lekenik, Gornji Vukojevac bb , OIB: 43816298534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>STARE HIŽE  d.o.o. Lekenik, Gornji Vukojevac bb , OIB: 43816298534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>Ivan Prpić, Zagreb, Hruševečka ulica 11, OIB: 16795120342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>STARE HIŽE  d.o.o. Lekenik, Gornji Vukojevac bb , OIB: 43816298534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8027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71</w:t>
    </w:r>
    <w:r w:rsidR="009504F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  <w:r w:rsidR="0048027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95955"/>
    <w:rsid w:val="001C039E"/>
    <w:rsid w:val="00202AC3"/>
    <w:rsid w:val="0028100C"/>
    <w:rsid w:val="00296AC5"/>
    <w:rsid w:val="002D1E87"/>
    <w:rsid w:val="00335D0B"/>
    <w:rsid w:val="00341B8E"/>
    <w:rsid w:val="003B3F52"/>
    <w:rsid w:val="004126FE"/>
    <w:rsid w:val="00422CE0"/>
    <w:rsid w:val="0042487C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10099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024FA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10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0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00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00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00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10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0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0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00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7169</izvorni_sadrzaj>
    <derivirana_varijabla naziv="DomainObject.Predmet.Broj_1">7169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St-7169/2015</izvorni_sadrzaj>
    <derivirana_varijabla naziv="DomainObject.Predmet.OznakaBroj_1">St-7169/2015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STARE HIŽE d.o.o.</izvorni_sadrzaj>
    <derivirana_varijabla naziv="DomainObject.Predmet.ProtustrankaFormated_1">  STARE HIŽE d.o.o.</derivirana_varijabla>
  </DomainObject.Predmet.ProtustrankaFormated>
  <DomainObject.Predmet.ProtustrankaFormatedOIB>
    <izvorni_sadrzaj>  STARE HIŽE d.o.o., OIB 43816298534</izvorni_sadrzaj>
    <derivirana_varijabla naziv="DomainObject.Predmet.ProtustrankaFormatedOIB_1">  STARE HIŽE d.o.o., OIB 43816298534</derivirana_varijabla>
  </DomainObject.Predmet.ProtustrankaFormatedOIB>
  <DomainObject.Predmet.ProtustrankaFormatedWithAdress>
    <izvorni_sadrzaj> STARE HIŽE d.o.o., Gornji Vukojevac/bb, 44272 Lekenik</izvorni_sadrzaj>
    <derivirana_varijabla naziv="DomainObject.Predmet.ProtustrankaFormatedWithAdress_1"> STARE HIŽE d.o.o., Gornji Vukojevac/bb, 44272 Lekenik</derivirana_varijabla>
  </DomainObject.Predmet.ProtustrankaFormatedWithAdress>
  <DomainObject.Predmet.ProtustrankaFormatedWithAdressOIB>
    <izvorni_sadrzaj> STARE HIŽE d.o.o., OIB 43816298534, Gornji Vukojevac/bb, 44272 Lekenik</izvorni_sadrzaj>
    <derivirana_varijabla naziv="DomainObject.Predmet.ProtustrankaFormatedWithAdressOIB_1"> STARE HIŽE d.o.o., OIB 43816298534, Gornji Vukojevac/bb, 44272 Lekenik</derivirana_varijabla>
  </DomainObject.Predmet.ProtustrankaFormatedWithAdressOIB>
  <DomainObject.Predmet.ProtustrankaWithAdress>
    <izvorni_sadrzaj>STARE HIŽE d.o.o. Gornji Vukojevac/bb, 44272 Lekenik</izvorni_sadrzaj>
    <derivirana_varijabla naziv="DomainObject.Predmet.ProtustrankaWithAdress_1">STARE HIŽE d.o.o. Gornji Vukojevac/bb, 44272 Lekenik</derivirana_varijabla>
  </DomainObject.Predmet.ProtustrankaWithAdress>
  <DomainObject.Predmet.ProtustrankaWithAdressOIB>
    <izvorni_sadrzaj>STARE HIŽE d.o.o., OIB 43816298534, Gornji Vukojevac/bb, 44272 Lekenik</izvorni_sadrzaj>
    <derivirana_varijabla naziv="DomainObject.Predmet.ProtustrankaWithAdressOIB_1">STARE HIŽE d.o.o., OIB 43816298534, Gornji Vukojevac/bb, 44272 Lekenik</derivirana_varijabla>
  </DomainObject.Predmet.ProtustrankaWithAdressOIB>
  <DomainObject.Predmet.ProtustrankaNazivFormated>
    <izvorni_sadrzaj>STARE HIŽE d.o.o.</izvorni_sadrzaj>
    <derivirana_varijabla naziv="DomainObject.Predmet.ProtustrankaNazivFormated_1">STARE HIŽE d.o.o.</derivirana_varijabla>
  </DomainObject.Predmet.ProtustrankaNazivFormated>
  <DomainObject.Predmet.ProtustrankaNazivFormatedOIB>
    <izvorni_sadrzaj>STARE HIŽE d.o.o., OIB 43816298534</izvorni_sadrzaj>
    <derivirana_varijabla naziv="DomainObject.Predmet.ProtustrankaNazivFormatedOIB_1">STARE HIŽE d.o.o., OIB 43816298534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STARE HIŽE d.o.o.</item>
    </izvorni_sadrzaj>
    <derivirana_varijabla naziv="DomainObject.Predmet.ProtuStrankaListFormated_1">
      <item>STARE HIŽE d.o.o.</item>
    </derivirana_varijabla>
  </DomainObject.Predmet.ProtuStrankaListFormated>
  <DomainObject.Predmet.ProtuStrankaListFormatedOIB>
    <izvorni_sadrzaj>
      <item>STARE HIŽE d.o.o., OIB 43816298534</item>
    </izvorni_sadrzaj>
    <derivirana_varijabla naziv="DomainObject.Predmet.ProtuStrankaListFormatedOIB_1">
      <item>STARE HIŽE d.o.o., OIB 43816298534</item>
    </derivirana_varijabla>
  </DomainObject.Predmet.ProtuStrankaListFormatedOIB>
  <DomainObject.Predmet.ProtuStrankaListFormatedWithAdress>
    <izvorni_sadrzaj>
      <item>STARE HIŽE d.o.o., Gornji Vukojevac/bb, 44272 Lekenik</item>
    </izvorni_sadrzaj>
    <derivirana_varijabla naziv="DomainObject.Predmet.ProtuStrankaListFormatedWithAdress_1">
      <item>STARE HIŽE d.o.o., Gornji Vukojevac/bb, 44272 Lekenik</item>
    </derivirana_varijabla>
  </DomainObject.Predmet.ProtuStrankaListFormatedWithAdress>
  <DomainObject.Predmet.ProtuStrankaListFormatedWithAdressOIB>
    <izvorni_sadrzaj>
      <item>STARE HIŽE d.o.o., OIB 43816298534, Gornji Vukojevac/bb, 44272 Lekenik</item>
    </izvorni_sadrzaj>
    <derivirana_varijabla naziv="DomainObject.Predmet.ProtuStrankaListFormatedWithAdressOIB_1">
      <item>STARE HIŽE d.o.o., OIB 43816298534, Gornji Vukojevac/bb, 44272 Lekenik</item>
    </derivirana_varijabla>
  </DomainObject.Predmet.ProtuStrankaListFormatedWithAdressOIB>
  <DomainObject.Predmet.ProtuStrankaListNazivFormated>
    <izvorni_sadrzaj>
      <item>STARE HIŽE d.o.o.</item>
    </izvorni_sadrzaj>
    <derivirana_varijabla naziv="DomainObject.Predmet.ProtuStrankaListNazivFormated_1">
      <item>STARE HIŽE d.o.o.</item>
    </derivirana_varijabla>
  </DomainObject.Predmet.ProtuStrankaListNazivFormated>
  <DomainObject.Predmet.ProtuStrankaListNazivFormatedOIB>
    <izvorni_sadrzaj>
      <item>STARE HIŽE d.o.o., OIB 43816298534</item>
    </izvorni_sadrzaj>
    <derivirana_varijabla naziv="DomainObject.Predmet.ProtuStrankaListNazivFormatedOIB_1">
      <item>STARE HIŽE d.o.o., OIB 43816298534</item>
    </derivirana_varijabla>
  </DomainObject.Predmet.ProtuStrankaListNazivFormatedOIB>
  <DomainObject.Predmet.OstaliListFormated>
    <izvorni_sadrzaj>
      <item>IVAN ILIĆ</item>
      <item>DAMIR HORVAT</item>
    </izvorni_sadrzaj>
    <derivirana_varijabla naziv="DomainObject.Predmet.OstaliListFormated_1">
      <item>IVAN ILIĆ</item>
      <item>DAMIR HORVAT</item>
    </derivirana_varijabla>
  </DomainObject.Predmet.OstaliListFormated>
  <DomainObject.Predmet.OstaliListFormatedOIB>
    <izvorni_sadrzaj>
      <item>IVAN ILIĆ, OIB 97232468152</item>
      <item>DAMIR HORVAT, OIB 07234923589</item>
    </izvorni_sadrzaj>
    <derivirana_varijabla naziv="DomainObject.Predmet.OstaliListFormatedOIB_1">
      <item>IVAN ILIĆ, OIB 97232468152</item>
      <item>DAMIR HORVAT, OIB 07234923589</item>
    </derivirana_varijabla>
  </DomainObject.Predmet.OstaliListFormatedOIB>
  <DomainObject.Predmet.OstaliListFormatedWithAdress>
    <izvorni_sadrzaj>
      <item>IVAN ILIĆ, Remetinečka cesta 102/c, 10000 Zagreb</item>
      <item>DAMIR HORVAT, Kućan M., Zelena 24, 42000 Varaždin</item>
    </izvorni_sadrzaj>
    <derivirana_varijabla naziv="DomainObject.Predmet.OstaliListFormatedWithAdress_1">
      <item>IVAN ILIĆ, Remetinečka cesta 102/c, 10000 Zagreb</item>
      <item>DAMIR HORVAT, Kućan M., Zelena 24, 42000 Varaždin</item>
    </derivirana_varijabla>
  </DomainObject.Predmet.OstaliListFormatedWithAdress>
  <DomainObject.Predmet.OstaliListFormatedWithAdressOIB>
    <izvorni_sadrzaj>
      <item>IVAN ILIĆ, OIB 97232468152, Remetinečka cesta 102/c, 10000 Zagreb</item>
      <item>DAMIR HORVAT, OIB 07234923589, Kućan M., Zelena 24, 42000 Varaždin</item>
    </izvorni_sadrzaj>
    <derivirana_varijabla naziv="DomainObject.Predmet.OstaliListFormatedWithAdressOIB_1">
      <item>IVAN ILIĆ, OIB 97232468152, Remetinečka cesta 102/c, 10000 Zagreb</item>
      <item>DAMIR HORVAT, OIB 07234923589, Kućan M., Zelena 24, 42000 Varaždin</item>
    </derivirana_varijabla>
  </DomainObject.Predmet.OstaliListFormatedWithAdressOIB>
  <DomainObject.Predmet.OstaliListNazivFormated>
    <izvorni_sadrzaj>
      <item>IVAN ILIĆ</item>
      <item>DAMIR HORVAT</item>
    </izvorni_sadrzaj>
    <derivirana_varijabla naziv="DomainObject.Predmet.OstaliListNazivFormated_1">
      <item>IVAN ILIĆ</item>
      <item>DAMIR HORVAT</item>
    </derivirana_varijabla>
  </DomainObject.Predmet.OstaliListNazivFormated>
  <DomainObject.Predmet.OstaliListNazivFormatedOIB>
    <izvorni_sadrzaj>
      <item>IVAN ILIĆ, OIB 97232468152</item>
      <item>DAMIR HORVAT, OIB 07234923589</item>
    </izvorni_sadrzaj>
    <derivirana_varijabla naziv="DomainObject.Predmet.OstaliListNazivFormatedOIB_1">
      <item>IVAN ILIĆ, OIB 97232468152</item>
      <item>DAMIR HORVAT, OIB 07234923589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STARE HIŽE d.o.o.</izvorni_sadrzaj>
    <derivirana_varijabla naziv="DomainObject.Predmet.ProtustrankaIDrugi_1">STARE HIŽE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STARE HIŽE d.o.o., OIB 43816298534, Gornji Vukojevac/bb, 44272 Lekenik</izvorni_sadrzaj>
    <derivirana_varijabla naziv="DomainObject.Predmet.ProtustrankaIDrugiAdressOIB_1">STARE HIŽE d.o.o., OIB 43816298534, Gornji Vukojevac/bb,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STARE HIŽE d.o.o.</item>
      <item>IVAN ILIĆ</item>
      <item>DAMIR HORVAT</item>
    </izvorni_sadrzaj>
    <derivirana_varijabla naziv="DomainObject.Predmet.SudioniciListNaziv_1">
      <item>FINA Regionalni centar Zagreb</item>
      <item>STARE HIŽE d.o.o.</item>
      <item>IVAN ILIĆ</item>
      <item>DAMIR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STARE HIŽE d.o.o., OIB 43816298534, Gornji Vukojevac/bb,44272 Lekenik</item>
      <item>IVAN ILIĆ, OIB 97232468152, Remetinečka cesta 102/c,10000 Zagreb</item>
      <item>DAMIR HORVAT, OIB 07234923589, Kućan M., Zelena 24,42000 Varaždin</item>
    </izvorni_sadrzaj>
    <derivirana_varijabla naziv="DomainObject.Predmet.SudioniciListAdressOIB_1">
      <item>FINA Regionalni centar Zagreb, OIB 85821130368, Trg svibanjskih žrtava 1995. br. 1,10000 Zagreb</item>
      <item>STARE HIŽE d.o.o., OIB 43816298534, Gornji Vukojevac/bb,44272 Lekenik</item>
      <item>IVAN ILIĆ, OIB 97232468152, Remetinečka cesta 102/c,10000 Zagreb</item>
      <item>DAMIR HORVAT, OIB 07234923589, Kućan M., Zelena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43816298534</item>
      <item>, OIB 97232468152</item>
      <item>, OIB 07234923589</item>
    </izvorni_sadrzaj>
    <derivirana_varijabla naziv="DomainObject.Predmet.SudioniciListNazivOIB_1">
      <item>, OIB 85821130368</item>
      <item>, OIB 43816298534</item>
      <item>, OIB 97232468152</item>
      <item>, OIB 07234923589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2591</properties:Characters>
  <properties:Lines>93</properties:Lines>
  <properties:Paragraphs>33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2016-05-11T07:19:00Z</cp:lastPrinted>
  <dcterms:modified xmlns:xsi="http://www.w3.org/2001/XMLSchema-instance" xsi:type="dcterms:W3CDTF">2016-05-11T07:20:00Z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