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961f" w14:paraId="ced961f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A0FAF">
        <w:rPr>
          <w:sz w:val="24"/>
        </w:rPr>
        <w:t>7226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A0FAF">
        <w:rPr>
          <w:sz w:val="24"/>
        </w:rPr>
        <w:t>5</w:t>
      </w:r>
      <w:proofErr w:type="spellEnd"/>
      <w:r w:rsidR="00C41F65">
        <w:rPr>
          <w:sz w:val="24"/>
        </w:rPr>
        <w:t>-6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85255">
        <w:rPr>
          <w:sz w:val="24"/>
          <w:szCs w:val="24"/>
          <w:lang w:val="pt-BR"/>
        </w:rPr>
        <w:t xml:space="preserve">BOLJI ŽIVOT – DRUŠTVO </w:t>
      </w:r>
      <w:r w:rsidR="00C604FF">
        <w:rPr>
          <w:sz w:val="24"/>
          <w:szCs w:val="24"/>
          <w:lang w:val="pt-BR"/>
        </w:rPr>
        <w:t>ZA PROMICANJE HUMANIZMA, Z</w:t>
      </w:r>
      <w:r w:rsidR="00E85255">
        <w:rPr>
          <w:sz w:val="24"/>
          <w:szCs w:val="24"/>
          <w:lang w:val="pt-BR"/>
        </w:rPr>
        <w:t>agreb,</w:t>
      </w:r>
      <w:r w:rsidR="00C604FF">
        <w:rPr>
          <w:sz w:val="24"/>
          <w:szCs w:val="24"/>
          <w:lang w:val="pt-BR"/>
        </w:rPr>
        <w:t xml:space="preserve"> Hercegovačka 139, OIB: </w:t>
      </w:r>
      <w:r w:rsidR="0000133E">
        <w:rPr>
          <w:sz w:val="24"/>
          <w:szCs w:val="24"/>
          <w:lang w:val="pt-BR"/>
        </w:rPr>
        <w:t>46043326122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C2870">
        <w:rPr>
          <w:sz w:val="24"/>
          <w:szCs w:val="24"/>
        </w:rPr>
        <w:t>30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EC5A7D">
        <w:rPr>
          <w:sz w:val="24"/>
          <w:szCs w:val="24"/>
          <w:lang w:val="pt-BR"/>
        </w:rPr>
        <w:t>BOLJI ŽIVOT – DRUŠTVO ZA PROMICANJE HUMANIZMA, Zagreb, Hercegovačka 139, OIB: 46043326122.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>
        <w:rPr>
          <w:sz w:val="24"/>
          <w:szCs w:val="24"/>
        </w:rPr>
        <w:t>2</w:t>
      </w:r>
      <w:r w:rsidR="00E674F2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 xml:space="preserve">. </w:t>
      </w:r>
      <w:r w:rsidR="00E674F2">
        <w:rPr>
          <w:sz w:val="24"/>
          <w:szCs w:val="24"/>
        </w:rPr>
        <w:t xml:space="preserve">studenoga </w:t>
      </w:r>
      <w:proofErr w:type="spellStart"/>
      <w:r>
        <w:rPr>
          <w:sz w:val="24"/>
          <w:szCs w:val="24"/>
        </w:rPr>
        <w:t>201</w:t>
      </w:r>
      <w:r w:rsidR="00E674F2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E674F2">
        <w:rPr>
          <w:sz w:val="24"/>
          <w:szCs w:val="24"/>
        </w:rPr>
        <w:t>3124840081103147714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</w:t>
      </w:r>
      <w:r w:rsidR="00930A6B">
        <w:rPr>
          <w:sz w:val="24"/>
          <w:szCs w:val="24"/>
        </w:rPr>
        <w:t>, 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95ABA">
        <w:rPr>
          <w:sz w:val="24"/>
          <w:szCs w:val="24"/>
        </w:rPr>
        <w:t>30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bookmarkStart w:name="_GoBack" w:id="0"/>
      <w:bookmarkEnd w:id="0"/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41F6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C41F65" w:rsidP="00C725B0" w:rsidR="00C41F65" w:rsidRPr="00C41F65">
      <w:pPr>
        <w:rPr>
          <w:sz w:val="24"/>
          <w:szCs w:val="24"/>
        </w:rPr>
      </w:pPr>
      <w:r w:rsidRPr="00C41F65">
        <w:rPr>
          <w:sz w:val="24"/>
          <w:szCs w:val="24"/>
        </w:rPr>
        <w:t xml:space="preserve">Za točnost </w:t>
      </w:r>
      <w:proofErr w:type="spellStart"/>
      <w:r w:rsidRPr="00C41F65">
        <w:rPr>
          <w:sz w:val="24"/>
          <w:szCs w:val="24"/>
        </w:rPr>
        <w:t>otpravka</w:t>
      </w:r>
      <w:proofErr w:type="spellEnd"/>
      <w:r w:rsidRPr="00C41F65">
        <w:rPr>
          <w:sz w:val="24"/>
          <w:szCs w:val="24"/>
        </w:rPr>
        <w:t xml:space="preserve"> – ovlašteni službenik:</w:t>
      </w:r>
    </w:p>
    <w:p w:rsidRDefault="00C41F65" w:rsidP="00C725B0" w:rsidR="00C41F65" w:rsidRPr="00C41F65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EC5B03" w:rsidP="00CF56FE" w:rsidR="00EC5B03" w:rsidRPr="008408BB">
      <w:pPr>
        <w:jc w:val="both"/>
        <w:rPr>
          <w:sz w:val="24"/>
        </w:rPr>
      </w:pPr>
    </w:p>
    <w:p w:rsidRDefault="00105245" w:rsidP="00C41F65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BD9" w:rsidR="00D41BD9">
      <w:r>
        <w:separator/>
      </w:r>
    </w:p>
  </w:endnote>
  <w:endnote w:id="0" w:type="continuationSeparator">
    <w:p w:rsidRDefault="00D41BD9" w:rsidR="00D41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BD9" w:rsidR="00D41BD9">
      <w:r>
        <w:separator/>
      </w:r>
    </w:p>
  </w:footnote>
  <w:footnote w:id="0" w:type="continuationSeparator">
    <w:p w:rsidRDefault="00D41BD9" w:rsidR="00D41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816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1F65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1BD9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8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8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St-7226/2015-6</izvorni_sadrzaj>
    <derivirana_varijabla naziv="DomainObject.Oznaka_1">St-7226/2015-6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7226</izvorni_sadrzaj>
    <derivirana_varijabla naziv="DomainObject.Predmet.Broj_1">7226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St-7226/2015</izvorni_sadrzaj>
    <derivirana_varijabla naziv="DomainObject.Predmet.OznakaBroj_1">St-7226/2015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ŽIVOT - DRUŠTVO ZA PROMICANJE HUMANIZMA</izvorni_sadrzaj>
    <derivirana_varijabla naziv="DomainObject.Predmet.ProtustrankaFormated_1">  BOLJI ŽIVOT - DRUŠTVO ZA PROMICANJE HUMANIZMA</derivirana_varijabla>
  </DomainObject.Predmet.ProtustrankaFormated>
  <DomainObject.Predmet.ProtustrankaFormatedOIB>
    <izvorni_sadrzaj>  BOLJI ŽIVOT - DRUŠTVO ZA PROMICANJE HUMANIZMA, OIB 46043326122</izvorni_sadrzaj>
    <derivirana_varijabla naziv="DomainObject.Predmet.ProtustrankaFormatedOIB_1">  BOLJI ŽIVOT - DRUŠTVO ZA PROMICANJE HUMANIZMA, OIB 46043326122</derivirana_varijabla>
  </DomainObject.Predmet.ProtustrankaFormatedOIB>
  <DomainObject.Predmet.ProtustrankaFormatedWithAdress>
    <izvorni_sadrzaj> BOLJI ŽIVOT - DRUŠTVO ZA PROMICANJE HUMANIZMA, Hercegovačka 139, 10000 Zagreb</izvorni_sadrzaj>
    <derivirana_varijabla naziv="DomainObject.Predmet.ProtustrankaFormatedWithAdress_1"> BOLJI ŽIVOT - DRUŠTVO ZA PROMICANJE HUMANIZMA, Hercegovačka 139, 10000 Zagreb</derivirana_varijabla>
  </DomainObject.Predmet.ProtustrankaFormatedWithAdress>
  <DomainObject.Predmet.ProtustrankaFormatedWithAdressOIB>
    <izvorni_sadrzaj> BOLJI ŽIVOT - DRUŠTVO ZA PROMICANJE HUMANIZMA, OIB 46043326122, Hercegovačka 139, 10000 Zagreb</izvorni_sadrzaj>
    <derivirana_varijabla naziv="DomainObject.Predmet.ProtustrankaFormatedWithAdressOIB_1"> BOLJI ŽIVOT - DRUŠTVO ZA PROMICANJE HUMANIZMA, OIB 46043326122, Hercegovačka 139, 10000 Zagreb</derivirana_varijabla>
  </DomainObject.Predmet.ProtustrankaFormatedWithAdressOIB>
  <DomainObject.Predmet.ProtustrankaWithAdress>
    <izvorni_sadrzaj>BOLJI ŽIVOT - DRUŠTVO ZA PROMICANJE HUMANIZMA Hercegovačka 139, 10000 Zagreb</izvorni_sadrzaj>
    <derivirana_varijabla naziv="DomainObject.Predmet.ProtustrankaWithAdress_1">BOLJI ŽIVOT - DRUŠTVO ZA PROMICANJE HUMANIZMA Hercegovačka 139, 10000 Zagreb</derivirana_varijabla>
  </DomainObject.Predmet.ProtustrankaWithAdress>
  <DomainObject.Predmet.ProtustrankaWithAdressOIB>
    <izvorni_sadrzaj>BOLJI ŽIVOT - DRUŠTVO ZA PROMICANJE HUMANIZMA, OIB 46043326122, Hercegovačka 139, 10000 Zagreb</izvorni_sadrzaj>
    <derivirana_varijabla naziv="DomainObject.Predmet.ProtustrankaWithAdressOIB_1">BOLJI ŽIVOT - DRUŠTVO ZA PROMICANJE HUMANIZMA, OIB 46043326122, Hercegovačka 139, 10000 Zagreb</derivirana_varijabla>
  </DomainObject.Predmet.ProtustrankaWithAdressOIB>
  <DomainObject.Predmet.ProtustrankaNazivFormated>
    <izvorni_sadrzaj>BOLJI ŽIVOT - DRUŠTVO ZA PROMICANJE HUMANIZMA</izvorni_sadrzaj>
    <derivirana_varijabla naziv="DomainObject.Predmet.ProtustrankaNazivFormated_1">BOLJI ŽIVOT - DRUŠTVO ZA PROMICANJE HUMANIZMA</derivirana_varijabla>
  </DomainObject.Predmet.ProtustrankaNazivFormated>
  <DomainObject.Predmet.ProtustrankaNazivFormatedOIB>
    <izvorni_sadrzaj>BOLJI ŽIVOT - DRUŠTVO ZA PROMICANJE HUMANIZMA, OIB 46043326122</izvorni_sadrzaj>
    <derivirana_varijabla naziv="DomainObject.Predmet.ProtustrankaNazivFormatedOIB_1">BOLJI ŽIVOT - DRUŠTVO ZA PROMICANJE HUMANIZMA, OIB 46043326122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ŽIVOT - DRUŠTVO ZA PROMICANJE HUMANIZMA</item>
    </izvorni_sadrzaj>
    <derivirana_varijabla naziv="DomainObject.Predmet.ProtuStrankaListFormated_1">
      <item>BOLJI ŽIVOT - DRUŠTVO ZA PROMICANJE HUMANIZMA</item>
    </derivirana_varijabla>
  </DomainObject.Predmet.ProtuStrankaListFormated>
  <DomainObject.Predmet.ProtuStrankaListFormatedOIB>
    <izvorni_sadrzaj>
      <item>BOLJI ŽIVOT - DRUŠTVO ZA PROMICANJE HUMANIZMA, OIB 46043326122</item>
    </izvorni_sadrzaj>
    <derivirana_varijabla naziv="DomainObject.Predmet.ProtuStrankaListFormatedOIB_1">
      <item>BOLJI ŽIVOT - DRUŠTVO ZA PROMICANJE HUMANIZMA, OIB 46043326122</item>
    </derivirana_varijabla>
  </DomainObject.Predmet.ProtuStrankaListFormatedOIB>
  <DomainObject.Predmet.ProtuStrankaListFormatedWithAdress>
    <izvorni_sadrzaj>
      <item>BOLJI ŽIVOT - DRUŠTVO ZA PROMICANJE HUMANIZMA, Hercegovačka 139, 10000 Zagreb</item>
    </izvorni_sadrzaj>
    <derivirana_varijabla naziv="DomainObject.Predmet.ProtuStrankaListFormatedWithAdress_1">
      <item>BOLJI ŽIVOT - DRUŠTVO ZA PROMICANJE HUMANIZMA, Hercegovačka 139, 10000 Zagreb</item>
    </derivirana_varijabla>
  </DomainObject.Predmet.ProtuStrankaListFormatedWithAdress>
  <DomainObject.Predmet.ProtuStrankaListFormatedWithAdressOIB>
    <izvorni_sadrzaj>
      <item>BOLJI ŽIVOT - DRUŠTVO ZA PROMICANJE HUMANIZMA, OIB 46043326122, Hercegovačka 139, 10000 Zagreb</item>
    </izvorni_sadrzaj>
    <derivirana_varijabla naziv="DomainObject.Predmet.ProtuStrankaListFormatedWithAdressOIB_1">
      <item>BOLJI ŽIVOT - DRUŠTVO ZA PROMICANJE HUMANIZMA, OIB 46043326122, Hercegovačka 139, 10000 Zagreb</item>
    </derivirana_varijabla>
  </DomainObject.Predmet.ProtuStrankaListFormatedWithAdressOIB>
  <DomainObject.Predmet.ProtuStrankaListNazivFormated>
    <izvorni_sadrzaj>
      <item>BOLJI ŽIVOT - DRUŠTVO ZA PROMICANJE HUMANIZMA</item>
    </izvorni_sadrzaj>
    <derivirana_varijabla naziv="DomainObject.Predmet.ProtuStrankaListNazivFormated_1">
      <item>BOLJI ŽIVOT - DRUŠTVO ZA PROMICANJE HUMANIZMA</item>
    </derivirana_varijabla>
  </DomainObject.Predmet.ProtuStrankaListNazivFormated>
  <DomainObject.Predmet.ProtuStrankaListNazivFormatedOIB>
    <izvorni_sadrzaj>
      <item>BOLJI ŽIVOT - DRUŠTVO ZA PROMICANJE HUMANIZMA, OIB 46043326122</item>
    </izvorni_sadrzaj>
    <derivirana_varijabla naziv="DomainObject.Predmet.ProtuStrankaListNazivFormatedOIB_1">
      <item>BOLJI ŽIVOT - DRUŠTVO ZA PROMICANJE HUMANIZMA, OIB 46043326122</item>
    </derivirana_varijabla>
  </DomainObject.Predmet.ProtuStrankaListNazivFormatedOIB>
  <DomainObject.Predmet.OstaliListFormated>
    <izvorni_sadrzaj>
      <item>Slavko Sonntag</item>
      <item>Željko Andrašević</item>
    </izvorni_sadrzaj>
    <derivirana_varijabla naziv="DomainObject.Predmet.OstaliListFormated_1">
      <item>Slavko Sonntag</item>
      <item>Željko Andrašević</item>
    </derivirana_varijabla>
  </DomainObject.Predmet.OstaliListFormated>
  <DomainObject.Predmet.OstaliListFormatedOIB>
    <izvorni_sadrzaj>
      <item>Slavko Sonntag, OIB 18123114161</item>
      <item>Željko Andrašević, OIB 37959480458</item>
    </izvorni_sadrzaj>
    <derivirana_varijabla naziv="DomainObject.Predmet.OstaliListFormatedOIB_1">
      <item>Slavko Sonntag, OIB 18123114161</item>
      <item>Željko Andrašević, OIB 37959480458</item>
    </derivirana_varijabla>
  </DomainObject.Predmet.OstaliListFormatedOIB>
  <DomainObject.Predmet.OstaliListFormatedWithAdress>
    <izvorni_sadrzaj>
      <item>Slavko Sonntag, Ulica Vladimira Varićaka 18, 10000 Zagreb</item>
      <item>Željko Andrašević, Ulica Vladimira Varićaka 18, 10000 Zagreb</item>
    </izvorni_sadrzaj>
    <derivirana_varijabla naziv="DomainObject.Predmet.OstaliListFormatedWithAdress_1">
      <item>Slavko Sonntag, Ulica Vladimira Varićaka 18, 10000 Zagreb</item>
      <item>Željko Andrašević,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  <item>Željko Andrašević, OIB 37959480458, Ulica Vladimira Varićaka 18, 10000 Zagreb</item>
    </izvorni_sadrzaj>
    <derivirana_varijabla naziv="DomainObject.Predmet.OstaliListFormatedWithAdressOIB_1">
      <item>Slavko Sonntag, OIB 18123114161, Ulica Vladimira Varićaka 18, 10000 Zagreb</item>
      <item>Željko Andrašević, OIB 37959480458, Ulica Vladimira Varićaka 18, 10000 Zagreb</item>
    </derivirana_varijabla>
  </DomainObject.Predmet.OstaliListFormatedWithAdressOIB>
  <DomainObject.Predmet.OstaliListNazivFormated>
    <izvorni_sadrzaj>
      <item>Slavko Sonntag</item>
      <item>Željko Andrašević</item>
    </izvorni_sadrzaj>
    <derivirana_varijabla naziv="DomainObject.Predmet.OstaliListNazivFormated_1">
      <item>Slavko Sonntag</item>
      <item>Željko Andrašević</item>
    </derivirana_varijabla>
  </DomainObject.Predmet.OstaliListNazivFormated>
  <DomainObject.Predmet.OstaliListNazivFormatedOIB>
    <izvorni_sadrzaj>
      <item>Slavko Sonntag, OIB 18123114161</item>
      <item>Željko Andrašević, OIB 37959480458</item>
    </izvorni_sadrzaj>
    <derivirana_varijabla naziv="DomainObject.Predmet.OstaliListNazivFormatedOIB_1">
      <item>Slavko Sonntag, OIB 18123114161</item>
      <item>Željko Andrašević, OIB 37959480458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St-7226/2015-6</izvorni_sadrzaj>
    <derivirana_varijabla naziv="DomainObject.PoslovniBrojDokumenta_1">St-7226/2015-6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ŽIVOT - DRUŠTVO ZA PROMICANJE HUMANIZMA</izvorni_sadrzaj>
    <derivirana_varijabla naziv="DomainObject.Predmet.ProtustrankaIDrugi_1">BOLJI ŽIVOT - DRUŠTVO ZA PROMICANJE HUMANIZMA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BOLJI ŽIVOT - DRUŠTVO ZA PROMICANJE HUMANIZMA, OIB 46043326122, Hercegovačka 139, 10000 Zagreb</izvorni_sadrzaj>
    <derivirana_varijabla naziv="DomainObject.Predmet.ProtustrankaIDrugiAdressOIB_1">BOLJI ŽIVOT - DRUŠTVO ZA PROMICANJE HUMANIZMA, OIB 46043326122,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ŽIVOT - DRUŠTVO ZA PROMICANJE HUMANIZMA</item>
      <item>Slavko Sonntag</item>
      <item>Željko Andrašević</item>
    </izvorni_sadrzaj>
    <derivirana_varijabla naziv="DomainObject.Predmet.SudioniciListNaziv_1">
      <item>FINA Regionalni centar Zagreb</item>
      <item>BOLJI ŽIVOT - DRUŠTVO ZA PROMICANJE HUMANIZMA</item>
      <item>Slavko Sonntag</item>
      <item>Željko Andrašević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izvorni_sadrzaj>
    <derivirana_varijabla naziv="DomainObject.Predmet.SudioniciListAdressOIB_1"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46043326122</item>
      <item>, OIB 18123114161</item>
      <item>, OIB 37959480458</item>
    </izvorni_sadrzaj>
    <derivirana_varijabla naziv="DomainObject.Predmet.SudioniciListNazivOIB_1">
      <item>, OIB 85821130368</item>
      <item>, OIB 46043326122</item>
      <item>, OIB 18123114161</item>
      <item>, OIB 37959480458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1299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2017-01-30T10:01:00Z</dcterms:created>
  <dc:creator>Korisnik</dc:creator>
  <cp:lastModifiedBy>Petra Čiček</cp:lastModifiedBy>
  <cp:lastPrinted>2017-01-30T12:43:00Z</cp:lastPrinted>
  <dcterms:modified xmlns:xsi="http://www.w3.org/2001/XMLSchema-instance" xsi:type="dcterms:W3CDTF">2017-01-30T12:43:00Z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St-7226/2015-6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