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c9ac" w14:paraId="917c9a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73232A">
        <w:t>952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73232A">
        <w:t>MARIMA, d.o.o. Zadar, Vlatka Mačeka 4/a, Zadar</w:t>
      </w:r>
      <w:r w:rsidR="007B1C4E">
        <w:t>,</w:t>
      </w:r>
      <w:r w:rsidR="00B7710A">
        <w:t xml:space="preserve"> </w:t>
      </w:r>
      <w:r w:rsidR="00A54C72" w:rsidRPr="00FF7529">
        <w:t>OIB:</w:t>
      </w:r>
      <w:r w:rsidR="0073232A">
        <w:t>77342940422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3232A">
        <w:t>16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73232A">
        <w:t xml:space="preserve">MARIMA, d.o.o. Zadar, Vlatka Mačeka 4/a, Zadar, </w:t>
      </w:r>
      <w:r w:rsidR="0073232A" w:rsidRPr="00FF7529">
        <w:t>OIB:</w:t>
      </w:r>
      <w:r w:rsidR="0073232A">
        <w:t>77342940422</w:t>
      </w:r>
      <w:r w:rsidR="00955E58">
        <w:t xml:space="preserve"> </w:t>
      </w:r>
      <w:r>
        <w:t xml:space="preserve">na temelju neizvršenih osnova za plaćanje iznosi </w:t>
      </w:r>
      <w:r w:rsidR="0073232A">
        <w:t>4.935,27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73232A">
        <w:t>Mate Zdrilić, Zadar, Viktora Vide 15</w:t>
      </w:r>
      <w:r w:rsidR="007B1C4E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73232A">
        <w:t>952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443A1">
      <w:rPr>
        <w:noProof/>
      </w:rPr>
      <w:t>2</w:t>
    </w:r>
    <w:r>
      <w:fldChar w:fldCharType="end"/>
    </w:r>
  </w:p>
  <w:p w:rsidRDefault="00B443A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443A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73232A">
      <w:t>952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81120"/>
    <w:rsid w:val="0028481A"/>
    <w:rsid w:val="002F567E"/>
    <w:rsid w:val="00304EBC"/>
    <w:rsid w:val="003C689E"/>
    <w:rsid w:val="003D7A65"/>
    <w:rsid w:val="00433953"/>
    <w:rsid w:val="00470C59"/>
    <w:rsid w:val="004A0FDA"/>
    <w:rsid w:val="004D2F0F"/>
    <w:rsid w:val="004F472B"/>
    <w:rsid w:val="005C5CF2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443A1"/>
    <w:rsid w:val="00B7710A"/>
    <w:rsid w:val="00C71E7F"/>
    <w:rsid w:val="00C97E68"/>
    <w:rsid w:val="00DB0E67"/>
    <w:rsid w:val="00E04753"/>
    <w:rsid w:val="00E13823"/>
    <w:rsid w:val="00E17770"/>
    <w:rsid w:val="00EC291A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4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St-952/2015</izvorni_sadrzaj>
    <derivirana_varijabla naziv="DomainObject.Predmet.OznakaBroj_1">St-952/2015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MARIMA, društvo s ograničenom odgovornošću za trgovinu i usluge</izvorni_sadrzaj>
    <derivirana_varijabla naziv="DomainObject.Predmet.ProtustrankaFormated_1">  MARIMA, društvo s ograničenom odgovornošću za trgovinu i usluge</derivirana_varijabla>
  </DomainObject.Predmet.ProtustrankaFormated>
  <DomainObject.Predmet.ProtustrankaFormatedOIB>
    <izvorni_sadrzaj>  MARIMA, društvo s ograničenom odgovornošću za trgovinu i usluge, OIB 77342940422</izvorni_sadrzaj>
    <derivirana_varijabla naziv="DomainObject.Predmet.ProtustrankaFormatedOIB_1">  MARIMA, društvo s ograničenom odgovornošću za trgovinu i usluge, OIB 77342940422</derivirana_varijabla>
  </DomainObject.Predmet.ProtustrankaFormatedOIB>
  <DomainObject.Predmet.ProtustrankaFormatedWithAdress>
    <izvorni_sadrzaj> MARIMA, društvo s ograničenom odgovornošću za trgovinu i usluge, Vlatka Mačeka 4/a, 23000 Zadar</izvorni_sadrzaj>
    <derivirana_varijabla naziv="DomainObject.Predmet.ProtustrankaFormatedWithAdress_1"> MARIMA, društvo s ograničenom odgovornošću za trgovinu i usluge, Vlatka Mačeka 4/a, 23000 Zadar</derivirana_varijabla>
  </DomainObject.Predmet.ProtustrankaFormatedWithAdress>
  <DomainObject.Predmet.ProtustrankaFormatedWithAdressOIB>
    <izvorni_sadrzaj> MARIMA, društvo s ograničenom odgovornošću za trgovinu i usluge, OIB 77342940422, Vlatka Mačeka 4/a, 23000 Zadar</izvorni_sadrzaj>
    <derivirana_varijabla naziv="DomainObject.Predmet.ProtustrankaFormatedWithAdressOIB_1"> MARIMA, društvo s ograničenom odgovornošću za trgovinu i usluge, OIB 77342940422, Vlatka Mačeka 4/a, 23000 Zadar</derivirana_varijabla>
  </DomainObject.Predmet.ProtustrankaFormatedWithAdressOIB>
  <DomainObject.Predmet.ProtustrankaWithAdress>
    <izvorni_sadrzaj>MARIMA, društvo s ograničenom odgovornošću za trgovinu i usluge Vlatka Mačeka 4/a, 23000 Zadar</izvorni_sadrzaj>
    <derivirana_varijabla naziv="DomainObject.Predmet.ProtustrankaWithAdress_1">MARIMA, društvo s ograničenom odgovornošću za trgovinu i usluge Vlatka Mačeka 4/a, 23000 Zadar</derivirana_varijabla>
  </DomainObject.Predmet.ProtustrankaWithAdress>
  <DomainObject.Predmet.ProtustrankaWithAdressOIB>
    <izvorni_sadrzaj>MARIMA, društvo s ograničenom odgovornošću za trgovinu i usluge, OIB 77342940422, Vlatka Mačeka 4/a, 23000 Zadar</izvorni_sadrzaj>
    <derivirana_varijabla naziv="DomainObject.Predmet.ProtustrankaWithAdressOIB_1">MARIMA, društvo s ograničenom odgovornošću za trgovinu i usluge, OIB 77342940422, Vlatka Mačeka 4/a, 23000 Zadar</derivirana_varijabla>
  </DomainObject.Predmet.ProtustrankaWithAdressOIB>
  <DomainObject.Predmet.ProtustrankaNazivFormated>
    <izvorni_sadrzaj>MARIMA, društvo s ograničenom odgovornošću za trgovinu i usluge</izvorni_sadrzaj>
    <derivirana_varijabla naziv="DomainObject.Predmet.ProtustrankaNazivFormated_1">MARIMA, društvo s ograničenom odgovornošću za trgovinu i usluge</derivirana_varijabla>
  </DomainObject.Predmet.ProtustrankaNazivFormated>
  <DomainObject.Predmet.ProtustrankaNazivFormatedOIB>
    <izvorni_sadrzaj>MARIMA, društvo s ograničenom odgovornošću za trgovinu i usluge, OIB 77342940422</izvorni_sadrzaj>
    <derivirana_varijabla naziv="DomainObject.Predmet.ProtustrankaNazivFormatedOIB_1">MARIMA, društvo s ograničenom odgovornošću za trgovinu i usluge, OIB 77342940422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4935.27</izvorni_sadrzaj>
    <derivirana_varijabla naziv="DomainObject.Predmet.TrenutnaVrijednost_1">4935.27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MARIMA, društvo s ograničenom odgovornošću za trgovinu i usluge</item>
    </izvorni_sadrzaj>
    <derivirana_varijabla naziv="DomainObject.Predmet.ProtuStrankaListFormated_1">
      <item>MARIMA, društvo s ograničenom odgovornošću za trgovinu i usluge</item>
    </derivirana_varijabla>
  </DomainObject.Predmet.ProtuStrankaListFormated>
  <DomainObject.Predmet.ProtuStrankaListFormatedOIB>
    <izvorni_sadrzaj>
      <item>MARIMA, društvo s ograničenom odgovornošću za trgovinu i usluge, OIB 77342940422</item>
    </izvorni_sadrzaj>
    <derivirana_varijabla naziv="DomainObject.Predmet.ProtuStrankaListFormatedOIB_1">
      <item>MARIMA, društvo s ograničenom odgovornošću za trgovinu i usluge, OIB 77342940422</item>
    </derivirana_varijabla>
  </DomainObject.Predmet.ProtuStrankaListFormatedOIB>
  <DomainObject.Predmet.ProtuStrankaListFormatedWithAdress>
    <izvorni_sadrzaj>
      <item>MARIMA, društvo s ograničenom odgovornošću za trgovinu i usluge, Vlatka Mačeka 4/a, 23000 Zadar</item>
    </izvorni_sadrzaj>
    <derivirana_varijabla naziv="DomainObject.Predmet.ProtuStrankaListFormatedWithAdress_1">
      <item>MARIMA, društvo s ograničenom odgovornošću za trgovinu i usluge, Vlatka Mačeka 4/a, 23000 Zadar</item>
    </derivirana_varijabla>
  </DomainObject.Predmet.ProtuStrankaListFormatedWithAdress>
  <DomainObject.Predmet.ProtuStrankaListFormatedWithAdressOIB>
    <izvorni_sadrzaj>
      <item>MARIMA, društvo s ograničenom odgovornošću za trgovinu i usluge, OIB 77342940422, Vlatka Mačeka 4/a, 23000 Zadar</item>
    </izvorni_sadrzaj>
    <derivirana_varijabla naziv="DomainObject.Predmet.ProtuStrankaListFormatedWithAdressOIB_1">
      <item>MARIMA, društvo s ograničenom odgovornošću za trgovinu i usluge, OIB 77342940422, Vlatka Mačeka 4/a, 23000 Zadar</item>
    </derivirana_varijabla>
  </DomainObject.Predmet.ProtuStrankaListFormatedWithAdressOIB>
  <DomainObject.Predmet.ProtuStrankaListNazivFormated>
    <izvorni_sadrzaj>
      <item>MARIMA, društvo s ograničenom odgovornošću za trgovinu i usluge</item>
    </izvorni_sadrzaj>
    <derivirana_varijabla naziv="DomainObject.Predmet.ProtuStrankaListNazivFormated_1">
      <item>MARIMA, društvo s ograničenom odgovornošću za trgovinu i usluge</item>
    </derivirana_varijabla>
  </DomainObject.Predmet.ProtuStrankaListNazivFormated>
  <DomainObject.Predmet.ProtuStrankaListNazivFormatedOIB>
    <izvorni_sadrzaj>
      <item>MARIMA, društvo s ograničenom odgovornošću za trgovinu i usluge, OIB 77342940422</item>
    </izvorni_sadrzaj>
    <derivirana_varijabla naziv="DomainObject.Predmet.ProtuStrankaListNazivFormatedOIB_1">
      <item>MARIMA, društvo s ograničenom odgovornošću za trgovinu i usluge, OIB 77342940422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MARIMA, društvo s ograničenom odgovornošću za trgovinu i usluge</izvorni_sadrzaj>
    <derivirana_varijabla naziv="DomainObject.Predmet.ProtustrankaIDrugi_1">MARIMA, društvo s ograničenom odgovornošću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MARIMA, društvo s ograničenom odgovornošću za trgovinu i usluge, OIB 77342940422, Vlatka Mačeka 4/a, 23000 Zadar</izvorni_sadrzaj>
    <derivirana_varijabla naziv="DomainObject.Predmet.ProtustrankaIDrugiAdressOIB_1">MARIMA, društvo s ograničenom odgovornošću za trgovinu i usluge, OIB 77342940422, Vlatka Mačeka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MARIMA, društvo s ograničenom odgovornošću za trgovinu i usluge</item>
    </izvorni_sadrzaj>
    <derivirana_varijabla naziv="DomainObject.Predmet.SudioniciListNaziv_1">
      <item>Financijska agencija</item>
      <item>MARIMA, društvo s ograničenom odgovornošću za trgovinu i usluge</item>
    </derivirana_varijabla>
  </DomainObject.Predmet.SudioniciListNaziv>
  <DomainObject.Predmet.SudioniciListAdressOIB>
    <izvorni_sadrzaj>
      <item>Financijska agencija, OIB 85821130368, Ivana Danila 4,23000 Zadar</item>
      <item>MARIMA, društvo s ograničenom odgovornošću za trgovinu i usluge, OIB 77342940422, Vlatka Mačeka 4/a,23000 Zadar</item>
    </izvorni_sadrzaj>
    <derivirana_varijabla naziv="DomainObject.Predmet.SudioniciListAdressOIB_1">
      <item>Financijska agencija, OIB 85821130368, Ivana Danila 4,23000 Zadar</item>
      <item>MARIMA, društvo s ograničenom odgovornošću za trgovinu i usluge, OIB 77342940422, Vlatka Mačeka 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77342940422</item>
    </izvorni_sadrzaj>
    <derivirana_varijabla naziv="DomainObject.Predmet.SudioniciListNazivOIB_1">
      <item>, OIB 85821130368</item>
      <item>, OIB 77342940422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2036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2016-02-08T12:22:00Z</dcterms:created>
  <dc:creator>Tina Grgas</dc:creator>
  <cp:lastModifiedBy>Martina Kalmeta</cp:lastModifiedBy>
  <cp:lastPrinted>2016-02-08T10:49:00Z</cp:lastPrinted>
  <dcterms:modified xmlns:xsi="http://www.w3.org/2001/XMLSchema-instance" xsi:type="dcterms:W3CDTF">2016-02-08T12:24:00Z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