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11fe" w14:paraId="05311fe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F25376" w:rsidR="00F2537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F25376" w:rsidRPr="00A74C39">
        <w:rPr>
          <w:rFonts w:hAnsi="Times New Roman" w:ascii="Times New Roman"/>
        </w:rPr>
        <w:t xml:space="preserve">izvrši </w:t>
      </w:r>
      <w:r w:rsidR="00F25376">
        <w:rPr>
          <w:rFonts w:hAnsi="Times New Roman" w:ascii="Times New Roman"/>
        </w:rPr>
        <w:t xml:space="preserve">povrat jamčevine u iznosu od </w:t>
      </w:r>
      <w:r w:rsidR="00DC6BA7">
        <w:rPr>
          <w:rFonts w:hAnsi="Times New Roman" w:ascii="Times New Roman"/>
        </w:rPr>
        <w:t>51.394,40</w:t>
      </w:r>
      <w:r w:rsidR="00F25376">
        <w:rPr>
          <w:rFonts w:hAnsi="Times New Roman" w:ascii="Times New Roman"/>
        </w:rPr>
        <w:t xml:space="preserve"> kn </w:t>
      </w:r>
      <w:r w:rsidR="00F25376">
        <w:rPr>
          <w:rFonts w:hAnsi="Times New Roman" w:ascii="Times New Roman"/>
          <w:szCs w:val="24"/>
        </w:rPr>
        <w:t>ponuditelju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 w:rsidRPr="00F25376">
        <w:rPr>
          <w:rFonts w:hAnsi="Times New Roman" w:ascii="Times New Roman"/>
          <w:szCs w:val="24"/>
        </w:rPr>
        <w:t>AKTIVA 15 j.d.o.o. Gračišće, Marcani 131 c, OIB 60714035074</w:t>
      </w:r>
      <w:r w:rsidR="00F25376">
        <w:rPr>
          <w:rFonts w:hAnsi="Times New Roman" w:ascii="Times New Roman"/>
          <w:szCs w:val="24"/>
        </w:rPr>
        <w:t>,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>na račun ponuditelja IBAN: HR1724070001100424977 kod OTP banka d.d. (ID nadmetanja 68</w:t>
      </w:r>
      <w:r w:rsidR="00DC6BA7">
        <w:rPr>
          <w:rFonts w:hAnsi="Times New Roman" w:ascii="Times New Roman"/>
          <w:szCs w:val="24"/>
        </w:rPr>
        <w:t>30</w:t>
      </w:r>
      <w:r w:rsidR="00F25376">
        <w:rPr>
          <w:rFonts w:hAnsi="Times New Roman" w:ascii="Times New Roman"/>
          <w:szCs w:val="24"/>
        </w:rPr>
        <w:t>).</w:t>
      </w:r>
    </w:p>
    <w:p w:rsidRDefault="000453E5" w:rsidP="000453E5" w:rsidR="000453E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</w:t>
      </w:r>
      <w:r w:rsidR="000E5548" w:rsidRPr="00D7627F">
        <w:rPr>
          <w:rFonts w:hAnsi="Times New Roman" w:ascii="Times New Roman"/>
        </w:rPr>
        <w:t>2. Suvlasnički dio: 1340/10000 Etažno vlasništvo (E-2)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966E3B">
        <w:rPr>
          <w:rFonts w:hAnsi="Times New Roman" w:ascii="Times New Roman"/>
          <w:szCs w:val="24"/>
        </w:rPr>
        <w:t>478 do 487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376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</w:t>
      </w:r>
      <w:r w:rsidR="00966E3B">
        <w:rPr>
          <w:rFonts w:hAnsi="Times New Roman" w:ascii="Times New Roman"/>
          <w:szCs w:val="24"/>
        </w:rPr>
        <w:t>51.394,40</w:t>
      </w:r>
      <w:r w:rsidR="00F25376">
        <w:rPr>
          <w:rFonts w:hAnsi="Times New Roman" w:ascii="Times New Roman"/>
          <w:szCs w:val="24"/>
        </w:rPr>
        <w:t xml:space="preserve"> kn uplatili: AKTIVA 15 j.d.o.o. Gračišće, Marcani 131 c, OIB 60714035074, i </w:t>
      </w:r>
      <w:r w:rsidR="00F25376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</w:t>
      </w:r>
      <w:r w:rsidR="00966E3B">
        <w:rPr>
          <w:rFonts w:hAnsi="Times New Roman" w:ascii="Times New Roman"/>
          <w:szCs w:val="24"/>
        </w:rPr>
        <w:t>70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F25376">
        <w:rPr>
          <w:rFonts w:hAnsi="Times New Roman" w:ascii="Times New Roman"/>
        </w:rPr>
        <w:t>TRANS E.A.S.T. d.o.o. Žminj, Industrijska ulica 5, OIB 18801886088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Ponuditelj AKTIVA 15 j.d.o.o. Gračišće, podneskom od 29. svibnja 2018. postavio je zahtjev za povrat uplaćene jamčevine od </w:t>
      </w:r>
      <w:r w:rsidR="00966E3B">
        <w:rPr>
          <w:rFonts w:hAnsi="Times New Roman" w:ascii="Times New Roman"/>
          <w:szCs w:val="24"/>
        </w:rPr>
        <w:t>51.394,40</w:t>
      </w:r>
      <w:r>
        <w:rPr>
          <w:rFonts w:hAnsi="Times New Roman" w:ascii="Times New Roman"/>
          <w:szCs w:val="24"/>
        </w:rPr>
        <w:t xml:space="preserve"> kn.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E1BC6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3A7E60"/>
    <w:rsid w:val="005056C6"/>
    <w:rsid w:val="005146E0"/>
    <w:rsid w:val="008B4CCB"/>
    <w:rsid w:val="00966E3B"/>
    <w:rsid w:val="00DC6BA7"/>
    <w:rsid w:val="00F25376"/>
    <w:rsid w:val="00FE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2984</properties:Characters>
  <properties:Lines>74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2018-06-11T08:45:00Z</dcterms:created>
  <dc:creator>Renata Klokočki</dc:creator>
  <cp:lastModifiedBy>Renata Klokočki</cp:lastModifiedBy>
  <cp:lastPrinted>2018-06-11T08:39:00Z</cp:lastPrinted>
  <dcterms:modified xmlns:xsi="http://www.w3.org/2001/XMLSchema-instance" xsi:type="dcterms:W3CDTF">2018-06-11T08:48:00Z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GRADNJA- 2.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