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e046" w14:paraId="4eee046" w:rsidRDefault="0058272A" w:rsidR="0058272A">
      <w:pPr>
        <w15:collapsed w:val="false"/>
      </w:pPr>
      <w:bookmarkStart w:name="_GoBack" w:id="0"/>
      <w:bookmarkEnd w:id="0"/>
    </w:p>
    <w:p w:rsidRDefault="00EA69AE" w:rsidP="00EA69AE" w:rsidR="00EA69AE" w:rsidRPr="00EA69AE">
      <w:r w:rsidRPr="00EA69AE">
        <w:t xml:space="preserve">           </w:t>
      </w:r>
      <w:r w:rsidR="00AD4558">
        <w:rPr>
          <w:noProof/>
        </w:rPr>
        <w:drawing>
          <wp:inline distR="0" distL="0" distB="0" distT="0">
            <wp:extent cy="960755" cx="72199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EA69AE" w:rsidP="00EA69AE" w:rsidR="00EA69AE" w:rsidRPr="00EA69AE">
      <w:pPr>
        <w:tabs>
          <w:tab w:pos="1830" w:val="left"/>
        </w:tabs>
      </w:pPr>
      <w:r w:rsidRPr="00EA69AE">
        <w:tab/>
      </w:r>
    </w:p>
    <w:p w:rsidRDefault="00EA69AE" w:rsidP="00EA69AE" w:rsidR="00EA69AE" w:rsidRPr="00EA69AE">
      <w:r w:rsidRPr="00EA69AE">
        <w:t>REPUBLIKA HRVATSKA</w:t>
      </w:r>
      <w:r w:rsidRPr="00EA69AE">
        <w:tab/>
      </w:r>
      <w:r w:rsidRPr="00EA69AE">
        <w:tab/>
      </w:r>
      <w:r w:rsidRPr="00EA69AE">
        <w:tab/>
      </w:r>
      <w:r w:rsidRPr="00EA69AE">
        <w:tab/>
      </w:r>
      <w:r w:rsidRPr="00EA69AE">
        <w:tab/>
      </w:r>
      <w:r w:rsidRPr="00EA69AE">
        <w:tab/>
        <w:t xml:space="preserve">      </w:t>
      </w:r>
    </w:p>
    <w:p w:rsidRDefault="00EA69AE" w:rsidP="00EA69AE" w:rsidR="0058272A">
      <w:pPr>
        <w:tabs>
          <w:tab w:pos="720" w:val="left"/>
          <w:tab w:pos="1440" w:val="left"/>
          <w:tab w:pos="2160" w:val="left"/>
          <w:tab w:pos="2880" w:val="left"/>
          <w:tab w:pos="3600" w:val="left"/>
          <w:tab w:pos="4320" w:val="center"/>
        </w:tabs>
      </w:pPr>
      <w:r w:rsidRPr="00EA69AE">
        <w:t>TRGOVAČKI SUD U SPLITU</w:t>
      </w:r>
      <w:r w:rsidR="0058272A">
        <w:tab/>
      </w:r>
      <w:r w:rsidR="0058272A">
        <w:tab/>
      </w:r>
      <w:r w:rsidR="0058272A">
        <w:tab/>
      </w:r>
      <w:r w:rsidR="00E27F7B">
        <w:t xml:space="preserve"> </w:t>
      </w:r>
    </w:p>
    <w:p w:rsidRDefault="00AA2422" w:rsidR="003E696E">
      <w:r>
        <w:t>Split, Sukoišanska 6</w:t>
      </w:r>
      <w:r w:rsidR="0058272A">
        <w:tab/>
      </w:r>
    </w:p>
    <w:p w:rsidRDefault="00EA69AE" w:rsidP="00EA69AE" w:rsidR="00EA69AE" w:rsidRPr="00EA69AE">
      <w:pPr>
        <w:pStyle w:val="Naslov1"/>
        <w:spacing w:after="200" w:before="240"/>
        <w:rPr>
          <w:b w:val="false"/>
          <w:spacing w:val="60"/>
        </w:rPr>
      </w:pPr>
      <w:r w:rsidRPr="00EA69AE">
        <w:rPr>
          <w:b w:val="false"/>
          <w:spacing w:val="60"/>
        </w:rPr>
        <w:t>REPUBLIKA HRVATSKA</w:t>
      </w:r>
    </w:p>
    <w:p w:rsidRDefault="00EA69AE" w:rsidP="00EA69AE" w:rsidR="00EA69AE" w:rsidRPr="00EA69AE">
      <w:pPr>
        <w:spacing w:after="200" w:before="240"/>
        <w:jc w:val="center"/>
      </w:pPr>
      <w:r w:rsidRPr="00EA69AE">
        <w:rPr>
          <w:spacing w:val="60"/>
        </w:rPr>
        <w:t>RJEŠ</w:t>
      </w:r>
      <w:r>
        <w:t>E N J E</w:t>
      </w:r>
    </w:p>
    <w:p w:rsidRDefault="0058272A" w:rsidR="0058272A">
      <w:pPr>
        <w:pStyle w:val="Tijeloteksta"/>
        <w:ind w:hanging="180"/>
      </w:pPr>
      <w:r>
        <w:tab/>
      </w:r>
      <w:r>
        <w:tab/>
        <w:t>Trgovački sud u Splitu,</w:t>
      </w:r>
      <w:r w:rsidR="00367B94">
        <w:t xml:space="preserve"> po </w:t>
      </w:r>
      <w:r w:rsidR="00A81572">
        <w:t>stečajnoj sutkinji Ani Golub Gruić</w:t>
      </w:r>
      <w:r w:rsidR="00D75E0F">
        <w:t>,</w:t>
      </w:r>
      <w:r w:rsidR="00367B94">
        <w:t xml:space="preserve"> u</w:t>
      </w:r>
      <w:r>
        <w:t xml:space="preserve"> stečajnom postupku nad </w:t>
      </w:r>
      <w:r w:rsidR="00A81572">
        <w:t>stečajnim dužnikom</w:t>
      </w:r>
      <w:r w:rsidR="000959BC">
        <w:t xml:space="preserve"> </w:t>
      </w:r>
      <w:r w:rsidR="00AA2422">
        <w:t>KOUDELA d.o.o. – u stečaju, Split, Hrvatskih iseljenika 20</w:t>
      </w:r>
      <w:r w:rsidR="00E817B4">
        <w:t>,</w:t>
      </w:r>
      <w:r>
        <w:t xml:space="preserve"> </w:t>
      </w:r>
      <w:r w:rsidR="00A81572">
        <w:t xml:space="preserve">OIB: </w:t>
      </w:r>
      <w:r w:rsidR="00A81572" w:rsidRPr="00A81572">
        <w:t>66536340192</w:t>
      </w:r>
      <w:r w:rsidR="00A81572">
        <w:t xml:space="preserve">, </w:t>
      </w:r>
      <w:r>
        <w:t xml:space="preserve">nakon </w:t>
      </w:r>
      <w:r w:rsidR="00662327">
        <w:t>posebnog</w:t>
      </w:r>
      <w:r w:rsidR="00367B94">
        <w:t xml:space="preserve"> </w:t>
      </w:r>
      <w:r>
        <w:t>ispitnog ročišta održanog kod ovog suda dana</w:t>
      </w:r>
      <w:r w:rsidR="00AA2422">
        <w:t xml:space="preserve"> </w:t>
      </w:r>
      <w:r w:rsidR="00662327">
        <w:t>20. rujna 2010.</w:t>
      </w:r>
      <w:r w:rsidR="00D75E0F">
        <w:t xml:space="preserve"> </w:t>
      </w:r>
      <w:r>
        <w:t xml:space="preserve">godine, </w:t>
      </w:r>
      <w:r w:rsidR="002353F2">
        <w:t xml:space="preserve">dana </w:t>
      </w:r>
      <w:r w:rsidR="00F61F11">
        <w:t>3. ožujka</w:t>
      </w:r>
      <w:r w:rsidR="00A81572">
        <w:t xml:space="preserve"> 2016. godine</w:t>
      </w:r>
    </w:p>
    <w:p w:rsidRDefault="003E696E" w:rsidR="003E696E">
      <w:pPr>
        <w:jc w:val="center"/>
        <w:rPr>
          <w:b/>
          <w:bCs/>
        </w:rPr>
      </w:pPr>
    </w:p>
    <w:p w:rsidRDefault="0058272A" w:rsidR="002A3A4B">
      <w:pPr>
        <w:jc w:val="center"/>
        <w:rPr>
          <w:bCs/>
        </w:rPr>
      </w:pPr>
      <w:r w:rsidRPr="00186486">
        <w:rPr>
          <w:bCs/>
        </w:rPr>
        <w:t>r i j e š i o</w:t>
      </w:r>
      <w:r w:rsidR="00186486">
        <w:rPr>
          <w:bCs/>
        </w:rPr>
        <w:t xml:space="preserve">  </w:t>
      </w:r>
      <w:r w:rsidRPr="00186486">
        <w:rPr>
          <w:bCs/>
        </w:rPr>
        <w:t xml:space="preserve">  j e</w:t>
      </w:r>
    </w:p>
    <w:p w:rsidRDefault="00DF4DBD" w:rsidP="00A81572" w:rsidR="00DF4DBD">
      <w:pPr>
        <w:jc w:val="both"/>
        <w:rPr>
          <w:b/>
          <w:bCs/>
        </w:rPr>
      </w:pPr>
    </w:p>
    <w:p w:rsidRDefault="000048B3" w:rsidP="00AD03D2" w:rsidR="003E696E">
      <w:pPr>
        <w:ind w:firstLine="708"/>
        <w:jc w:val="both"/>
      </w:pPr>
      <w:r w:rsidRPr="00C5035D">
        <w:t>Upućuj</w:t>
      </w:r>
      <w:r w:rsidR="00C5035D" w:rsidRPr="00C5035D">
        <w:t xml:space="preserve">u se stečajni vjerovnici </w:t>
      </w:r>
      <w:r w:rsidRPr="00C5035D">
        <w:t>pod</w:t>
      </w:r>
      <w:r w:rsidR="007E7D6C" w:rsidRPr="00C5035D">
        <w:t xml:space="preserve">  </w:t>
      </w:r>
      <w:r w:rsidR="000D545C" w:rsidRPr="00C5035D">
        <w:t>1. Joseph Isaac Sternlight iz Londona, 104 Bridge Lane,</w:t>
      </w:r>
      <w:r w:rsidRPr="00C5035D">
        <w:t xml:space="preserve"> pod</w:t>
      </w:r>
      <w:r w:rsidR="000D545C" w:rsidRPr="00C5035D">
        <w:t xml:space="preserve"> 2. Bursting Investments Ltd.</w:t>
      </w:r>
      <w:r w:rsidR="00FE0D10" w:rsidRPr="00C5035D">
        <w:t xml:space="preserve"> Belize</w:t>
      </w:r>
      <w:r w:rsidR="000D545C" w:rsidRPr="00C5035D">
        <w:t xml:space="preserve">,  35A Regent Street Belize City Belize i </w:t>
      </w:r>
      <w:r w:rsidRPr="00C5035D">
        <w:t xml:space="preserve">pod </w:t>
      </w:r>
      <w:r w:rsidR="000D545C" w:rsidRPr="00C5035D">
        <w:t xml:space="preserve">3. </w:t>
      </w:r>
      <w:r w:rsidR="0056483A" w:rsidRPr="00C5035D">
        <w:t xml:space="preserve"> Dafaday Property</w:t>
      </w:r>
      <w:r w:rsidR="0056483A">
        <w:t xml:space="preserve"> Services Ltd., Lanmor House, 370-386 High Road Wembley, HA9 6AX,</w:t>
      </w:r>
      <w:r w:rsidR="00BD2A32">
        <w:t xml:space="preserve"> </w:t>
      </w:r>
      <w:r w:rsidR="0056483A">
        <w:t xml:space="preserve"> da u roku od 8 dana, računajući od dana dostave ovog rješenja  pokrenu parnicu radi utvrđivanja osnovanos</w:t>
      </w:r>
      <w:r w:rsidR="00AF440C">
        <w:t>ti osporavanja prijave tražbine</w:t>
      </w:r>
      <w:r w:rsidR="0056483A">
        <w:t xml:space="preserve"> </w:t>
      </w:r>
      <w:r w:rsidR="003747E4">
        <w:t xml:space="preserve">razlučnog vjerovnika kao </w:t>
      </w:r>
      <w:r w:rsidR="0056483A">
        <w:t>stečajnog vjerovnika</w:t>
      </w:r>
      <w:r w:rsidR="003747E4">
        <w:t xml:space="preserve"> </w:t>
      </w:r>
      <w:r w:rsidR="002A2A84">
        <w:t>MARUNČELA d.o.o. Omiš, Četvrt Ž. Dražojevića 9</w:t>
      </w:r>
      <w:r w:rsidR="007C7ACF">
        <w:t xml:space="preserve">, </w:t>
      </w:r>
      <w:r w:rsidR="00C14AE6">
        <w:t>koja</w:t>
      </w:r>
      <w:r w:rsidR="007C7ACF">
        <w:t xml:space="preserve"> tražbina glasi na iznos od  120.014,55 kn</w:t>
      </w:r>
      <w:r w:rsidR="0056483A">
        <w:t xml:space="preserve"> jer će se inače smatrati da su odustali od prava na vođenje parnice.</w:t>
      </w:r>
    </w:p>
    <w:p w:rsidRDefault="00926578" w:rsidR="00926578">
      <w:pPr>
        <w:tabs>
          <w:tab w:pos="9072" w:val="right"/>
        </w:tabs>
        <w:ind w:left="-1417"/>
      </w:pPr>
    </w:p>
    <w:p w:rsidRDefault="0058272A" w:rsidR="0058272A">
      <w:pPr>
        <w:pStyle w:val="Naslov1"/>
        <w:rPr>
          <w:b w:val="false"/>
          <w:bCs w:val="false"/>
        </w:rPr>
      </w:pPr>
      <w:r>
        <w:rPr>
          <w:b w:val="false"/>
          <w:bCs w:val="false"/>
        </w:rPr>
        <w:t>Obrazloženje</w:t>
      </w:r>
    </w:p>
    <w:p w:rsidRDefault="0058272A" w:rsidR="0058272A">
      <w:pPr>
        <w:jc w:val="both"/>
      </w:pPr>
    </w:p>
    <w:p w:rsidRDefault="0058272A" w:rsidP="00926578" w:rsidR="00C30FA8">
      <w:pPr>
        <w:pStyle w:val="Tijeloteksta-uvlaka3"/>
        <w:ind w:firstLine="708" w:left="0"/>
      </w:pPr>
      <w:r>
        <w:t>Rješenjem ovog suda br. VII St-</w:t>
      </w:r>
      <w:r w:rsidR="009B3981">
        <w:t>9/2010</w:t>
      </w:r>
      <w:r w:rsidR="00601A6B">
        <w:t xml:space="preserve"> od 1</w:t>
      </w:r>
      <w:r w:rsidR="009B3981">
        <w:t>7. svibnja  2010.</w:t>
      </w:r>
      <w:r w:rsidR="00C30FA8">
        <w:t xml:space="preserve"> godine otvoren je stečajni postupak nad stečajnim dužnikom </w:t>
      </w:r>
      <w:r w:rsidR="009B3981">
        <w:t>KOUDEL</w:t>
      </w:r>
      <w:r w:rsidR="00E27F7B">
        <w:t>A</w:t>
      </w:r>
      <w:r w:rsidR="009B3981">
        <w:t xml:space="preserve"> d.o.o. za trgovinu i usluge, Split, Hrvatskih</w:t>
      </w:r>
      <w:r w:rsidR="00597442">
        <w:t xml:space="preserve"> </w:t>
      </w:r>
      <w:r w:rsidR="009B3981">
        <w:t>iseljenika 20.</w:t>
      </w:r>
    </w:p>
    <w:p w:rsidRDefault="0058272A" w:rsidR="0058272A">
      <w:pPr>
        <w:ind w:firstLine="540"/>
        <w:jc w:val="both"/>
      </w:pPr>
    </w:p>
    <w:p w:rsidRDefault="0058272A" w:rsidP="00926578" w:rsidR="00C30FA8">
      <w:pPr>
        <w:pStyle w:val="Tijeloteksta-uvlaka3"/>
        <w:ind w:firstLine="708" w:left="0"/>
      </w:pPr>
      <w:r>
        <w:t>Istim rješenjem za stečajn</w:t>
      </w:r>
      <w:r w:rsidR="009B3981">
        <w:t>u upraviteljicu imenovana je Ljiljana Poljanić dipl. oec. iz Splita, Vinkovačka 25.</w:t>
      </w:r>
    </w:p>
    <w:p w:rsidRDefault="00C30FA8" w:rsidR="00C30FA8">
      <w:pPr>
        <w:pStyle w:val="Tijeloteksta-uvlaka3"/>
        <w:ind w:left="0"/>
      </w:pPr>
    </w:p>
    <w:p w:rsidRDefault="0058272A" w:rsidP="00A81572" w:rsidR="003E696E">
      <w:pPr>
        <w:ind w:firstLine="708"/>
        <w:jc w:val="both"/>
      </w:pPr>
      <w:r>
        <w:t>Na</w:t>
      </w:r>
      <w:r w:rsidR="00A81572">
        <w:t xml:space="preserve"> posebnom</w:t>
      </w:r>
      <w:r w:rsidR="00662327">
        <w:t xml:space="preserve"> </w:t>
      </w:r>
      <w:r w:rsidR="009626F5">
        <w:t>ispitnom</w:t>
      </w:r>
      <w:r>
        <w:t xml:space="preserve"> ročišt</w:t>
      </w:r>
      <w:r w:rsidR="002F52A6">
        <w:t xml:space="preserve">u od </w:t>
      </w:r>
      <w:r w:rsidR="00662327">
        <w:t>20. rujna 2010.</w:t>
      </w:r>
      <w:r w:rsidR="009B3981">
        <w:t xml:space="preserve"> </w:t>
      </w:r>
      <w:r w:rsidR="008151DD">
        <w:t>godine</w:t>
      </w:r>
      <w:r w:rsidR="002F52A6">
        <w:t xml:space="preserve"> ispitane su</w:t>
      </w:r>
      <w:r w:rsidR="00F502F0">
        <w:t xml:space="preserve"> </w:t>
      </w:r>
      <w:r w:rsidR="002F52A6">
        <w:t>prijav</w:t>
      </w:r>
      <w:r w:rsidR="00601A6B">
        <w:t>e</w:t>
      </w:r>
      <w:r w:rsidR="00F502F0">
        <w:t xml:space="preserve"> </w:t>
      </w:r>
      <w:r w:rsidR="002F52A6">
        <w:t>tražbina stečajnih vjerovnika</w:t>
      </w:r>
      <w:r w:rsidR="00A81572">
        <w:t xml:space="preserve"> koje nisu ispitane na općem ispitnom ročištu kao i one koje su prijavljene u roku od tri mjeseca nakon prvog ispitnog ročišta (članak 176. stavak 2. </w:t>
      </w:r>
      <w:r w:rsidR="00A81572" w:rsidRPr="00935DFE">
        <w:t>Stečajnog zakona („Narodne novine“ broj</w:t>
      </w:r>
      <w:r w:rsidR="00A81572">
        <w:t xml:space="preserve"> </w:t>
      </w:r>
      <w:r w:rsidR="00A81572" w:rsidRPr="00A81572">
        <w:rPr>
          <w:rStyle w:val="Naglaeno"/>
          <w:b w:val="false"/>
        </w:rPr>
        <w:t>44/96, 29/99, 129/00, 123/03, 82/06, 116/10, 25/12, 133/12 i 45/13</w:t>
      </w:r>
      <w:r w:rsidR="00A81572" w:rsidRPr="00935DFE">
        <w:t xml:space="preserve"> dalje SZ)</w:t>
      </w:r>
      <w:r w:rsidR="00A81572">
        <w:t>.</w:t>
      </w:r>
    </w:p>
    <w:p w:rsidRDefault="00A81572" w:rsidP="00A81572" w:rsidR="00A81572">
      <w:pPr>
        <w:ind w:firstLine="708"/>
        <w:jc w:val="both"/>
      </w:pPr>
    </w:p>
    <w:p w:rsidRDefault="00A81572" w:rsidP="00A81572" w:rsidR="00A81572">
      <w:pPr>
        <w:ind w:firstLine="708"/>
        <w:jc w:val="both"/>
      </w:pPr>
      <w:r>
        <w:t>Nakon održanog ročišta, sud je u smislu odredbe članka 177. stavka 2. SZ-a izradio posebnu tablicu ispitanih tražbina</w:t>
      </w:r>
      <w:r w:rsidR="00872A16">
        <w:t xml:space="preserve"> i na temelju te tražbine donio rješenje poslovni broj St-9/2010 od 20. rujna 2010. godine kojim je odlučio u kojem su iznosu i u kojem isplatnom redu utvrđene, odnosno osporene pojedine tražbine (članak 177. stavak 2. SZ-a). </w:t>
      </w:r>
    </w:p>
    <w:p w:rsidRDefault="00872A16" w:rsidP="00A81572" w:rsidR="00872A16">
      <w:pPr>
        <w:ind w:firstLine="708"/>
        <w:jc w:val="both"/>
      </w:pPr>
    </w:p>
    <w:p w:rsidRDefault="00872A16" w:rsidP="00D32735" w:rsidR="00872A16" w:rsidRPr="00C5035D">
      <w:pPr>
        <w:ind w:firstLine="708"/>
        <w:jc w:val="both"/>
      </w:pPr>
      <w:r>
        <w:lastRenderedPageBreak/>
        <w:t xml:space="preserve">U točki IV. citiranog rješenja sud je utvrdio da se, između ostalih, osporava i tražbina razlučnog vjerovnika </w:t>
      </w:r>
      <w:r w:rsidRPr="00872A16">
        <w:t>Marunčela d.o.o. Omiš, Četvrt Ž. Dražojevića 9</w:t>
      </w:r>
      <w:r w:rsidRPr="00872A16">
        <w:rPr>
          <w:b/>
          <w:bCs/>
        </w:rPr>
        <w:t xml:space="preserve"> </w:t>
      </w:r>
      <w:r w:rsidR="00C5035D" w:rsidRPr="00C5035D">
        <w:rPr>
          <w:bCs/>
        </w:rPr>
        <w:t>kao</w:t>
      </w:r>
      <w:r w:rsidRPr="00C5035D">
        <w:rPr>
          <w:bCs/>
        </w:rPr>
        <w:t xml:space="preserve"> stečajnog vjerovnika  višeg isplatnog reda u iznosu od 120.014,55 kn</w:t>
      </w:r>
      <w:r w:rsidR="00D32735" w:rsidRPr="00C5035D">
        <w:rPr>
          <w:bCs/>
        </w:rPr>
        <w:t>, a točkom V. rješenja upućeni su</w:t>
      </w:r>
      <w:r w:rsidR="00D32735">
        <w:rPr>
          <w:b/>
          <w:bCs/>
        </w:rPr>
        <w:t xml:space="preserve"> </w:t>
      </w:r>
      <w:r>
        <w:t xml:space="preserve">stečajni vjerovnici  </w:t>
      </w:r>
      <w:r w:rsidR="00D32735">
        <w:t xml:space="preserve">pod </w:t>
      </w:r>
      <w:r>
        <w:t>1. Joseph Isaac Sternlight iz Londona, 104 Bridge Lane,</w:t>
      </w:r>
      <w:r w:rsidR="00D32735">
        <w:t xml:space="preserve"> pod</w:t>
      </w:r>
      <w:r>
        <w:t xml:space="preserve"> 2. </w:t>
      </w:r>
      <w:r w:rsidRPr="00C5035D">
        <w:t>Bursting Investments Ltd. Belize</w:t>
      </w:r>
      <w:r w:rsidR="00D32735" w:rsidRPr="00C5035D">
        <w:t xml:space="preserve">, </w:t>
      </w:r>
      <w:r w:rsidRPr="00C5035D">
        <w:t xml:space="preserve">35A Regent Street Belize City Belize i </w:t>
      </w:r>
      <w:r w:rsidR="00D32735" w:rsidRPr="00C5035D">
        <w:t xml:space="preserve">pod </w:t>
      </w:r>
      <w:r w:rsidRPr="00C5035D">
        <w:t xml:space="preserve">3.  Dafaday Property Services Ltd., Lanmor House, 370-386 High Road Wembley, HA9 6AX,  da u roku od 8 dana, računajući od dana dostave ovog rješenja  pokrenu parnicu radi utvrđivanja osnovanosti osporavanja prijave tražbine  razlučnog vjerovnika kao stečajnog vjerovnika MARUNČELA d.o.o. Omiš, Četvrt Ž. Dražojevića 9, koja tražbina glasi na iznos od  120.014,55 kn. jer </w:t>
      </w:r>
      <w:r w:rsidR="00D32735" w:rsidRPr="00C5035D">
        <w:t xml:space="preserve">da </w:t>
      </w:r>
      <w:r w:rsidRPr="00C5035D">
        <w:t>će se inače smatrati da su odustali od prava na vođenje parnice.</w:t>
      </w:r>
      <w:r w:rsidR="004E7ABF" w:rsidRPr="00C5035D">
        <w:t xml:space="preserve"> </w:t>
      </w:r>
    </w:p>
    <w:p w:rsidRDefault="00844001" w:rsidP="00D32735" w:rsidR="00844001" w:rsidRPr="00C5035D">
      <w:pPr>
        <w:ind w:firstLine="708"/>
        <w:jc w:val="both"/>
      </w:pPr>
    </w:p>
    <w:p w:rsidRDefault="00844001" w:rsidP="00844001" w:rsidR="00F3309A" w:rsidRPr="00C5035D">
      <w:pPr>
        <w:ind w:firstLine="708"/>
        <w:jc w:val="both"/>
        <w:rPr>
          <w:b/>
          <w:bCs/>
        </w:rPr>
      </w:pPr>
      <w:r w:rsidRPr="00C5035D">
        <w:t xml:space="preserve">U obrazloženju citiranog rješenja navedeno je da </w:t>
      </w:r>
      <w:r w:rsidRPr="00C5035D">
        <w:rPr>
          <w:bCs/>
        </w:rPr>
        <w:t>je</w:t>
      </w:r>
      <w:r w:rsidRPr="00C5035D">
        <w:rPr>
          <w:b/>
          <w:bCs/>
        </w:rPr>
        <w:t xml:space="preserve"> </w:t>
      </w:r>
      <w:r w:rsidR="00F3309A" w:rsidRPr="00C5035D">
        <w:rPr>
          <w:rFonts w:eastAsia="Arial Unicode MS"/>
        </w:rPr>
        <w:t xml:space="preserve">Boris Anić, odvjetnik u Splitu, </w:t>
      </w:r>
      <w:r w:rsidR="00BA577E" w:rsidRPr="00C5035D">
        <w:rPr>
          <w:rFonts w:eastAsia="Arial Unicode MS"/>
        </w:rPr>
        <w:t>zamjenik punomoćnika Danijela Benka, od</w:t>
      </w:r>
      <w:r w:rsidRPr="00C5035D">
        <w:rPr>
          <w:rFonts w:eastAsia="Arial Unicode MS"/>
        </w:rPr>
        <w:t>vjetnika u Zagrebu, punomoćnika</w:t>
      </w:r>
      <w:r w:rsidR="00BA577E" w:rsidRPr="00C5035D">
        <w:rPr>
          <w:rFonts w:eastAsia="Arial Unicode MS"/>
        </w:rPr>
        <w:t xml:space="preserve"> stečajnih vjerovnika</w:t>
      </w:r>
      <w:r w:rsidR="003B773E" w:rsidRPr="00C5035D">
        <w:rPr>
          <w:rFonts w:eastAsia="Arial Unicode MS"/>
        </w:rPr>
        <w:t xml:space="preserve"> pod</w:t>
      </w:r>
      <w:r w:rsidR="00BA577E" w:rsidRPr="00C5035D">
        <w:rPr>
          <w:rFonts w:eastAsia="Arial Unicode MS"/>
        </w:rPr>
        <w:t xml:space="preserve"> </w:t>
      </w:r>
      <w:r w:rsidR="00173361" w:rsidRPr="00C5035D">
        <w:t>1. Joseph Isaac Sternlight iz Londona,</w:t>
      </w:r>
      <w:r w:rsidR="003B773E" w:rsidRPr="00C5035D">
        <w:t xml:space="preserve"> pod</w:t>
      </w:r>
      <w:r w:rsidR="00173361" w:rsidRPr="00C5035D">
        <w:t xml:space="preserve"> 2. Bursting Investments Ltd. Belize,  i </w:t>
      </w:r>
      <w:r w:rsidR="003B773E" w:rsidRPr="00C5035D">
        <w:t xml:space="preserve">pod </w:t>
      </w:r>
      <w:r w:rsidR="00173361" w:rsidRPr="00C5035D">
        <w:t xml:space="preserve">3.  Dafaday Property Services Ltd., Wembley, UK, </w:t>
      </w:r>
      <w:r w:rsidRPr="00C5035D">
        <w:t>(na posebnom ispitnom ročištu)</w:t>
      </w:r>
      <w:r w:rsidR="0043313A" w:rsidRPr="00C5035D">
        <w:t xml:space="preserve"> izjavio da naprijed označeni </w:t>
      </w:r>
      <w:r w:rsidR="00A32237" w:rsidRPr="00C5035D">
        <w:t xml:space="preserve"> stečajni vjerovnici </w:t>
      </w:r>
      <w:r w:rsidR="00691224" w:rsidRPr="00C5035D">
        <w:t xml:space="preserve">u cijelosti </w:t>
      </w:r>
      <w:r w:rsidRPr="00C5035D">
        <w:t>osporavaju prijavu</w:t>
      </w:r>
      <w:r w:rsidR="00691224" w:rsidRPr="00C5035D">
        <w:t xml:space="preserve"> tražbine razlučnog vjerovnika MARUNČELA d.o.o. Omiš za iznos </w:t>
      </w:r>
      <w:r w:rsidR="005B37F5" w:rsidRPr="00C5035D">
        <w:t xml:space="preserve"> za koji je ovaj vjerovnik izvršio prijavu tražbine kao stečajni vjerovnik jer da se radi o društvu  koje je vodilo poslovne knjige dužnika. Zbog neurednog vođenja poslovnih knjiga društvu da je prouzrokovana šteta. Točnije Marunčela d.o.o. Omiš da je prilikom vođenja poslovnih knjiga društva da nije  postupala po uputama direktora društva, vršeći isplate za koje nije bilo osnova.</w:t>
      </w:r>
    </w:p>
    <w:p w:rsidRDefault="004C3BCD" w:rsidP="009A0E25" w:rsidR="004C3BCD" w:rsidRPr="00C5035D">
      <w:pPr>
        <w:jc w:val="both"/>
      </w:pPr>
    </w:p>
    <w:p w:rsidRDefault="003B773E" w:rsidP="003B773E" w:rsidR="003B773E" w:rsidRPr="00C5035D">
      <w:pPr>
        <w:jc w:val="both"/>
      </w:pPr>
      <w:r w:rsidRPr="00C5035D">
        <w:tab/>
        <w:t xml:space="preserve">Odlučujući o žalbi vjerovnika </w:t>
      </w:r>
      <w:r w:rsidRPr="00C5035D">
        <w:rPr>
          <w:rFonts w:eastAsia="Arial Unicode MS"/>
        </w:rPr>
        <w:t xml:space="preserve">pod </w:t>
      </w:r>
      <w:r w:rsidRPr="00C5035D">
        <w:t>1. Joseph Isaac Sternlight iz Londona i pod 2. Bursting Investments Ltd. Belize izjavljenoj protiv predmetnog rješenja, Visoki trgovački sud Republike Hrvatske je Rješenjem broj 25. Pž-480/12-3 od 30. kolovoza 2012, između ostalog, djelomično prihvatio žalbu vjerovnika i ukinuo rješenje Trgovačkog suda u Splitu poslovni broj St-9/2010 od 20. rujna 2010. u točki V. stavak 4. izreke i predmet u tom dijelu vratio na ponovan postupak uz obrazloženje da niti iz obrazloženja prvost</w:t>
      </w:r>
      <w:r w:rsidR="000048B3" w:rsidRPr="00C5035D">
        <w:t>u</w:t>
      </w:r>
      <w:r w:rsidRPr="00C5035D">
        <w:t xml:space="preserve">panjske odluke, a niti iz dostavljenog dijela spisa ne </w:t>
      </w:r>
      <w:r w:rsidR="000048B3" w:rsidRPr="00C5035D">
        <w:t>proizlazi radi li se o tražbini za koju postoji ovršna isprava.</w:t>
      </w:r>
    </w:p>
    <w:p w:rsidRDefault="000048B3" w:rsidP="003B773E" w:rsidR="000048B3" w:rsidRPr="00C5035D">
      <w:pPr>
        <w:jc w:val="both"/>
      </w:pPr>
    </w:p>
    <w:p w:rsidRDefault="000048B3" w:rsidP="003B773E" w:rsidR="000048B3" w:rsidRPr="00C5035D">
      <w:pPr>
        <w:jc w:val="both"/>
      </w:pPr>
      <w:r w:rsidRPr="00C5035D">
        <w:tab/>
        <w:t xml:space="preserve">Odredbom članka 177. st. 1. propisano je da se tražbina smatra </w:t>
      </w:r>
      <w:r w:rsidR="00C5035D" w:rsidRPr="00C5035D">
        <w:t>utvrđenom ako ju na ispitnom ročištu prizna stečajni upravitelj, a ne ospori ju, koji od stečajnih vjerovnika, odnosno ako izjavljeno osporavanje bude otklonjeno</w:t>
      </w:r>
      <w:r w:rsidR="00230DD1">
        <w:t>.</w:t>
      </w:r>
    </w:p>
    <w:p w:rsidRDefault="000048B3" w:rsidP="000048B3" w:rsidR="000048B3" w:rsidRPr="00C5035D">
      <w:pPr>
        <w:ind w:firstLine="708"/>
        <w:jc w:val="both"/>
      </w:pPr>
    </w:p>
    <w:p w:rsidRDefault="000048B3" w:rsidP="000048B3" w:rsidR="000048B3" w:rsidRPr="00C5035D">
      <w:pPr>
        <w:ind w:firstLine="708"/>
        <w:jc w:val="both"/>
      </w:pPr>
      <w:r w:rsidRPr="00C5035D">
        <w:t xml:space="preserve">Odredbom </w:t>
      </w:r>
      <w:r w:rsidR="00C5035D" w:rsidRPr="00C5035D">
        <w:t xml:space="preserve">članka </w:t>
      </w:r>
      <w:r w:rsidRPr="00C5035D">
        <w:t>178. st. 1. SZ-a propisano je da ako je stečajni upravitelj osporio tražbinu, stečajni sudac će vjerovnika uputiti na parnicu protiv stečajnog dužnika radi</w:t>
      </w:r>
      <w:r w:rsidR="00C5035D" w:rsidRPr="00C5035D">
        <w:t xml:space="preserve"> utvrđivanja osporene tražbine, a stavkom 2. da ako je koji od stečajnih vjerovnika osporio tražbinu koju je priznao stečajni upravitelj, stečajni sudac će stečajnog vjerovnika uputiti na parnicu radi utvrđenja osporene tražbine pri čemu osporavatelj u takvoj parnici nastupa u ime i za račun stečajnog dužnika.</w:t>
      </w:r>
    </w:p>
    <w:p w:rsidRDefault="00C5035D" w:rsidP="000048B3" w:rsidR="00C5035D" w:rsidRPr="00C5035D">
      <w:pPr>
        <w:ind w:firstLine="708"/>
        <w:jc w:val="both"/>
      </w:pPr>
    </w:p>
    <w:p w:rsidRDefault="000048B3" w:rsidP="00C5035D" w:rsidR="000048B3">
      <w:pPr>
        <w:ind w:firstLine="708"/>
        <w:jc w:val="both"/>
      </w:pPr>
      <w:r w:rsidRPr="00C5035D">
        <w:t xml:space="preserve">Odredbom </w:t>
      </w:r>
      <w:r w:rsidR="00C5035D" w:rsidRPr="00C5035D">
        <w:t xml:space="preserve">članka </w:t>
      </w:r>
      <w:r w:rsidRPr="00C5035D">
        <w:t>178. st. 4. SZ-a propisano je da ako za osporenu tražbinu postoji ovršna isprava, stečajni sudac će na parnicu uputiti osporavatelja da dokaže osnovanost svog osporavanja.</w:t>
      </w:r>
      <w:r>
        <w:t xml:space="preserve"> </w:t>
      </w:r>
    </w:p>
    <w:p w:rsidRDefault="000048B3" w:rsidP="000048B3" w:rsidR="000048B3">
      <w:pPr>
        <w:jc w:val="both"/>
      </w:pPr>
    </w:p>
    <w:p w:rsidRDefault="000048B3" w:rsidP="000048B3" w:rsidR="000048B3" w:rsidRPr="00341F75">
      <w:pPr>
        <w:jc w:val="both"/>
      </w:pPr>
      <w:r>
        <w:tab/>
      </w:r>
      <w:r w:rsidRPr="00341F75">
        <w:t xml:space="preserve">Prema tome, a sukladno naprijed citiranim odredbama čl. 178. SZ-a, </w:t>
      </w:r>
      <w:r>
        <w:t>za donošenje odluke</w:t>
      </w:r>
      <w:r w:rsidRPr="00341F75">
        <w:t xml:space="preserve"> o tome koga uputiti na parnicu vezano za osporene tražbine</w:t>
      </w:r>
      <w:r>
        <w:t xml:space="preserve"> potrebno je utvrditi </w:t>
      </w:r>
      <w:r w:rsidRPr="00341F75">
        <w:t>postoji li ili ne postoji ovrš</w:t>
      </w:r>
      <w:r>
        <w:t>na isprava za osporenu tražbinu, odnosno jesu li vjerovnici ispravama priloženim uz prijave tražbine dokazali da za njihove tražbine postoji ovršna isprava.</w:t>
      </w:r>
    </w:p>
    <w:p w:rsidRDefault="000048B3" w:rsidP="003B773E" w:rsidR="000048B3" w:rsidRPr="004E7ABF">
      <w:pPr>
        <w:jc w:val="both"/>
        <w:rPr>
          <w:highlight w:val="yellow"/>
        </w:rPr>
      </w:pPr>
    </w:p>
    <w:p w:rsidRDefault="00C5035D" w:rsidP="00446BB2" w:rsidR="003E696E" w:rsidRPr="00AD03D2">
      <w:pPr>
        <w:ind w:firstLine="540"/>
        <w:jc w:val="both"/>
      </w:pPr>
      <w:r w:rsidRPr="00AD03D2">
        <w:lastRenderedPageBreak/>
        <w:t>Pregledom prijave tražbine stečajnog vjerovnika MARUNČELA d.o.o. Omiš u iznos</w:t>
      </w:r>
      <w:r w:rsidR="00AD03D2" w:rsidRPr="00AD03D2">
        <w:t>u od 120.014,55 kn kao tražbine</w:t>
      </w:r>
      <w:r w:rsidRPr="00AD03D2">
        <w:t xml:space="preserve"> i isprava dostavljenih uz prijavu, ovaj sud je utvrdio da za osporenu tražbinu postoji ovršna isprava </w:t>
      </w:r>
      <w:r w:rsidR="00AD03D2" w:rsidRPr="00AD03D2">
        <w:t>–</w:t>
      </w:r>
      <w:r w:rsidRPr="00AD03D2">
        <w:t xml:space="preserve"> </w:t>
      </w:r>
      <w:r w:rsidR="00AD03D2" w:rsidRPr="00AD03D2">
        <w:t>Sporazum radi osiguranja novčane tražbine zasnivanjem založnog prava na nekretnini upisanoj u zemljišne knjige, potvrđen od strane javnog bilježnika Radoslava Vukovića iz Omiša pod brojem OV-6353/09 od 23. listopada 2009.</w:t>
      </w:r>
    </w:p>
    <w:p w:rsidRDefault="00C5035D" w:rsidP="00446BB2" w:rsidR="00C5035D">
      <w:pPr>
        <w:ind w:firstLine="540"/>
        <w:jc w:val="both"/>
      </w:pPr>
    </w:p>
    <w:p w:rsidRDefault="00C5035D" w:rsidP="00446BB2" w:rsidR="00C5035D">
      <w:pPr>
        <w:ind w:firstLine="540"/>
        <w:jc w:val="both"/>
      </w:pPr>
      <w:r>
        <w:t xml:space="preserve">Slijedom navedenog, a temeljem odredbe članaka </w:t>
      </w:r>
      <w:r w:rsidR="00E80CC7">
        <w:t>178. st. 4. SZ-a odlučeno je kao u izreci ovog rješenja.</w:t>
      </w:r>
    </w:p>
    <w:p w:rsidRDefault="00844001" w:rsidP="002353F2" w:rsidR="00844001">
      <w:pPr>
        <w:jc w:val="both"/>
      </w:pPr>
    </w:p>
    <w:p w:rsidRDefault="00844001" w:rsidP="00446BB2" w:rsidR="00844001">
      <w:pPr>
        <w:ind w:firstLine="540"/>
        <w:jc w:val="both"/>
      </w:pPr>
    </w:p>
    <w:p w:rsidRDefault="002353F2" w:rsidR="0058272A">
      <w:pPr>
        <w:ind w:firstLine="540"/>
        <w:jc w:val="center"/>
      </w:pPr>
      <w:r>
        <w:t xml:space="preserve">U  Splitu, </w:t>
      </w:r>
      <w:r w:rsidR="00F61F11">
        <w:t>3. ožujka</w:t>
      </w:r>
      <w:r w:rsidR="00A81572">
        <w:t xml:space="preserve"> 2016</w:t>
      </w:r>
      <w:r w:rsidR="00662327">
        <w:t>.</w:t>
      </w:r>
      <w:r w:rsidR="00C30FA8">
        <w:t xml:space="preserve"> </w:t>
      </w:r>
      <w:r w:rsidR="00A81572">
        <w:t>godine</w:t>
      </w:r>
    </w:p>
    <w:p w:rsidRDefault="00EA69AE" w:rsidP="00EA69AE" w:rsidR="00EA69AE"/>
    <w:p w:rsidRDefault="00A81572" w:rsidP="00EA69AE" w:rsidR="00E4692E">
      <w:pPr>
        <w:ind w:left="6372"/>
        <w:jc w:val="center"/>
      </w:pPr>
      <w:r>
        <w:t>SUTKINJA</w:t>
      </w:r>
    </w:p>
    <w:p w:rsidRDefault="00EA69AE" w:rsidP="00EA69AE" w:rsidR="0058272A">
      <w:pPr>
        <w:ind w:left="6372"/>
        <w:jc w:val="center"/>
      </w:pPr>
      <w:r>
        <w:t>ANA GOLUB GRUIĆ</w:t>
      </w:r>
    </w:p>
    <w:p w:rsidRDefault="00EA69AE" w:rsidP="00EA69AE" w:rsidR="00EA69AE">
      <w:pPr>
        <w:jc w:val="both"/>
      </w:pPr>
    </w:p>
    <w:p w:rsidRDefault="00F61F11" w:rsidP="00C30FA8" w:rsidR="00F61F11">
      <w:pPr>
        <w:jc w:val="both"/>
      </w:pPr>
    </w:p>
    <w:p w:rsidRDefault="0058272A" w:rsidP="00C30FA8" w:rsidR="00E16C1A">
      <w:pPr>
        <w:jc w:val="both"/>
      </w:pPr>
      <w:r>
        <w:t>PRAVNA POUKA: Protiv ovog rješenja dopuštena je žalba Visokom trgovačkom s</w:t>
      </w:r>
      <w:r w:rsidR="00A81572">
        <w:t>udu Republike Hrvatske</w:t>
      </w:r>
      <w:r>
        <w:t>. Žalb</w:t>
      </w:r>
      <w:r w:rsidR="00A81572">
        <w:t>a se podnosi putem ovog suda u 3</w:t>
      </w:r>
      <w:r>
        <w:t xml:space="preserve">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926578" w:rsidR="00926578">
      <w:pPr>
        <w:jc w:val="both"/>
      </w:pPr>
    </w:p>
    <w:p w:rsidRDefault="00E16C1A" w:rsidR="0058272A">
      <w:pPr>
        <w:jc w:val="both"/>
      </w:pPr>
      <w:r>
        <w:t>D</w:t>
      </w:r>
      <w:r w:rsidR="0058272A">
        <w:t>NA:</w:t>
      </w:r>
    </w:p>
    <w:p w:rsidRDefault="00A81572" w:rsidP="00BC2B90" w:rsidR="00BC2B90">
      <w:pPr>
        <w:ind w:left="720"/>
        <w:jc w:val="both"/>
      </w:pPr>
      <w:r>
        <w:t>- stečajnoj upraviteljici</w:t>
      </w:r>
    </w:p>
    <w:p w:rsidRDefault="00A81572" w:rsidP="00BC2B90" w:rsidR="00A81572">
      <w:pPr>
        <w:ind w:left="720"/>
        <w:jc w:val="both"/>
      </w:pPr>
      <w:r>
        <w:t xml:space="preserve">- stečajnim vjerovnicima </w:t>
      </w:r>
      <w:r w:rsidR="00F61F11">
        <w:t>– osporava</w:t>
      </w:r>
      <w:r w:rsidR="00C5035D">
        <w:t>teljima</w:t>
      </w:r>
      <w:r w:rsidR="00F61F11">
        <w:t xml:space="preserve"> po punomoćnicima – OD Benko i partneri d.o.o. Zagreb, Trg Petra Svačića 6</w:t>
      </w:r>
    </w:p>
    <w:p w:rsidRDefault="00C5035D" w:rsidP="00BC2B90" w:rsidR="00C5035D">
      <w:pPr>
        <w:ind w:left="720"/>
        <w:jc w:val="both"/>
      </w:pPr>
      <w:r>
        <w:t>- Marunčela d.o.o. Omiš, Četvrt Ž. Dražojevića 9</w:t>
      </w:r>
    </w:p>
    <w:p w:rsidRDefault="00A81572" w:rsidP="00BC2B90" w:rsidR="00A81572">
      <w:pPr>
        <w:ind w:left="720"/>
        <w:jc w:val="both"/>
      </w:pPr>
      <w:r>
        <w:t>- mrežna stranica e-oglasna ploča sudova</w:t>
      </w:r>
    </w:p>
    <w:p w:rsidRDefault="00A81572" w:rsidP="00BC2B90" w:rsidR="00A81572">
      <w:pPr>
        <w:ind w:left="720"/>
        <w:jc w:val="both"/>
      </w:pPr>
      <w:r>
        <w:t>- u spis</w:t>
      </w:r>
    </w:p>
    <w:p w:rsidRDefault="0058272A" w:rsidP="00796E5E" w:rsidR="0058272A">
      <w:pPr>
        <w:jc w:val="both"/>
      </w:pPr>
    </w:p>
    <w:sectPr w:rsidSect="00EA69AE" w:rsidR="0058272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A4" w:rsidR="003D20A4">
      <w:r>
        <w:separator/>
      </w:r>
    </w:p>
  </w:endnote>
  <w:endnote w:id="0" w:type="continuationSeparator">
    <w:p w:rsidRDefault="003D20A4" w:rsidR="003D2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A4" w:rsidR="003D20A4">
      <w:r>
        <w:separator/>
      </w:r>
    </w:p>
  </w:footnote>
  <w:footnote w:id="0" w:type="continuationSeparator">
    <w:p w:rsidRDefault="003D20A4" w:rsidR="003D2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35B" w:rsidR="005863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4664">
      <w:rPr>
        <w:rStyle w:val="Brojstranice"/>
        <w:noProof/>
      </w:rPr>
      <w:t>5</w:t>
    </w:r>
    <w:r>
      <w:rPr>
        <w:rStyle w:val="Brojstranice"/>
      </w:rPr>
      <w:fldChar w:fldCharType="end"/>
    </w:r>
  </w:p>
  <w:p w:rsidRDefault="0058635B" w:rsidR="005863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35B" w:rsidR="005863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2A77">
      <w:rPr>
        <w:rStyle w:val="Brojstranice"/>
        <w:noProof/>
      </w:rPr>
      <w:t>3</w:t>
    </w:r>
    <w:r>
      <w:rPr>
        <w:rStyle w:val="Brojstranice"/>
      </w:rPr>
      <w:fldChar w:fldCharType="end"/>
    </w:r>
  </w:p>
  <w:p w:rsidRDefault="0058635B" w:rsidR="0058635B">
    <w:pPr>
      <w:pStyle w:val="Zaglavlje"/>
    </w:pPr>
    <w:r>
      <w:tab/>
      <w:t xml:space="preserve">                                                                                       </w:t>
    </w:r>
    <w:r w:rsidR="00A81572">
      <w:t xml:space="preserve">                               11</w:t>
    </w:r>
    <w:r>
      <w:t>. S</w:t>
    </w:r>
    <w:r w:rsidR="00EA69AE">
      <w:t>t</w:t>
    </w:r>
    <w:r>
      <w:t>-9/2010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572" w:rsidP="00A81572" w:rsidR="00A81572">
    <w:pPr>
      <w:pStyle w:val="Zaglavlje"/>
      <w:jc w:val="right"/>
    </w:pPr>
    <w:r>
      <w:t>1</w:t>
    </w:r>
    <w:r w:rsidR="00EA69AE">
      <w:t>1. St</w:t>
    </w:r>
    <w:r>
      <w:t>-9/2010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16C4F"/>
    <w:multiLevelType w:val="hybridMultilevel"/>
    <w:tmpl w:val="BD90B20A"/>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913259"/>
    <w:multiLevelType w:val="hybridMultilevel"/>
    <w:tmpl w:val="B6C67330"/>
    <w:lvl w:tplc="98846ECA" w:ilvl="0">
      <w:start w:val="3"/>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B714B67"/>
    <w:multiLevelType w:val="hybridMultilevel"/>
    <w:tmpl w:val="7BFABC66"/>
    <w:lvl w:tplc="342845B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6"/>
  </w:num>
  <w:num w:numId="3">
    <w:abstractNumId w:val="2"/>
  </w:num>
  <w:num w:numId="4">
    <w:abstractNumId w:val="5"/>
  </w:num>
  <w:num w:numId="5">
    <w:abstractNumId w:val="4"/>
  </w:num>
  <w:num w:numId="6">
    <w:abstractNumId w:val="8"/>
  </w:num>
  <w:num w:numId="7">
    <w:abstractNumId w:val="3"/>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embedSystemFonts/>
  <w:attachedTemplate r:id="rId1"/>
  <w:stylePaneFormatFilter w:val="3F01"/>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048B3"/>
    <w:rsid w:val="00004D41"/>
    <w:rsid w:val="0002022C"/>
    <w:rsid w:val="00031C76"/>
    <w:rsid w:val="000419A9"/>
    <w:rsid w:val="000470CF"/>
    <w:rsid w:val="00050C33"/>
    <w:rsid w:val="00071918"/>
    <w:rsid w:val="000744FE"/>
    <w:rsid w:val="00075D9F"/>
    <w:rsid w:val="000872AB"/>
    <w:rsid w:val="000959BC"/>
    <w:rsid w:val="000A78CB"/>
    <w:rsid w:val="000C0835"/>
    <w:rsid w:val="000C0A57"/>
    <w:rsid w:val="000C6EF3"/>
    <w:rsid w:val="000D074F"/>
    <w:rsid w:val="000D4F8D"/>
    <w:rsid w:val="000D545C"/>
    <w:rsid w:val="000F0CB6"/>
    <w:rsid w:val="000F2A77"/>
    <w:rsid w:val="00111340"/>
    <w:rsid w:val="00113005"/>
    <w:rsid w:val="001212CB"/>
    <w:rsid w:val="001277FF"/>
    <w:rsid w:val="00131D4B"/>
    <w:rsid w:val="00141BD1"/>
    <w:rsid w:val="00143244"/>
    <w:rsid w:val="00172390"/>
    <w:rsid w:val="00173361"/>
    <w:rsid w:val="00173958"/>
    <w:rsid w:val="0018532B"/>
    <w:rsid w:val="00186486"/>
    <w:rsid w:val="001A28EE"/>
    <w:rsid w:val="001A33C6"/>
    <w:rsid w:val="001B7789"/>
    <w:rsid w:val="001C1472"/>
    <w:rsid w:val="001C1614"/>
    <w:rsid w:val="001C58BB"/>
    <w:rsid w:val="001D0AE6"/>
    <w:rsid w:val="001D399E"/>
    <w:rsid w:val="001E7C21"/>
    <w:rsid w:val="00203642"/>
    <w:rsid w:val="00214000"/>
    <w:rsid w:val="00227D09"/>
    <w:rsid w:val="00230DD1"/>
    <w:rsid w:val="002353F2"/>
    <w:rsid w:val="002941BE"/>
    <w:rsid w:val="002A2068"/>
    <w:rsid w:val="002A2A84"/>
    <w:rsid w:val="002A3A4B"/>
    <w:rsid w:val="002B4B1F"/>
    <w:rsid w:val="002C043F"/>
    <w:rsid w:val="002C4664"/>
    <w:rsid w:val="002D4B4A"/>
    <w:rsid w:val="002D5C8A"/>
    <w:rsid w:val="002E0007"/>
    <w:rsid w:val="002E4B81"/>
    <w:rsid w:val="002F44F7"/>
    <w:rsid w:val="002F52A6"/>
    <w:rsid w:val="003264BB"/>
    <w:rsid w:val="003339B9"/>
    <w:rsid w:val="00343701"/>
    <w:rsid w:val="00354D8F"/>
    <w:rsid w:val="00367B94"/>
    <w:rsid w:val="003747E4"/>
    <w:rsid w:val="00375708"/>
    <w:rsid w:val="00375CBB"/>
    <w:rsid w:val="00390B48"/>
    <w:rsid w:val="003A15F7"/>
    <w:rsid w:val="003B36BB"/>
    <w:rsid w:val="003B7242"/>
    <w:rsid w:val="003B773E"/>
    <w:rsid w:val="003C11B3"/>
    <w:rsid w:val="003C1AD5"/>
    <w:rsid w:val="003C542E"/>
    <w:rsid w:val="003D20A4"/>
    <w:rsid w:val="003D772F"/>
    <w:rsid w:val="003E696E"/>
    <w:rsid w:val="003F6028"/>
    <w:rsid w:val="00417C7A"/>
    <w:rsid w:val="00420538"/>
    <w:rsid w:val="00426A9C"/>
    <w:rsid w:val="0043313A"/>
    <w:rsid w:val="00434AC7"/>
    <w:rsid w:val="00441144"/>
    <w:rsid w:val="00442D6A"/>
    <w:rsid w:val="00446BB2"/>
    <w:rsid w:val="0049253E"/>
    <w:rsid w:val="004A0D83"/>
    <w:rsid w:val="004A4992"/>
    <w:rsid w:val="004A4DF7"/>
    <w:rsid w:val="004C3BCD"/>
    <w:rsid w:val="004E7ABF"/>
    <w:rsid w:val="004F148C"/>
    <w:rsid w:val="00511002"/>
    <w:rsid w:val="00515B50"/>
    <w:rsid w:val="00533CB7"/>
    <w:rsid w:val="00534651"/>
    <w:rsid w:val="005416D7"/>
    <w:rsid w:val="0056483A"/>
    <w:rsid w:val="00582497"/>
    <w:rsid w:val="0058272A"/>
    <w:rsid w:val="0058635B"/>
    <w:rsid w:val="00597442"/>
    <w:rsid w:val="00597579"/>
    <w:rsid w:val="005B14B0"/>
    <w:rsid w:val="005B37F5"/>
    <w:rsid w:val="005C605A"/>
    <w:rsid w:val="005E2B41"/>
    <w:rsid w:val="005E4C01"/>
    <w:rsid w:val="00601A6B"/>
    <w:rsid w:val="00604FEE"/>
    <w:rsid w:val="00637B50"/>
    <w:rsid w:val="0064759C"/>
    <w:rsid w:val="00650A1E"/>
    <w:rsid w:val="00662327"/>
    <w:rsid w:val="00664D9C"/>
    <w:rsid w:val="00666E84"/>
    <w:rsid w:val="00691224"/>
    <w:rsid w:val="006A7E31"/>
    <w:rsid w:val="006B3220"/>
    <w:rsid w:val="006C3BC1"/>
    <w:rsid w:val="006D56CF"/>
    <w:rsid w:val="006E1513"/>
    <w:rsid w:val="006F0342"/>
    <w:rsid w:val="006F1C9C"/>
    <w:rsid w:val="00702855"/>
    <w:rsid w:val="007176C2"/>
    <w:rsid w:val="00747D6D"/>
    <w:rsid w:val="00751D6C"/>
    <w:rsid w:val="00756114"/>
    <w:rsid w:val="00756A0C"/>
    <w:rsid w:val="00761985"/>
    <w:rsid w:val="007636AC"/>
    <w:rsid w:val="00764234"/>
    <w:rsid w:val="007655AF"/>
    <w:rsid w:val="00777532"/>
    <w:rsid w:val="00791C78"/>
    <w:rsid w:val="00796E5E"/>
    <w:rsid w:val="007B5F58"/>
    <w:rsid w:val="007C792F"/>
    <w:rsid w:val="007C7ACF"/>
    <w:rsid w:val="007E099D"/>
    <w:rsid w:val="007E232B"/>
    <w:rsid w:val="007E7D6C"/>
    <w:rsid w:val="007F2633"/>
    <w:rsid w:val="007F5BE2"/>
    <w:rsid w:val="008151DD"/>
    <w:rsid w:val="00816EA8"/>
    <w:rsid w:val="00823CBC"/>
    <w:rsid w:val="00844001"/>
    <w:rsid w:val="0087222E"/>
    <w:rsid w:val="00872A16"/>
    <w:rsid w:val="0087771D"/>
    <w:rsid w:val="008A2879"/>
    <w:rsid w:val="008B127F"/>
    <w:rsid w:val="008B7ECD"/>
    <w:rsid w:val="008C07A4"/>
    <w:rsid w:val="008C0EC1"/>
    <w:rsid w:val="008C5767"/>
    <w:rsid w:val="008C7AEB"/>
    <w:rsid w:val="008D6402"/>
    <w:rsid w:val="008E03FA"/>
    <w:rsid w:val="008E4C24"/>
    <w:rsid w:val="008E79DC"/>
    <w:rsid w:val="008F3981"/>
    <w:rsid w:val="009006C0"/>
    <w:rsid w:val="009104B3"/>
    <w:rsid w:val="009137D4"/>
    <w:rsid w:val="0092472C"/>
    <w:rsid w:val="00926578"/>
    <w:rsid w:val="00927E3A"/>
    <w:rsid w:val="00930B49"/>
    <w:rsid w:val="00943008"/>
    <w:rsid w:val="00954B49"/>
    <w:rsid w:val="009626F5"/>
    <w:rsid w:val="009710C9"/>
    <w:rsid w:val="009779A6"/>
    <w:rsid w:val="00987E99"/>
    <w:rsid w:val="00995F41"/>
    <w:rsid w:val="009A0E25"/>
    <w:rsid w:val="009B03AC"/>
    <w:rsid w:val="009B3981"/>
    <w:rsid w:val="009B5832"/>
    <w:rsid w:val="009C2546"/>
    <w:rsid w:val="009C4AF6"/>
    <w:rsid w:val="009D61BF"/>
    <w:rsid w:val="009E5BB3"/>
    <w:rsid w:val="009F59C5"/>
    <w:rsid w:val="00A25697"/>
    <w:rsid w:val="00A32237"/>
    <w:rsid w:val="00A377CF"/>
    <w:rsid w:val="00A44EE7"/>
    <w:rsid w:val="00A50308"/>
    <w:rsid w:val="00A53477"/>
    <w:rsid w:val="00A61FEB"/>
    <w:rsid w:val="00A746DD"/>
    <w:rsid w:val="00A75332"/>
    <w:rsid w:val="00A81572"/>
    <w:rsid w:val="00A974C7"/>
    <w:rsid w:val="00A97DF6"/>
    <w:rsid w:val="00AA009D"/>
    <w:rsid w:val="00AA2422"/>
    <w:rsid w:val="00AA660B"/>
    <w:rsid w:val="00AC3BA4"/>
    <w:rsid w:val="00AD03D2"/>
    <w:rsid w:val="00AD4558"/>
    <w:rsid w:val="00AD4E05"/>
    <w:rsid w:val="00AF440C"/>
    <w:rsid w:val="00B064C7"/>
    <w:rsid w:val="00B10155"/>
    <w:rsid w:val="00B37F93"/>
    <w:rsid w:val="00B44069"/>
    <w:rsid w:val="00B64008"/>
    <w:rsid w:val="00B729E3"/>
    <w:rsid w:val="00B80E43"/>
    <w:rsid w:val="00B92348"/>
    <w:rsid w:val="00BA577E"/>
    <w:rsid w:val="00BB0E07"/>
    <w:rsid w:val="00BC2B90"/>
    <w:rsid w:val="00BD2378"/>
    <w:rsid w:val="00BD2A32"/>
    <w:rsid w:val="00BE7846"/>
    <w:rsid w:val="00BF6C37"/>
    <w:rsid w:val="00C10052"/>
    <w:rsid w:val="00C14AE6"/>
    <w:rsid w:val="00C30FA8"/>
    <w:rsid w:val="00C363C3"/>
    <w:rsid w:val="00C4115F"/>
    <w:rsid w:val="00C5035D"/>
    <w:rsid w:val="00C54B30"/>
    <w:rsid w:val="00C86C66"/>
    <w:rsid w:val="00C917F2"/>
    <w:rsid w:val="00C920BD"/>
    <w:rsid w:val="00CB7E99"/>
    <w:rsid w:val="00CC0E34"/>
    <w:rsid w:val="00CC7932"/>
    <w:rsid w:val="00D072E0"/>
    <w:rsid w:val="00D20171"/>
    <w:rsid w:val="00D21790"/>
    <w:rsid w:val="00D30C71"/>
    <w:rsid w:val="00D31180"/>
    <w:rsid w:val="00D32735"/>
    <w:rsid w:val="00D37AFB"/>
    <w:rsid w:val="00D42172"/>
    <w:rsid w:val="00D52919"/>
    <w:rsid w:val="00D57FC4"/>
    <w:rsid w:val="00D74555"/>
    <w:rsid w:val="00D75E0F"/>
    <w:rsid w:val="00D80619"/>
    <w:rsid w:val="00D864DD"/>
    <w:rsid w:val="00DE74FB"/>
    <w:rsid w:val="00DF4DBD"/>
    <w:rsid w:val="00E020CF"/>
    <w:rsid w:val="00E16C1A"/>
    <w:rsid w:val="00E1741B"/>
    <w:rsid w:val="00E2220B"/>
    <w:rsid w:val="00E27F7B"/>
    <w:rsid w:val="00E40924"/>
    <w:rsid w:val="00E40A2E"/>
    <w:rsid w:val="00E4692E"/>
    <w:rsid w:val="00E5236E"/>
    <w:rsid w:val="00E70799"/>
    <w:rsid w:val="00E7151E"/>
    <w:rsid w:val="00E761AD"/>
    <w:rsid w:val="00E80C50"/>
    <w:rsid w:val="00E80CC7"/>
    <w:rsid w:val="00E817B4"/>
    <w:rsid w:val="00E8214B"/>
    <w:rsid w:val="00E85142"/>
    <w:rsid w:val="00EA2DAB"/>
    <w:rsid w:val="00EA69AE"/>
    <w:rsid w:val="00EA6A05"/>
    <w:rsid w:val="00EC69F2"/>
    <w:rsid w:val="00ED599F"/>
    <w:rsid w:val="00EE1D6F"/>
    <w:rsid w:val="00EE7DC0"/>
    <w:rsid w:val="00EF0564"/>
    <w:rsid w:val="00F0697E"/>
    <w:rsid w:val="00F1608F"/>
    <w:rsid w:val="00F30452"/>
    <w:rsid w:val="00F3309A"/>
    <w:rsid w:val="00F40492"/>
    <w:rsid w:val="00F47870"/>
    <w:rsid w:val="00F502F0"/>
    <w:rsid w:val="00F50665"/>
    <w:rsid w:val="00F60592"/>
    <w:rsid w:val="00F61F11"/>
    <w:rsid w:val="00F63481"/>
    <w:rsid w:val="00F769A3"/>
    <w:rsid w:val="00F87D44"/>
    <w:rsid w:val="00FB21FC"/>
    <w:rsid w:val="00FD67D6"/>
    <w:rsid w:val="00FE0D10"/>
    <w:rsid w:val="00FE2F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cs="Tahoma" w:hAnsi="Tahoma" w:ascii="Tahoma"/>
      <w:sz w:val="16"/>
      <w:szCs w:val="16"/>
    </w:rPr>
  </w:style>
  <w:style w:styleId="Naglaeno" w:type="character">
    <w:name w:val="Strong"/>
    <w:uiPriority w:val="22"/>
    <w:qFormat/>
    <w:rsid w:val="00A81572"/>
    <w:rPr>
      <w:b/>
      <w:bCs/>
    </w:rPr>
  </w:style>
  <w:style w:styleId="Tekstrezerviranogmjesta" w:type="character">
    <w:name w:val="Placeholder Text"/>
    <w:basedOn w:val="Zadanifontodlomka"/>
    <w:uiPriority w:val="99"/>
    <w:semiHidden/>
    <w:rsid w:val="000F2A77"/>
    <w:rPr>
      <w:color w:val="808080"/>
      <w:bdr w:space="0" w:sz="0" w:color="auto" w:val="none"/>
      <w:shd w:fill="auto" w:color="auto" w:val="clear"/>
    </w:rPr>
  </w:style>
  <w:style w:customStyle="true" w:styleId="eSPISCCParagraphDefaultFont" w:type="character">
    <w:name w:val="eSPIS_CC_Paragraph Default Font"/>
    <w:basedOn w:val="Zadanifontodlomka"/>
    <w:rsid w:val="000F2A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2A77"/>
    <w:rPr>
      <w:bdr w:space="0" w:sz="0" w:color="auto" w:val="none"/>
      <w:shd w:fill="FFFFCC" w:color="auto" w:val="clear"/>
      <w:lang w:val="hr-HR"/>
    </w:rPr>
  </w:style>
  <w:style w:customStyle="true" w:styleId="PozadinaSvijetloCrvena" w:type="character">
    <w:name w:val="Pozadina_SvijetloCrvena"/>
    <w:basedOn w:val="eSPISCCParagraphDefaultFont"/>
    <w:rsid w:val="000F2A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2A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ascii="Tahoma" w:cs="Tahoma" w:hAnsi="Tahoma"/>
      <w:sz w:val="16"/>
      <w:szCs w:val="16"/>
    </w:rPr>
  </w:style>
  <w:style w:styleId="Naglaeno" w:type="character">
    <w:name w:val="Strong"/>
    <w:uiPriority w:val="22"/>
    <w:qFormat/>
    <w:rsid w:val="00A81572"/>
    <w:rPr>
      <w:b/>
      <w:bCs/>
    </w:rPr>
  </w:style>
  <w:style w:styleId="Tekstrezerviranogmjesta" w:type="character">
    <w:name w:val="Placeholder Text"/>
    <w:basedOn w:val="Zadanifontodlomka"/>
    <w:uiPriority w:val="99"/>
    <w:semiHidden/>
    <w:rsid w:val="000F2A77"/>
    <w:rPr>
      <w:color w:val="808080"/>
      <w:bdr w:color="auto" w:space="0" w:sz="0" w:val="none"/>
      <w:shd w:color="auto" w:fill="auto" w:val="clear"/>
    </w:rPr>
  </w:style>
  <w:style w:customStyle="1" w:styleId="eSPISCCParagraphDefaultFont" w:type="character">
    <w:name w:val="eSPIS_CC_Paragraph Default Font"/>
    <w:basedOn w:val="Zadanifontodlomka"/>
    <w:rsid w:val="000F2A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2A77"/>
    <w:rPr>
      <w:bdr w:color="auto" w:space="0" w:sz="0" w:val="none"/>
      <w:shd w:color="auto" w:fill="FFFFCC" w:val="clear"/>
      <w:lang w:val="hr-HR"/>
    </w:rPr>
  </w:style>
  <w:style w:customStyle="1" w:styleId="PozadinaSvijetloCrvena" w:type="character">
    <w:name w:val="Pozadina_SvijetloCrvena"/>
    <w:basedOn w:val="eSPISCCParagraphDefaultFont"/>
    <w:rsid w:val="000F2A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2A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Split zastupanog po punomoćniku Boris Anić</izvorni_sadrzaj>
    <derivirana_varijabla naziv="DomainObject.Predmet.ProtustrankaFormatedWithAdress_1"> KOUDELA d.o.o. za trgovinu i usluge "u stečaju", Ulica Hrvatskih iseljenika 20, Split zastupanog po punomoćniku Boris Anić</derivirana_varijabla>
  </DomainObject.Predmet.ProtustrankaFormatedWithAdress>
  <DomainObject.Predmet.ProtustrankaFormatedWithAdressOIB>
    <izvorni_sadrzaj> KOUDELA d.o.o. za trgovinu i usluge "u stečaju", OIB 66536340192, Ulica Hrvatskih iseljenika 20, Split zastupanog po punomoćniku Boris Anić</izvorni_sadrzaj>
    <derivirana_varijabla naziv="DomainObject.Predmet.ProtustrankaFormatedWithAdressOIB_1"> KOUDELA d.o.o. za trgovinu i usluge "u stečaju", OIB 66536340192, Ulica Hrvatskih iseljenika 20, Split zastupanog po punomoćniku Boris Anić</derivirana_varijabla>
  </DomainObject.Predmet.ProtustrankaFormatedWithAdressOIB>
  <DomainObject.Predmet.ProtustrankaWithAdress>
    <izvorni_sadrzaj>KOUDELA d.o.o. za trgovinu i usluge "u stečaju" Ulica Hrvatskih iseljenika 20, Split</izvorni_sadrzaj>
    <derivirana_varijabla naziv="DomainObject.Predmet.ProtustrankaWithAdress_1">KOUDELA d.o.o. za trgovinu i usluge "u stečaju" Ulica Hrvatskih iseljenika 20, Split</derivirana_varijabla>
  </DomainObject.Predmet.ProtustrankaWithAdress>
  <DomainObject.Predmet.ProtustrankaWithAdressOIB>
    <izvorni_sadrzaj>KOUDELA d.o.o. za trgovinu i usluge "u stečaju", OIB 66536340192, Ulica Hrvatskih iseljenika 20, Split</izvorni_sadrzaj>
    <derivirana_varijabla naziv="DomainObject.Predmet.ProtustrankaWithAdressOIB_1">KOUDELA d.o.o. za trgovinu i usluge "u stečaju", OIB 66536340192, Ulica Hrvatskih iseljenika 20,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SINE-ST, za trgovinu i usluge društvo s ograničenom odgovornošću; GRADING PROJEKT društvo s ograničenom odgovornošću za projektiranje, inženjering i usluge; INTERGRADNJA ŽBUKE d.o.o. za građenje i trgovinu; RADIĆ &amp; RADIĆ odvjetničko društvo, j.t.d.; ARHITEKTONSKO-GRAĐEVNI KAMEN, društvo s ograničenom odgovornošću za proizvodnju, graditeljstvo i trgovinu; KOMIS, d.o.o. za izradu i popravak elektrotehničkih proizvoda, putnička agencija; MATOVAC d.o.o. za trgovinu i zastupanje "u stečaju"; TRAGURIUM COMMERCE, d.o.o. za graditeljstvo, trgovinu, cestovni promet, turizam, ugostiteljstvo i usluge; BASLER OSIGURANJE ZAGREB dioničko društvo za osiguranje; ELEKTROMETAL dioničko društvo za izvođenje instalatersko montažerskih  radova, proizvodnju vatrootpornih elemenata, distribu; ALAS-SEGET,  za eksploataciju, preradu i ugradbu kamena i trgovinu,  društvo s ograničenom odgovornošću; ALAS ZA DOM, društvo s ograničenom odgovornošću, za graditeljstvo, trgovinu i usluge; VIPnet, društvo s ograničenom odgovornošću za usluge javnih telekomunikacija; Hrvatski Telekom d.d.; ĐONE STIL d.o.o. Posušje, Glavna podružnica za građenje - Imotski; MULTIMODIS d.o.o. za poslovanje nekretninama; KONTO-EKONOMIC, društvo s ograničenom odgovornošću za knjigovodstvene usluge, trgovinu, export-import i marketing;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MARUNČELA, društvo s ograničenom odgovornošću za trgovinu, ugostiteljstvo i poslovne djelatnosti; Hrvatske vode, pravna osoba za upravljanje vodama, Vodno područje dalmatinskih slivova; SIGMA-PROJEKT d.o.o. za graditeljstvo i trgovinu; BRAĆA JUKIĆ društvo s ograničenom odgovornošću za graditeljstvo, trgovinu i prijevoz; Hrvatska radiotelevizija; HEP-Operator distribucijskog sustava d.o.o. ELEKTRODALMACIJA SPLIT, Pogon Trogir; EXTRAMETAL, d.o.o. za trgovinu i poslovne usluge; INSTALATER - ZVONE društvo s ograničenom odgovornošću za instalacijske radove i usluge u graditeljstvu; IVANIŠEVIĆ GRADNJA d.o.o. za gradnju i usluge zastupanog po punomoćniku Odvjetničko društvo ŠIŠKO i partneri, j.t.d.; LIM ČARIJA d.o.o. za građevinarstvo, proizvodnju i trgovinu metalnim proizvodima, export-import;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 LAGER d.o.o. za trgovinu i usluge zastupanog po punomoćniku Goran Katura</izvorni_sadrzaj>
    <derivirana_varijabla naziv="DomainObject.Predmet.StrankaFormated_1">  SINE-ST, za trgovinu i usluge društvo s ograničenom odgovornošću; GRADING PROJEKT društvo s ograničenom odgovornošću za projektiranje, inženjering i usluge; INTERGRADNJA ŽBUKE d.o.o. za građenje i trgovinu; RADIĆ &amp; RADIĆ odvjetničko društvo, j.t.d.; ARHITEKTONSKO-GRAĐEVNI KAMEN, društvo s ograničenom odgovornošću za proizvodnju, graditeljstvo i trgovinu; KOMIS, d.o.o. za izradu i popravak elektrotehničkih proizvoda, putnička agencija; MATOVAC d.o.o. za trgovinu i zastupanje "u stečaju"; TRAGURIUM COMMERCE, d.o.o. za graditeljstvo, trgovinu, cestovni promet, turizam, ugostiteljstvo i usluge; BASLER OSIGURANJE ZAGREB dioničko društvo za osiguranje; ELEKTROMETAL dioničko društvo za izvođenje instalatersko montažerskih  radova, proizvodnju vatrootpornih elemenata, distribu; ALAS-SEGET,  za eksploataciju, preradu i ugradbu kamena i trgovinu,  društvo s ograničenom odgovornošću; ALAS ZA DOM, društvo s ograničenom odgovornošću, za graditeljstvo, trgovinu i usluge; VIPnet, društvo s ograničenom odgovornošću za usluge javnih telekomunikacija; Hrvatski Telekom d.d.; ĐONE STIL d.o.o. Posušje, Glavna podružnica za građenje - Imotski; MULTIMODIS d.o.o. za poslovanje nekretninama; KONTO-EKONOMIC, društvo s ograničenom odgovornošću za knjigovodstvene usluge, trgovinu, export-import i marketing;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MARUNČELA, društvo s ograničenom odgovornošću za trgovinu, ugostiteljstvo i poslovne djelatnosti; Hrvatske vode, pravna osoba za upravljanje vodama, Vodno područje dalmatinskih slivova; SIGMA-PROJEKT d.o.o. za graditeljstvo i trgovinu; BRAĆA JUKIĆ društvo s ograničenom odgovornošću za graditeljstvo, trgovinu i prijevoz; Hrvatska radiotelevizija; HEP-Operator distribucijskog sustava d.o.o. ELEKTRODALMACIJA SPLIT, Pogon Trogir; EXTRAMETAL, d.o.o. za trgovinu i poslovne usluge; INSTALATER - ZVONE društvo s ograničenom odgovornošću za instalacijske radove i usluge u graditeljstvu; IVANIŠEVIĆ GRADNJA d.o.o. za gradnju i usluge zastupanog po punomoćniku Odvjetničko društvo ŠIŠKO i partneri, j.t.d.; LIM ČARIJA d.o.o. za građevinarstvo, proizvodnju i trgovinu metalnim proizvodima, export-import;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 LAGER d.o.o. za trgovinu i usluge zastupanog po punomoćniku Goran Katura</derivirana_varijabla>
  </DomainObject.Predmet.StrankaFormated>
  <DomainObject.Predmet.StrankaFormatedOIB>
    <izvorni_sadrzaj>  SINE-ST, za trgovinu i usluge društvo s ograničenom odgovornošću, OIB 13941904349; GRADING PROJEKT društvo s ograničenom odgovornošću za projektiranje, inženjering i usluge, OIB 79472106149; INTERGRADNJA ŽBUKE d.o.o. za građenje i trgovinu, OIB 74497048880; RADIĆ &amp; RADIĆ odvjetničko društvo, j.t.d., OIB 14518464744; ARHITEKTONSKO-GRAĐEVNI KAMEN, društvo s ograničenom odgovornošću za proizvodnju, graditeljstvo i trgovinu, OIB 83054203733; KOMIS, d.o.o. za izradu i popravak elektrotehničkih proizvoda, putnička agencija, OIB 50754878305; MATOVAC d.o.o. za trgovinu i zastupanje "u stečaju", OIB 29693435828; TRAGURIUM COMMERCE, d.o.o. za graditeljstvo, trgovinu, cestovni promet, turizam, ugostiteljstvo i usluge, OIB 73048586936; BASLER OSIGURANJE ZAGREB dioničko društvo za osiguranje, OIB 59706054982; ELEKTROMETAL dioničko društvo za izvođenje instalatersko montažerskih  radova, proizvodnju vatrootpornih elemenata, distribu, OIB 45669853088; ALAS-SEGET,  za eksploataciju, preradu i ugradbu kamena i trgovinu,  društvo s ograničenom odgovornošću, OIB 43392136378; ALAS ZA DOM, društvo s ograničenom odgovornošću, za graditeljstvo, trgovinu i usluge, OIB 84313389409; VIPnet, društvo s ograničenom odgovornošću za usluge javnih telekomunikacija, OIB 29524210204; Hrvatski Telekom d.d., OIB 81793146560; ĐONE STIL d.o.o. Posušje, Glavna podružnica za građenje - Imotski, OIB 53750070104; MULTIMODIS d.o.o. za poslovanje nekretninama, OIB 82580684752; KONTO-EKONOMIC, društvo s ograničenom odgovornošću za knjigovodstvene usluge, trgovinu, export-import i marketing, OIB 22958961054;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MARUNČELA, društvo s ograničenom odgovornošću za trgovinu, ugostiteljstvo i poslovne djelatnosti, OIB 76787877791; Hrvatske vode, pravna osoba za upravljanje vodama, Vodno područje dalmatinskih slivova, OIB 28921383001; SIGMA-PROJEKT d.o.o. za graditeljstvo i trgovinu, OIB 47134780158; BRAĆA JUKIĆ društvo s ograničenom odgovornošću za graditeljstvo, trgovinu i prijevoz, OIB 65241385370; Hrvatska radiotelevizija, OIB 68419124305; HEP-Operator distribucijskog sustava d.o.o. ELEKTRODALMACIJA SPLIT, Pogon Trogir, OIB 46830600751; EXTRAMETAL, d.o.o. za trgovinu i poslovne usluge, OIB 78288512715; INSTALATER - ZVONE društvo s ograničenom odgovornošću za instalacijske radove i usluge u graditeljstvu, OIB 90976337055; IVANIŠEVIĆ GRADNJA d.o.o. za gradnju i usluge, OIB 88754036728 zastupanog po punomoćniku Odvjetničko društvo ŠIŠKO i partneri, j.t.d.; LIM ČARIJA d.o.o. za građevinarstvo, proizvodnju i trgovinu metalnim proizvodima, export-import, OIB 49184832657;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 LAGER d.o.o. za trgovinu i usluge, OIB 67362650937 zastupanog po punomoćniku Goran Katura</izvorni_sadrzaj>
    <derivirana_varijabla naziv="DomainObject.Predmet.StrankaFormatedOIB_1">  SINE-ST, za trgovinu i usluge društvo s ograničenom odgovornošću, OIB 13941904349; GRADING PROJEKT društvo s ograničenom odgovornošću za projektiranje, inženjering i usluge, OIB 79472106149; INTERGRADNJA ŽBUKE d.o.o. za građenje i trgovinu, OIB 74497048880; RADIĆ &amp; RADIĆ odvjetničko društvo, j.t.d., OIB 14518464744; ARHITEKTONSKO-GRAĐEVNI KAMEN, društvo s ograničenom odgovornošću za proizvodnju, graditeljstvo i trgovinu, OIB 83054203733; KOMIS, d.o.o. za izradu i popravak elektrotehničkih proizvoda, putnička agencija, OIB 50754878305; MATOVAC d.o.o. za trgovinu i zastupanje "u stečaju", OIB 29693435828; TRAGURIUM COMMERCE, d.o.o. za graditeljstvo, trgovinu, cestovni promet, turizam, ugostiteljstvo i usluge, OIB 73048586936; BASLER OSIGURANJE ZAGREB dioničko društvo za osiguranje, OIB 59706054982; ELEKTROMETAL dioničko društvo za izvođenje instalatersko montažerskih  radova, proizvodnju vatrootpornih elemenata, distribu, OIB 45669853088; ALAS-SEGET,  za eksploataciju, preradu i ugradbu kamena i trgovinu,  društvo s ograničenom odgovornošću, OIB 43392136378; ALAS ZA DOM, društvo s ograničenom odgovornošću, za graditeljstvo, trgovinu i usluge, OIB 84313389409; VIPnet, društvo s ograničenom odgovornošću za usluge javnih telekomunikacija, OIB 29524210204; Hrvatski Telekom d.d., OIB 81793146560; ĐONE STIL d.o.o. Posušje, Glavna podružnica za građenje - Imotski, OIB 53750070104; MULTIMODIS d.o.o. za poslovanje nekretninama, OIB 82580684752; KONTO-EKONOMIC, društvo s ograničenom odgovornošću za knjigovodstvene usluge, trgovinu, export-import i marketing, OIB 22958961054;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MARUNČELA, društvo s ograničenom odgovornošću za trgovinu, ugostiteljstvo i poslovne djelatnosti, OIB 76787877791; Hrvatske vode, pravna osoba za upravljanje vodama, Vodno područje dalmatinskih slivova, OIB 28921383001; SIGMA-PROJEKT d.o.o. za graditeljstvo i trgovinu, OIB 47134780158; BRAĆA JUKIĆ društvo s ograničenom odgovornošću za graditeljstvo, trgovinu i prijevoz, OIB 65241385370; Hrvatska radiotelevizija, OIB 68419124305; HEP-Operator distribucijskog sustava d.o.o. ELEKTRODALMACIJA SPLIT, Pogon Trogir, OIB 46830600751; EXTRAMETAL, d.o.o. za trgovinu i poslovne usluge, OIB 78288512715; INSTALATER - ZVONE društvo s ograničenom odgovornošću za instalacijske radove i usluge u graditeljstvu, OIB 90976337055; IVANIŠEVIĆ GRADNJA d.o.o. za gradnju i usluge, OIB 88754036728 zastupanog po punomoćniku Odvjetničko društvo ŠIŠKO i partneri, j.t.d.; LIM ČARIJA d.o.o. za građevinarstvo, proizvodnju i trgovinu metalnim proizvodima, export-import, OIB 49184832657;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 LAGER d.o.o. za trgovinu i usluge, OIB 67362650937 zastupanog po punomoćniku Goran Katura</derivirana_varijabla>
  </DomainObject.Predmet.StrankaFormatedOIB>
  <DomainObject.Predmet.StrankaFormatedWithAdress>
    <izvorni_sadrzaj> SINE-ST, za trgovinu i usluge društvo s ograničenom odgovornošću, Kralja Držislava 7, Split; GRADING PROJEKT društvo s ograničenom odgovornošću za projektiranje, inženjering i usluge, Karamanova 6, Split; INTERGRADNJA ŽBUKE d.o.o. za građenje i trgovinu, Zoranićeva 61, Solin; RADIĆ &amp; RADIĆ odvjetničko društvo, j.t.d., Smiljanićeva 2, Split; ARHITEKTONSKO-GRAĐEVNI KAMEN, društvo s ograničenom odgovornošću za proizvodnju, graditeljstvo i trgovinu, Obala Kralja Tomislava 26, Kaštel Kambelovac; KOMIS, d.o.o. za izradu i popravak elektrotehničkih proizvoda, putnička agencija, Ivana Pavla II 1 B, Kaštel Sućurac; MATOVAC d.o.o. za trgovinu i zastupanje "u stečaju", Matije Gupca 1, 21230 Omiš; TRAGURIUM COMMERCE, d.o.o. za graditeljstvo, trgovinu, cestovni promet, turizam, ugostiteljstvo i usluge, Kneza Trpimira 9, Trogir; BASLER OSIGURANJE ZAGREB dioničko društvo za osiguranje, Radnička cesta 37/b, 10000 Zagreb; ELEKTROMETAL dioničko društvo za izvođenje instalatersko montažerskih  radova, proizvodnju vatrootpornih elemenata, distribu, Ferde Rusana 21, Bjelovar; ALAS-SEGET,  za eksploataciju, preradu i ugradbu kamena i trgovinu,  društvo s ograničenom odgovornošću, Hrvatske neovisnosti 3, Split; ALAS ZA DOM, društvo s ograničenom odgovornošću, za graditeljstvo, trgovinu i usluge, Hrvatske neovisnosti 3, Split; VIPnet, društvo s ograničenom odgovornošću za usluge javnih telekomunikacija, Vrtni put 1, 10000 Zagreb; Hrvatski Telekom d.d., Savska cesta 32, 10000 Zagreb; ĐONE STIL d.o.o. Posušje, Glavna podružnica za građenje - Imotski, Bruna Bušića b.b., Imotski; MULTIMODIS d.o.o. za poslovanje nekretninama, Franje Tuđmana 926/A, Kaštel Stari; KONTO-EKONOMIC, društvo s ograničenom odgovornošću za knjigovodstvene usluge, trgovinu, export-import i marketing, Dubrovačka 47, Split;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MARUNČELA, društvo s ograničenom odgovornošću za trgovinu, ugostiteljstvo i poslovne djelatnosti, Četvrt Ž- Dražojevića 9, 21310 Omiš; Hrvatske vode, pravna osoba za upravljanje vodama, Vodno područje dalmatinskih slivova, Grada Vukovara 220, 10000 Zagreb; SIGMA-PROJEKT d.o.o. za graditeljstvo i trgovinu, Put Plokita 51, Split; BRAĆA JUKIĆ društvo s ograničenom odgovornošću za graditeljstvo, trgovinu i prijevoz, Lukoranska 44, 10000 Zagreb; Hrvatska radiotelevizija, Prisavlje 3, 10000 Zagreb; HEP-Operator distribucijskog sustava d.o.o. ELEKTRODALMACIJA SPLIT, Pogon Trogir, 21220 Trogir; EXTRAMETAL, d.o.o. za trgovinu i poslovne usluge, Vrlička 58/1, Sinj; INSTALATER - ZVONE društvo s ograničenom odgovornošću za instalacijske radove i usluge u graditeljstvu, Gornja Vala 64, Drvenik; IVANIŠEVIĆ GRADNJA d.o.o. za gradnju i usluge, Kila 37, 21000 Split zastupanog po punomoćniku Odvjetničko društvo ŠIŠKO i partneri, j.t.d.; LIM ČARIJA d.o.o. za građevinarstvo, proizvodnju i trgovinu metalnim proizvodima, export-import, Rimski Put 77, Seget Donji;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 LAGER d.o.o. za trgovinu i usluge, Getaldićeva 24, 21000 Split zastupanog po punomoćniku Goran Katura</izvorni_sadrzaj>
    <derivirana_varijabla naziv="DomainObject.Predmet.StrankaFormatedWithAdress_1"> SINE-ST, za trgovinu i usluge društvo s ograničenom odgovornošću, Kralja Držislava 7, Split; GRADING PROJEKT društvo s ograničenom odgovornošću za projektiranje, inženjering i usluge, Karamanova 6, Split; INTERGRADNJA ŽBUKE d.o.o. za građenje i trgovinu, Zoranićeva 61, Solin; RADIĆ &amp; RADIĆ odvjetničko društvo, j.t.d., Smiljanićeva 2, Split; ARHITEKTONSKO-GRAĐEVNI KAMEN, društvo s ograničenom odgovornošću za proizvodnju, graditeljstvo i trgovinu, Obala Kralja Tomislava 26, Kaštel Kambelovac; KOMIS, d.o.o. za izradu i popravak elektrotehničkih proizvoda, putnička agencija, Ivana Pavla II 1 B, Kaštel Sućurac; MATOVAC d.o.o. za trgovinu i zastupanje "u stečaju", Matije Gupca 1, 21230 Omiš; TRAGURIUM COMMERCE, d.o.o. za graditeljstvo, trgovinu, cestovni promet, turizam, ugostiteljstvo i usluge, Kneza Trpimira 9, Trogir; BASLER OSIGURANJE ZAGREB dioničko društvo za osiguranje, Radnička cesta 37/b, 10000 Zagreb; ELEKTROMETAL dioničko društvo za izvođenje instalatersko montažerskih  radova, proizvodnju vatrootpornih elemenata, distribu, Ferde Rusana 21, Bjelovar; ALAS-SEGET,  za eksploataciju, preradu i ugradbu kamena i trgovinu,  društvo s ograničenom odgovornošću, Hrvatske neovisnosti 3, Split; ALAS ZA DOM, društvo s ograničenom odgovornošću, za graditeljstvo, trgovinu i usluge, Hrvatske neovisnosti 3, Split; VIPnet, društvo s ograničenom odgovornošću za usluge javnih telekomunikacija, Vrtni put 1, 10000 Zagreb; Hrvatski Telekom d.d., Savska cesta 32, 10000 Zagreb; ĐONE STIL d.o.o. Posušje, Glavna podružnica za građenje - Imotski, Bruna Bušića b.b., Imotski; MULTIMODIS d.o.o. za poslovanje nekretninama, Franje Tuđmana 926/A, Kaštel Stari; KONTO-EKONOMIC, društvo s ograničenom odgovornošću za knjigovodstvene usluge, trgovinu, export-import i marketing, Dubrovačka 47, Split;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MARUNČELA, društvo s ograničenom odgovornošću za trgovinu, ugostiteljstvo i poslovne djelatnosti, Četvrt Ž- Dražojevića 9, 21310 Omiš; Hrvatske vode, pravna osoba za upravljanje vodama, Vodno područje dalmatinskih slivova, Grada Vukovara 220, 10000 Zagreb; SIGMA-PROJEKT d.o.o. za graditeljstvo i trgovinu, Put Plokita 51, Split; BRAĆA JUKIĆ društvo s ograničenom odgovornošću za graditeljstvo, trgovinu i prijevoz, Lukoranska 44, 10000 Zagreb; Hrvatska radiotelevizija, Prisavlje 3, 10000 Zagreb; HEP-Operator distribucijskog sustava d.o.o. ELEKTRODALMACIJA SPLIT, Pogon Trogir, 21220 Trogir; EXTRAMETAL, d.o.o. za trgovinu i poslovne usluge, Vrlička 58/1, Sinj; INSTALATER - ZVONE društvo s ograničenom odgovornošću za instalacijske radove i usluge u graditeljstvu, Gornja Vala 64, Drvenik; IVANIŠEVIĆ GRADNJA d.o.o. za gradnju i usluge, Kila 37, 21000 Split zastupanog po punomoćniku Odvjetničko društvo ŠIŠKO i partneri, j.t.d.; LIM ČARIJA d.o.o. za građevinarstvo, proizvodnju i trgovinu metalnim proizvodima, export-import, Rimski Put 77, Seget Donji;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 LAGER d.o.o. za trgovinu i usluge, Getaldićeva 24, 21000 Split zastupanog po punomoćniku Goran Katura</derivirana_varijabla>
  </DomainObject.Predmet.StrankaFormatedWithAdress>
  <DomainObject.Predmet.StrankaFormatedWithAdressOIB>
    <izvorni_sadrzaj> SINE-ST, za trgovinu i usluge društvo s ograničenom odgovornošću, OIB 13941904349, Kralja Držislava 7, Split; GRADING PROJEKT društvo s ograničenom odgovornošću za projektiranje, inženjering i usluge, OIB 79472106149, Karamanova 6, Split; INTERGRADNJA ŽBUKE d.o.o. za građenje i trgovinu, OIB 74497048880, Zoranićeva 61, Solin; RADIĆ &amp; RADIĆ odvjetničko društvo, j.t.d., OIB 14518464744, Smiljanićeva 2, Split; ARHITEKTONSKO-GRAĐEVNI KAMEN, društvo s ograničenom odgovornošću za proizvodnju, graditeljstvo i trgovinu, OIB 83054203733, Obala Kralja Tomislava 26, Kaštel Kambelovac; KOMIS, d.o.o. za izradu i popravak elektrotehničkih proizvoda, putnička agencija, OIB 50754878305, Ivana Pavla II 1 B, Kaštel Sućurac; MATOVAC d.o.o. za trgovinu i zastupanje "u stečaju", OIB 29693435828, Matije Gupca 1, 21230 Omiš; TRAGURIUM COMMERCE, d.o.o. za graditeljstvo, trgovinu, cestovni promet, turizam, ugostiteljstvo i usluge, OIB 73048586936, Kneza Trpimira 9, Trogir; BASLER OSIGURANJE ZAGREB dioničko društvo za osiguranje, OIB 59706054982, Radnička cesta 37/b, 10000 Zagreb; ELEKTROMETAL dioničko društvo za izvođenje instalatersko montažerskih  radova, proizvodnju vatrootpornih elemenata, distribu, OIB 45669853088, Ferde Rusana 21, Bjelovar; ALAS-SEGET,  za eksploataciju, preradu i ugradbu kamena i trgovinu,  društvo s ograničenom odgovornošću, OIB 43392136378, Hrvatske neovisnosti 3, Split; ALAS ZA DOM, društvo s ograničenom odgovornošću, za graditeljstvo, trgovinu i usluge, OIB 84313389409, Hrvatske neovisnosti 3, Split; VIPnet, društvo s ograničenom odgovornošću za usluge javnih telekomunikacija, OIB 29524210204, Vrtni put 1, 10000 Zagreb; Hrvatski Telekom d.d., OIB 81793146560, Savska cesta 32, 10000 Zagreb; ĐONE STIL d.o.o. Posušje, Glavna podružnica za građenje - Imotski, OIB 53750070104, Bruna Bušića b.b., Imotski; MULTIMODIS d.o.o. za poslovanje nekretninama, OIB 82580684752, Franje Tuđmana 926/A, Kaštel Stari; KONTO-EKONOMIC, društvo s ograničenom odgovornošću za knjigovodstvene usluge, trgovinu, export-import i marketing, OIB 22958961054, Dubrovačka 47, Split;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MARUNČELA, društvo s ograničenom odgovornošću za trgovinu, ugostiteljstvo i poslovne djelatnosti, OIB 76787877791, Četvrt Ž- Dražojevića 9, 21310 Omiš; Hrvatske vode, pravna osoba za upravljanje vodama, Vodno područje dalmatinskih slivova, OIB 28921383001, Grada Vukovara 220, 10000 Zagreb; SIGMA-PROJEKT d.o.o. za graditeljstvo i trgovinu, OIB 47134780158, Put Plokita 51, Split; BRAĆA JUKIĆ društvo s ograničenom odgovornošću za graditeljstvo, trgovinu i prijevoz, OIB 65241385370, Lukoranska 44, 10000 Zagreb; Hrvatska radiotelevizija, OIB 68419124305, Prisavlje 3, 10000 Zagreb; HEP-Operator distribucijskog sustava d.o.o. ELEKTRODALMACIJA SPLIT, Pogon Trogir, OIB 46830600751, 21220 Trogir; EXTRAMETAL, d.o.o. za trgovinu i poslovne usluge, OIB 78288512715, Vrlička 58/1, Sinj; INSTALATER - ZVONE društvo s ograničenom odgovornošću za instalacijske radove i usluge u graditeljstvu, OIB 90976337055, Gornja Vala 64, Drvenik; IVANIŠEVIĆ GRADNJA d.o.o. za gradnju i usluge, OIB 88754036728, Kila 37, 21000 Split zastupanog po punomoćniku Odvjetničko društvo ŠIŠKO i partneri, j.t.d.; LIM ČARIJA d.o.o. za građevinarstvo, proizvodnju i trgovinu metalnim proizvodima, export-import, OIB 49184832657, Rimski Put 77, Seget Donji;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 LAGER d.o.o. za trgovinu i usluge, OIB 67362650937, Getaldićeva 24, 21000 Split zastupanog po punomoćniku Goran Katura</izvorni_sadrzaj>
    <derivirana_varijabla naziv="DomainObject.Predmet.StrankaFormatedWithAdressOIB_1"> SINE-ST, za trgovinu i usluge društvo s ograničenom odgovornošću, OIB 13941904349, Kralja Držislava 7, Split; GRADING PROJEKT društvo s ograničenom odgovornošću za projektiranje, inženjering i usluge, OIB 79472106149, Karamanova 6, Split; INTERGRADNJA ŽBUKE d.o.o. za građenje i trgovinu, OIB 74497048880, Zoranićeva 61, Solin; RADIĆ &amp; RADIĆ odvjetničko društvo, j.t.d., OIB 14518464744, Smiljanićeva 2, Split; ARHITEKTONSKO-GRAĐEVNI KAMEN, društvo s ograničenom odgovornošću za proizvodnju, graditeljstvo i trgovinu, OIB 83054203733, Obala Kralja Tomislava 26, Kaštel Kambelovac; KOMIS, d.o.o. za izradu i popravak elektrotehničkih proizvoda, putnička agencija, OIB 50754878305, Ivana Pavla II 1 B, Kaštel Sućurac; MATOVAC d.o.o. za trgovinu i zastupanje "u stečaju", OIB 29693435828, Matije Gupca 1, 21230 Omiš; TRAGURIUM COMMERCE, d.o.o. za graditeljstvo, trgovinu, cestovni promet, turizam, ugostiteljstvo i usluge, OIB 73048586936, Kneza Trpimira 9, Trogir; BASLER OSIGURANJE ZAGREB dioničko društvo za osiguranje, OIB 59706054982, Radnička cesta 37/b, 10000 Zagreb; ELEKTROMETAL dioničko društvo za izvođenje instalatersko montažerskih  radova, proizvodnju vatrootpornih elemenata, distribu, OIB 45669853088, Ferde Rusana 21, Bjelovar; ALAS-SEGET,  za eksploataciju, preradu i ugradbu kamena i trgovinu,  društvo s ograničenom odgovornošću, OIB 43392136378, Hrvatske neovisnosti 3, Split; ALAS ZA DOM, društvo s ograničenom odgovornošću, za graditeljstvo, trgovinu i usluge, OIB 84313389409, Hrvatske neovisnosti 3, Split; VIPnet, društvo s ograničenom odgovornošću za usluge javnih telekomunikacija, OIB 29524210204, Vrtni put 1, 10000 Zagreb; Hrvatski Telekom d.d., OIB 81793146560, Savska cesta 32, 10000 Zagreb; ĐONE STIL d.o.o. Posušje, Glavna podružnica za građenje - Imotski, OIB 53750070104, Bruna Bušića b.b., Imotski; MULTIMODIS d.o.o. za poslovanje nekretninama, OIB 82580684752, Franje Tuđmana 926/A, Kaštel Stari; KONTO-EKONOMIC, društvo s ograničenom odgovornošću za knjigovodstvene usluge, trgovinu, export-import i marketing, OIB 22958961054, Dubrovačka 47, Split;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MARUNČELA, društvo s ograničenom odgovornošću za trgovinu, ugostiteljstvo i poslovne djelatnosti, OIB 76787877791, Četvrt Ž- Dražojevića 9, 21310 Omiš; Hrvatske vode, pravna osoba za upravljanje vodama, Vodno područje dalmatinskih slivova, OIB 28921383001, Grada Vukovara 220, 10000 Zagreb; SIGMA-PROJEKT d.o.o. za graditeljstvo i trgovinu, OIB 47134780158, Put Plokita 51, Split; BRAĆA JUKIĆ društvo s ograničenom odgovornošću za graditeljstvo, trgovinu i prijevoz, OIB 65241385370, Lukoranska 44, 10000 Zagreb; Hrvatska radiotelevizija, OIB 68419124305, Prisavlje 3, 10000 Zagreb; HEP-Operator distribucijskog sustava d.o.o. ELEKTRODALMACIJA SPLIT, Pogon Trogir, OIB 46830600751, 21220 Trogir; EXTRAMETAL, d.o.o. za trgovinu i poslovne usluge, OIB 78288512715, Vrlička 58/1, Sinj; INSTALATER - ZVONE društvo s ograničenom odgovornošću za instalacijske radove i usluge u graditeljstvu, OIB 90976337055, Gornja Vala 64, Drvenik; IVANIŠEVIĆ GRADNJA d.o.o. za gradnju i usluge, OIB 88754036728, Kila 37, 21000 Split zastupanog po punomoćniku Odvjetničko društvo ŠIŠKO i partneri, j.t.d.; LIM ČARIJA d.o.o. za građevinarstvo, proizvodnju i trgovinu metalnim proizvodima, export-import, OIB 49184832657, Rimski Put 77, Seget Donji;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 LAGER d.o.o. za trgovinu i usluge, OIB 67362650937, Getaldićeva 24, 21000 Split zastupanog po punomoćniku Goran Katura</derivirana_varijabla>
  </DomainObject.Predmet.StrankaFormatedWithAdressOIB>
  <DomainObject.Predmet.StrankaWithAdress>
    <izvorni_sadrzaj>SINE-ST, za trgovinu i usluge društvo s ograničenom odgovornošću Kralja Držislava 7,Split,GRADING PROJEKT društvo s ograničenom odgovornošću za projektiranje, inženjering i usluge Karamanova 6,Split,INTERGRADNJA ŽBUKE d.o.o. za građenje i trgovinu Zoranićeva 61,Solin,RADIĆ &amp; RADIĆ odvjetničko društvo, j.t.d. Smiljanićeva 2,Split,ARHITEKTONSKO-GRAĐEVNI KAMEN, društvo s ograničenom odgovornošću za proizvodnju, graditeljstvo i trgovinu Obala Kralja Tomislava 26,Kaštel Kambelovac,KOMIS, d.o.o. za izradu i popravak elektrotehničkih proizvoda, putnička agencija Ivana Pavla II 1 B,Kaštel Sućurac,MATOVAC d.o.o. za trgovinu i zastupanje "u stečaju" Matije Gupca 1,21230 Omiš,TRAGURIUM COMMERCE, d.o.o. za graditeljstvo, trgovinu, cestovni promet, turizam, ugostiteljstvo i usluge Kneza Trpimira 9,Trogir,BASLER OSIGURANJE ZAGREB dioničko društvo za osiguranje Radnička cesta 37/b,10000 Zagreb,ELEKTROMETAL dioničko društvo za izvođenje instalatersko montažerskih  radova, proizvodnju vatrootpornih elemenata, distribu Ferde Rusana 21,Bjelovar,ALAS-SEGET,  za eksploataciju, preradu i ugradbu kamena i trgovinu,  društvo s ograničenom odgovornošću Hrvatske neovisnosti 3,Split,ALAS ZA DOM, društvo s ograničenom odgovornošću, za graditeljstvo, trgovinu i usluge Hrvatske neovisnosti 3,Split,VIPnet, društvo s ograničenom odgovornošću za usluge javnih telekomunikacija Vrtni put 1,10000 Zagreb,Hrvatski Telekom d.d. Savska cesta 32,10000 Zagreb,ĐONE STIL d.o.o. Posušje, Glavna podružnica za građenje - Imotski Bruna Bušića b.b.,Imotski,MULTIMODIS d.o.o. za poslovanje nekretninama Franje Tuđmana 926/A,Kaštel Stari,KONTO-EKONOMIC, društvo s ograničenom odgovornošću za knjigovodstvene usluge, trgovinu, export-import i marketing Dubrovačka 47,Split,INSTALACIJE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4,Split,MARUNČELA, društvo s ograničenom odgovornošću za trgovinu, ugostiteljstvo i poslovne djelatnosti Četvrt Ž- Dražojevića 9,21310 Omiš,Hrvatske vode, pravna osoba za upravljanje vodama, Vodno područje dalmatinskih slivova Grada Vukovara 220,10000 Zagreb,SIGMA-PROJEKT d.o.o. za graditeljstvo i trgovinu Put Plokita 51,Split,BRAĆA JUKIĆ društvo s ograničenom odgovornošću za graditeljstvo, trgovinu i prijevoz Lukoranska 44,10000 Zagreb,Hrvatska radiotelevizija Prisavlje 3,10000 Zagreb,HEP-Operator distribucijskog sustava d.o.o. ELEKTRODALMACIJA SPLIT, Pogon Trogir 21220 Trogir,EXTRAMETAL, d.o.o. za trgovinu i poslovne usluge Vrlička 58/1,Sinj,INSTALATER - ZVONE društvo s ograničenom odgovornošću za instalacijske radove i usluge u graditeljstvu Gornja Vala 64,Drvenik,IVANIŠEVIĆ GRADNJA d.o.o. za gradnju i usluge Kila 37,21000 Split,LIM ČARIJA d.o.o. za građevinarstvo, proizvodnju i trgovinu metalnim proizvodima, export-import Rimski Put 77,Seget Donji,VOKEL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Split,LAGER d.o.o. za trgovinu i usluge Getaldićeva 24,21000 Split</izvorni_sadrzaj>
    <derivirana_varijabla naziv="DomainObject.Predmet.StrankaWithAdress_1">SINE-ST, za trgovinu i usluge društvo s ograničenom odgovornošću Kralja Držislava 7,Split,GRADING PROJEKT društvo s ograničenom odgovornošću za projektiranje, inženjering i usluge Karamanova 6,Split,INTERGRADNJA ŽBUKE d.o.o. za građenje i trgovinu Zoranićeva 61,Solin,RADIĆ &amp; RADIĆ odvjetničko društvo, j.t.d. Smiljanićeva 2,Split,ARHITEKTONSKO-GRAĐEVNI KAMEN, društvo s ograničenom odgovornošću za proizvodnju, graditeljstvo i trgovinu Obala Kralja Tomislava 26,Kaštel Kambelovac,KOMIS, d.o.o. za izradu i popravak elektrotehničkih proizvoda, putnička agencija Ivana Pavla II 1 B,Kaštel Sućurac,MATOVAC d.o.o. za trgovinu i zastupanje "u stečaju" Matije Gupca 1,21230 Omiš,TRAGURIUM COMMERCE, d.o.o. za graditeljstvo, trgovinu, cestovni promet, turizam, ugostiteljstvo i usluge Kneza Trpimira 9,Trogir,BASLER OSIGURANJE ZAGREB dioničko društvo za osiguranje Radnička cesta 37/b,10000 Zagreb,ELEKTROMETAL dioničko društvo za izvođenje instalatersko montažerskih  radova, proizvodnju vatrootpornih elemenata, distribu Ferde Rusana 21,Bjelovar,ALAS-SEGET,  za eksploataciju, preradu i ugradbu kamena i trgovinu,  društvo s ograničenom odgovornošću Hrvatske neovisnosti 3,Split,ALAS ZA DOM, društvo s ograničenom odgovornošću, za graditeljstvo, trgovinu i usluge Hrvatske neovisnosti 3,Split,VIPnet, društvo s ograničenom odgovornošću za usluge javnih telekomunikacija Vrtni put 1,10000 Zagreb,Hrvatski Telekom d.d. Savska cesta 32,10000 Zagreb,ĐONE STIL d.o.o. Posušje, Glavna podružnica za građenje - Imotski Bruna Bušića b.b.,Imotski,MULTIMODIS d.o.o. za poslovanje nekretninama Franje Tuđmana 926/A,Kaštel Stari,KONTO-EKONOMIC, društvo s ograničenom odgovornošću za knjigovodstvene usluge, trgovinu, export-import i marketing Dubrovačka 47,Split,INSTALACIJE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4,Split,MARUNČELA, društvo s ograničenom odgovornošću za trgovinu, ugostiteljstvo i poslovne djelatnosti Četvrt Ž- Dražojevića 9,21310 Omiš,Hrvatske vode, pravna osoba za upravljanje vodama, Vodno područje dalmatinskih slivova Grada Vukovara 220,10000 Zagreb,SIGMA-PROJEKT d.o.o. za graditeljstvo i trgovinu Put Plokita 51,Split,BRAĆA JUKIĆ društvo s ograničenom odgovornošću za graditeljstvo, trgovinu i prijevoz Lukoranska 44,10000 Zagreb,Hrvatska radiotelevizija Prisavlje 3,10000 Zagreb,HEP-Operator distribucijskog sustava d.o.o. ELEKTRODALMACIJA SPLIT, Pogon Trogir 21220 Trogir,EXTRAMETAL, d.o.o. za trgovinu i poslovne usluge Vrlička 58/1,Sinj,INSTALATER - ZVONE društvo s ograničenom odgovornošću za instalacijske radove i usluge u graditeljstvu Gornja Vala 64,Drvenik,IVANIŠEVIĆ GRADNJA d.o.o. za gradnju i usluge Kila 37,21000 Split,LIM ČARIJA d.o.o. za građevinarstvo, proizvodnju i trgovinu metalnim proizvodima, export-import Rimski Put 77,Seget Donji,VOKEL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Split,LAGER d.o.o. za trgovinu i usluge Getaldićeva 24,21000 Split</derivirana_varijabla>
  </DomainObject.Predmet.StrankaWithAdress>
  <DomainObject.Predmet.StrankaWithAdressOIB>
    <izvorni_sadrzaj>SINE-ST, za trgovinu i usluge društvo s ograničenom odgovornošću, OIB 13941904349, Kralja Držislava 7,Split,GRADING PROJEKT društvo s ograničenom odgovornošću za projektiranje, inženjering i usluge, OIB 79472106149, Karamanova 6,Split,INTERGRADNJA ŽBUKE d.o.o. za građenje i trgovinu, OIB 74497048880, Zoranićeva 61,Solin,RADIĆ &amp; RADIĆ odvjetničko društvo, j.t.d., OIB 14518464744, Smiljanićeva 2,Split,ARHITEKTONSKO-GRAĐEVNI KAMEN, društvo s ograničenom odgovornošću za proizvodnju, graditeljstvo i trgovinu, OIB 83054203733, Obala Kralja Tomislava 26,Kaštel Kambelovac,KOMIS, d.o.o. za izradu i popravak elektrotehničkih proizvoda, putnička agencija, OIB 50754878305, Ivana Pavla II 1 B,Kaštel Sućurac,MATOVAC d.o.o. za trgovinu i zastupanje "u stečaju", OIB 29693435828, Matije Gupca 1,21230 Omiš,TRAGURIUM COMMERCE, d.o.o. za graditeljstvo, trgovinu, cestovni promet, turizam, ugostiteljstvo i usluge, OIB 73048586936, Kneza Trpimira 9,Trogir,BASLER OSIGURANJE ZAGREB dioničko društvo za osiguranje, OIB 59706054982, Radnička cesta 37/b,10000 Zagreb,ELEKTROMETAL dioničko društvo za izvođenje instalatersko montažerskih  radova, proizvodnju vatrootpornih elemenata, distribu, OIB 45669853088, Ferde Rusana 21,Bjelovar,ALAS-SEGET,  za eksploataciju, preradu i ugradbu kamena i trgovinu,  društvo s ograničenom odgovornošću, OIB 43392136378, Hrvatske neovisnosti 3,Split,ALAS ZA DOM, društvo s ograničenom odgovornošću, za graditeljstvo, trgovinu i usluge, OIB 84313389409, Hrvatske neovisnosti 3,Split,VIPnet, društvo s ograničenom odgovornošću za usluge javnih telekomunikacija, OIB 29524210204, Vrtni put 1,10000 Zagreb,Hrvatski Telekom d.d., OIB 81793146560, Savska cesta 32,10000 Zagreb,ĐONE STIL d.o.o. Posušje, Glavna podružnica za građenje - Imotski, OIB 53750070104, Bruna Bušića b.b.,Imotski,MULTIMODIS d.o.o. za poslovanje nekretninama, OIB 82580684752, Franje Tuđmana 926/A,Kaštel Stari,KONTO-EKONOMIC, društvo s ograničenom odgovornošću za knjigovodstvene usluge, trgovinu, export-import i marketing, OIB 22958961054, Dubrovačka 47,Split,INSTALACIJE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4,Split,MARUNČELA, društvo s ograničenom odgovornošću za trgovinu, ugostiteljstvo i poslovne djelatnosti, OIB 76787877791, Četvrt Ž- Dražojevića 9,21310 Omiš,Hrvatske vode, pravna osoba za upravljanje vodama, Vodno područje dalmatinskih slivova, OIB 28921383001, Grada Vukovara 220,10000 Zagreb,SIGMA-PROJEKT d.o.o. za graditeljstvo i trgovinu, OIB 47134780158, Put Plokita 51,Split,BRAĆA JUKIĆ društvo s ograničenom odgovornošću za graditeljstvo, trgovinu i prijevoz, OIB 65241385370, Lukoranska 44,10000 Zagreb,Hrvatska radiotelevizija, OIB 68419124305, Prisavlje 3,10000 Zagreb,HEP-Operator distribucijskog sustava d.o.o. ELEKTRODALMACIJA SPLIT, Pogon Trogir, OIB 46830600751, 21220 Trogir,EXTRAMETAL, d.o.o. za trgovinu i poslovne usluge, OIB 78288512715, Vrlička 58/1,Sinj,INSTALATER - ZVONE društvo s ograničenom odgovornošću za instalacijske radove i usluge u graditeljstvu, OIB 90976337055, Gornja Vala 64,Drvenik,IVANIŠEVIĆ GRADNJA d.o.o. za gradnju i usluge, OIB 88754036728, Kila 37,21000 Split,LIM ČARIJA d.o.o. za građevinarstvo, proizvodnju i trgovinu metalnim proizvodima, export-import, OIB 49184832657, Rimski Put 77,Seget Donji,VOKEL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Split,LAGER d.o.o. za trgovinu i usluge, OIB 67362650937, Getaldićeva 24,21000 Split</izvorni_sadrzaj>
    <derivirana_varijabla naziv="DomainObject.Predmet.StrankaWithAdressOIB_1">SINE-ST, za trgovinu i usluge društvo s ograničenom odgovornošću, OIB 13941904349, Kralja Držislava 7,Split,GRADING PROJEKT društvo s ograničenom odgovornošću za projektiranje, inženjering i usluge, OIB 79472106149, Karamanova 6,Split,INTERGRADNJA ŽBUKE d.o.o. za građenje i trgovinu, OIB 74497048880, Zoranićeva 61,Solin,RADIĆ &amp; RADIĆ odvjetničko društvo, j.t.d., OIB 14518464744, Smiljanićeva 2,Split,ARHITEKTONSKO-GRAĐEVNI KAMEN, društvo s ograničenom odgovornošću za proizvodnju, graditeljstvo i trgovinu, OIB 83054203733, Obala Kralja Tomislava 26,Kaštel Kambelovac,KOMIS, d.o.o. za izradu i popravak elektrotehničkih proizvoda, putnička agencija, OIB 50754878305, Ivana Pavla II 1 B,Kaštel Sućurac,MATOVAC d.o.o. za trgovinu i zastupanje "u stečaju", OIB 29693435828, Matije Gupca 1,21230 Omiš,TRAGURIUM COMMERCE, d.o.o. za graditeljstvo, trgovinu, cestovni promet, turizam, ugostiteljstvo i usluge, OIB 73048586936, Kneza Trpimira 9,Trogir,BASLER OSIGURANJE ZAGREB dioničko društvo za osiguranje, OIB 59706054982, Radnička cesta 37/b,10000 Zagreb,ELEKTROMETAL dioničko društvo za izvođenje instalatersko montažerskih  radova, proizvodnju vatrootpornih elemenata, distribu, OIB 45669853088, Ferde Rusana 21,Bjelovar,ALAS-SEGET,  za eksploataciju, preradu i ugradbu kamena i trgovinu,  društvo s ograničenom odgovornošću, OIB 43392136378, Hrvatske neovisnosti 3,Split,ALAS ZA DOM, društvo s ograničenom odgovornošću, za graditeljstvo, trgovinu i usluge, OIB 84313389409, Hrvatske neovisnosti 3,Split,VIPnet, društvo s ograničenom odgovornošću za usluge javnih telekomunikacija, OIB 29524210204, Vrtni put 1,10000 Zagreb,Hrvatski Telekom d.d., OIB 81793146560, Savska cesta 32,10000 Zagreb,ĐONE STIL d.o.o. Posušje, Glavna podružnica za građenje - Imotski, OIB 53750070104, Bruna Bušića b.b.,Imotski,MULTIMODIS d.o.o. za poslovanje nekretninama, OIB 82580684752, Franje Tuđmana 926/A,Kaštel Stari,KONTO-EKONOMIC, društvo s ograničenom odgovornošću za knjigovodstvene usluge, trgovinu, export-import i marketing, OIB 22958961054, Dubrovačka 47,Split,INSTALACIJE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4,Split,MARUNČELA, društvo s ograničenom odgovornošću za trgovinu, ugostiteljstvo i poslovne djelatnosti, OIB 76787877791, Četvrt Ž- Dražojevića 9,21310 Omiš,Hrvatske vode, pravna osoba za upravljanje vodama, Vodno područje dalmatinskih slivova, OIB 28921383001, Grada Vukovara 220,10000 Zagreb,SIGMA-PROJEKT d.o.o. za graditeljstvo i trgovinu, OIB 47134780158, Put Plokita 51,Split,BRAĆA JUKIĆ društvo s ograničenom odgovornošću za graditeljstvo, trgovinu i prijevoz, OIB 65241385370, Lukoranska 44,10000 Zagreb,Hrvatska radiotelevizija, OIB 68419124305, Prisavlje 3,10000 Zagreb,HEP-Operator distribucijskog sustava d.o.o. ELEKTRODALMACIJA SPLIT, Pogon Trogir, OIB 46830600751, 21220 Trogir,EXTRAMETAL, d.o.o. za trgovinu i poslovne usluge, OIB 78288512715, Vrlička 58/1,Sinj,INSTALATER - ZVONE društvo s ograničenom odgovornošću za instalacijske radove i usluge u graditeljstvu, OIB 90976337055, Gornja Vala 64,Drvenik,IVANIŠEVIĆ GRADNJA d.o.o. za gradnju i usluge, OIB 88754036728, Kila 37,21000 Split,LIM ČARIJA d.o.o. za građevinarstvo, proizvodnju i trgovinu metalnim proizvodima, export-import, OIB 49184832657, Rimski Put 77,Seget Donji,VOKEL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Split,LAGER d.o.o. za trgovinu i usluge, OIB 67362650937, Getaldićeva 24,21000 Split</derivirana_varijabla>
  </DomainObject.Predmet.StrankaWithAdressOIB>
  <DomainObject.Predmet.StrankaNazivFormated>
    <izvorni_sadrzaj>SINE-ST, za trgovinu i usluge društvo s ograničenom odgovornošću,GRADING PROJEKT društvo s ograničenom odgovornošću za projektiranje, inženjering i usluge,INTERGRADNJA ŽBUKE d.o.o. za građenje i trgovinu,RADIĆ &amp; RADIĆ odvjetničko društvo, j.t.d.,ARHITEKTONSKO-GRAĐEVNI KAMEN, društvo s ograničenom odgovornošću za proizvodnju, graditeljstvo i trgovinu,KOMIS, d.o.o. za izradu i popravak elektrotehničkih proizvoda, putnička agencija,MATOVAC d.o.o. za trgovinu i zastupanje "u stečaju",TRAGURIUM COMMERCE, d.o.o. za graditeljstvo, trgovinu, cestovni promet, turizam, ugostiteljstvo i usluge,BASLER OSIGURANJE ZAGREB dioničko društvo za osiguranje,ELEKTROMETAL dioničko društvo za izvođenje instalatersko montažerskih  radova, proizvodnju vatrootpornih elemenata, distribu,ALAS-SEGET,  za eksploataciju, preradu i ugradbu kamena i trgovinu,  društvo s ograničenom odgovornošću,ALAS ZA DOM, društvo s ograničenom odgovornošću, za graditeljstvo, trgovinu i usluge,VIPnet, društvo s ograničenom odgovornošću za usluge javnih telekomunikacija,Hrvatski Telekom d.d.,ĐONE STIL d.o.o. Posušje, Glavna podružnica za građenje - Imotski,MULTIMODIS d.o.o. za poslovanje nekretninama,KONTO-EKONOMIC, društvo s ograničenom odgovornošću za knjigovodstvene usluge, trgovinu, export-import i marketing,INSTALACIJE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graditeljstvo,MARUNČELA, društvo s ograničenom odgovornošću za trgovinu, ugostiteljstvo i poslovne djelatnosti,Hrvatske vode, pravna osoba za upravljanje vodama, Vodno područje dalmatinskih slivova,SIGMA-PROJEKT d.o.o. za graditeljstvo i trgovinu,BRAĆA JUKIĆ društvo s ograničenom odgovornošću za graditeljstvo, trgovinu i prijevoz,Hrvatska radiotelevizija,HEP-Operator distribucijskog sustava d.o.o. ELEKTRODALMACIJA SPLIT, Pogon Trogir,EXTRAMETAL, d.o.o. za trgovinu i poslovne usluge,INSTALATER - ZVONE društvo s ograničenom odgovornošću za instalacijske radove i usluge u graditeljstvu,IVANIŠEVIĆ GRADNJA d.o.o. za gradnju i usluge,LIM ČARIJA d.o.o. za građevinarstvo, proizvodnju i trgovinu metalnim proizvodima, export-import,VOKEL društvo s ograničenom odgovornošću za trgovinu i usluge,Bursting Investments Ltd,Dafaday Property Services Ltd,Joseph Isaac Sternlight,Željko Ostoja,Ivan Krokar,ELEKTA-C d.o.o. za trgovinu i usluge,LAGER d.o.o. za trgovinu i usluge</izvorni_sadrzaj>
    <derivirana_varijabla naziv="DomainObject.Predmet.StrankaNazivFormated_1">SINE-ST, za trgovinu i usluge društvo s ograničenom odgovornošću,GRADING PROJEKT društvo s ograničenom odgovornošću za projektiranje, inženjering i usluge,INTERGRADNJA ŽBUKE d.o.o. za građenje i trgovinu,RADIĆ &amp; RADIĆ odvjetničko društvo, j.t.d.,ARHITEKTONSKO-GRAĐEVNI KAMEN, društvo s ograničenom odgovornošću za proizvodnju, graditeljstvo i trgovinu,KOMIS, d.o.o. za izradu i popravak elektrotehničkih proizvoda, putnička agencija,MATOVAC d.o.o. za trgovinu i zastupanje "u stečaju",TRAGURIUM COMMERCE, d.o.o. za graditeljstvo, trgovinu, cestovni promet, turizam, ugostiteljstvo i usluge,BASLER OSIGURANJE ZAGREB dioničko društvo za osiguranje,ELEKTROMETAL dioničko društvo za izvođenje instalatersko montažerskih  radova, proizvodnju vatrootpornih elemenata, distribu,ALAS-SEGET,  za eksploataciju, preradu i ugradbu kamena i trgovinu,  društvo s ograničenom odgovornošću,ALAS ZA DOM, društvo s ograničenom odgovornošću, za graditeljstvo, trgovinu i usluge,VIPnet, društvo s ograničenom odgovornošću za usluge javnih telekomunikacija,Hrvatski Telekom d.d.,ĐONE STIL d.o.o. Posušje, Glavna podružnica za građenje - Imotski,MULTIMODIS d.o.o. za poslovanje nekretninama,KONTO-EKONOMIC, društvo s ograničenom odgovornošću za knjigovodstvene usluge, trgovinu, export-import i marketing,INSTALACIJE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graditeljstvo,MARUNČELA, društvo s ograničenom odgovornošću za trgovinu, ugostiteljstvo i poslovne djelatnosti,Hrvatske vode, pravna osoba za upravljanje vodama, Vodno područje dalmatinskih slivova,SIGMA-PROJEKT d.o.o. za graditeljstvo i trgovinu,BRAĆA JUKIĆ društvo s ograničenom odgovornošću za graditeljstvo, trgovinu i prijevoz,Hrvatska radiotelevizija,HEP-Operator distribucijskog sustava d.o.o. ELEKTRODALMACIJA SPLIT, Pogon Trogir,EXTRAMETAL, d.o.o. za trgovinu i poslovne usluge,INSTALATER - ZVONE društvo s ograničenom odgovornošću za instalacijske radove i usluge u graditeljstvu,IVANIŠEVIĆ GRADNJA d.o.o. za gradnju i usluge,LIM ČARIJA d.o.o. za građevinarstvo, proizvodnju i trgovinu metalnim proizvodima, export-import,VOKEL društvo s ograničenom odgovornošću za trgovinu i usluge,Bursting Investments Ltd,Dafaday Property Services Ltd,Joseph Isaac Sternlight,Željko Ostoja,Ivan Krokar,ELEKTA-C d.o.o. za trgovinu i usluge,LAGER d.o.o. za trgovinu i usluge</derivirana_varijabla>
  </DomainObject.Predmet.StrankaNazivFormated>
  <DomainObject.Predmet.StrankaNazivFormatedOIB>
    <izvorni_sadrzaj>SINE-ST, za trgovinu i usluge društvo s ograničenom odgovornošću, OIB 13941904349,GRADING PROJEKT društvo s ograničenom odgovornošću za projektiranje, inženjering i usluge, OIB 79472106149,INTERGRADNJA ŽBUKE d.o.o. za građenje i trgovinu, OIB 74497048880,RADIĆ &amp; RADIĆ odvjetničko društvo, j.t.d., OIB 14518464744,ARHITEKTONSKO-GRAĐEVNI KAMEN, društvo s ograničenom odgovornošću za proizvodnju, graditeljstvo i trgovinu, OIB 83054203733,KOMIS, d.o.o. za izradu i popravak elektrotehničkih proizvoda, putnička agencija, OIB 50754878305,MATOVAC d.o.o. za trgovinu i zastupanje "u stečaju", OIB 29693435828,TRAGURIUM COMMERCE, d.o.o. za graditeljstvo, trgovinu, cestovni promet, turizam, ugostiteljstvo i usluge, OIB 73048586936,BASLER OSIGURANJE ZAGREB dioničko društvo za osiguranje, OIB 59706054982,ELEKTROMETAL dioničko društvo za izvođenje instalatersko montažerskih  radova, proizvodnju vatrootpornih elemenata, distribu, OIB 45669853088,ALAS-SEGET,  za eksploataciju, preradu i ugradbu kamena i trgovinu,  društvo s ograničenom odgovornošću, OIB 43392136378,ALAS ZA DOM, društvo s ograničenom odgovornošću, za graditeljstvo, trgovinu i usluge, OIB 84313389409,VIPnet, društvo s ograničenom odgovornošću za usluge javnih telekomunikacija, OIB 29524210204,Hrvatski Telekom d.d., OIB 81793146560,ĐONE STIL d.o.o. Posušje, Glavna podružnica za građenje - Imotski, OIB 53750070104,MULTIMODIS d.o.o. za poslovanje nekretninama, OIB 82580684752,KONTO-EKONOMIC, društvo s ograničenom odgovornošću za knjigovodstvene usluge, trgovinu, export-import i marketing, OIB 22958961054,INSTALACIJE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81356391287,MARUNČELA, društvo s ograničenom odgovornošću za trgovinu, ugostiteljstvo i poslovne djelatnosti, OIB 76787877791,Hrvatske vode, pravna osoba za upravljanje vodama, Vodno područje dalmatinskih slivova, OIB 28921383001,SIGMA-PROJEKT d.o.o. za graditeljstvo i trgovinu, OIB 47134780158,BRAĆA JUKIĆ društvo s ograničenom odgovornošću za graditeljstvo, trgovinu i prijevoz, OIB 65241385370,Hrvatska radiotelevizija, OIB 68419124305,HEP-Operator distribucijskog sustava d.o.o. ELEKTRODALMACIJA SPLIT, Pogon Trogir, OIB 46830600751,EXTRAMETAL, d.o.o. za trgovinu i poslovne usluge, OIB 78288512715,INSTALATER - ZVONE društvo s ograničenom odgovornošću za instalacijske radove i usluge u graditeljstvu, OIB 90976337055,IVANIŠEVIĆ GRADNJA d.o.o. za gradnju i usluge, OIB 88754036728,LIM ČARIJA d.o.o. za građevinarstvo, proizvodnju i trgovinu metalnim proizvodima, export-import, OIB 49184832657,VOKEL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17708664252,LAGER d.o.o. za trgovinu i usluge, OIB 67362650937</izvorni_sadrzaj>
    <derivirana_varijabla naziv="DomainObject.Predmet.StrankaNazivFormatedOIB_1">SINE-ST, za trgovinu i usluge društvo s ograničenom odgovornošću, OIB 13941904349,GRADING PROJEKT društvo s ograničenom odgovornošću za projektiranje, inženjering i usluge, OIB 79472106149,INTERGRADNJA ŽBUKE d.o.o. za građenje i trgovinu, OIB 74497048880,RADIĆ &amp; RADIĆ odvjetničko društvo, j.t.d., OIB 14518464744,ARHITEKTONSKO-GRAĐEVNI KAMEN, društvo s ograničenom odgovornošću za proizvodnju, graditeljstvo i trgovinu, OIB 83054203733,KOMIS, d.o.o. za izradu i popravak elektrotehničkih proizvoda, putnička agencija, OIB 50754878305,MATOVAC d.o.o. za trgovinu i zastupanje "u stečaju", OIB 29693435828,TRAGURIUM COMMERCE, d.o.o. za graditeljstvo, trgovinu, cestovni promet, turizam, ugostiteljstvo i usluge, OIB 73048586936,BASLER OSIGURANJE ZAGREB dioničko društvo za osiguranje, OIB 59706054982,ELEKTROMETAL dioničko društvo za izvođenje instalatersko montažerskih  radova, proizvodnju vatrootpornih elemenata, distribu, OIB 45669853088,ALAS-SEGET,  za eksploataciju, preradu i ugradbu kamena i trgovinu,  društvo s ograničenom odgovornošću, OIB 43392136378,ALAS ZA DOM, društvo s ograničenom odgovornošću, za graditeljstvo, trgovinu i usluge, OIB 84313389409,VIPnet, društvo s ograničenom odgovornošću za usluge javnih telekomunikacija, OIB 29524210204,Hrvatski Telekom d.d., OIB 81793146560,ĐONE STIL d.o.o. Posušje, Glavna podružnica za građenje - Imotski, OIB 53750070104,MULTIMODIS d.o.o. za poslovanje nekretninama, OIB 82580684752,KONTO-EKONOMIC, društvo s ograničenom odgovornošću za knjigovodstvene usluge, trgovinu, export-import i marketing, OIB 22958961054,INSTALACIJE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81356391287,MARUNČELA, društvo s ograničenom odgovornošću za trgovinu, ugostiteljstvo i poslovne djelatnosti, OIB 76787877791,Hrvatske vode, pravna osoba za upravljanje vodama, Vodno područje dalmatinskih slivova, OIB 28921383001,SIGMA-PROJEKT d.o.o. za graditeljstvo i trgovinu, OIB 47134780158,BRAĆA JUKIĆ društvo s ograničenom odgovornošću za graditeljstvo, trgovinu i prijevoz, OIB 65241385370,Hrvatska radiotelevizija, OIB 68419124305,HEP-Operator distribucijskog sustava d.o.o. ELEKTRODALMACIJA SPLIT, Pogon Trogir, OIB 46830600751,EXTRAMETAL, d.o.o. za trgovinu i poslovne usluge, OIB 78288512715,INSTALATER - ZVONE društvo s ograničenom odgovornošću za instalacijske radove i usluge u graditeljstvu, OIB 90976337055,IVANIŠEVIĆ GRADNJA d.o.o. za gradnju i usluge, OIB 88754036728,LIM ČARIJA d.o.o. za građevinarstvo, proizvodnju i trgovinu metalnim proizvodima, export-import, OIB 49184832657,VOKEL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17708664252,LAGER d.o.o. za trgovinu i usluge, OIB 67362650937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 zastupanog po punomoćniku Odvjetničko društvo ŠIŠKO i partneri, j.t.d.</item>
      <item>LIM ČARIJA d.o.o. za građevinarstvo, proizvodnju i trgovinu metalnim proizvodima, export-import</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tem>LAGER d.o.o. za trgovinu i usluge zastupanog po punomoćniku Goran Katura</item>
    </izvorni_sadrzaj>
    <derivirana_varijabla naziv="DomainObject.Predmet.StrankaListFormated_1">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 zastupanog po punomoćniku Odvjetničko društvo ŠIŠKO i partneri, j.t.d.</item>
      <item>LIM ČARIJA d.o.o. za građevinarstvo, proizvodnju i trgovinu metalnim proizvodima, export-import</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tem>LAGER d.o.o. za trgovinu i usluge zastupanog po punomoćniku Goran Katura</item>
    </derivirana_varijabla>
  </DomainObject.Predmet.StrankaListFormated>
  <DomainObject.Predmet.StrankaListFormatedOIB>
    <izvorni_sadrzaj>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 zastupanog po punomoćniku Odvjetničko društvo ŠIŠKO i partneri, j.t.d.</item>
      <item>LIM ČARIJA d.o.o. za građevinarstvo, proizvodnju i trgovinu metalnim proizvodima, export-import, OIB 49184832657</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tem>LAGER d.o.o. za trgovinu i usluge, OIB 67362650937 zastupanog po punomoćniku Goran Katura</item>
    </izvorni_sadrzaj>
    <derivirana_varijabla naziv="DomainObject.Predmet.StrankaListFormatedOIB_1">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 zastupanog po punomoćniku Odvjetničko društvo ŠIŠKO i partneri, j.t.d.</item>
      <item>LIM ČARIJA d.o.o. za građevinarstvo, proizvodnju i trgovinu metalnim proizvodima, export-import, OIB 49184832657</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tem>LAGER d.o.o. za trgovinu i usluge, OIB 67362650937 zastupanog po punomoćniku Goran Katura</item>
    </derivirana_varijabla>
  </DomainObject.Predmet.StrankaListFormatedOIB>
  <DomainObject.Predmet.StrankaListFormatedWithAdress>
    <izvorni_sadrzaj>
      <item>SINE-ST, za trgovinu i usluge društvo s ograničenom odgovornošću, Kralja Držislava 7, Split</item>
      <item>GRADING PROJEKT društvo s ograničenom odgovornošću za projektiranje, inženjering i usluge, Karamanova 6, Split</item>
      <item>INTERGRADNJA ŽBUKE d.o.o. za građenje i trgovinu, Zoranićeva 61, Solin</item>
      <item>RADIĆ &amp; RADIĆ odvjetničko društvo, j.t.d., Smiljanićeva 2, Split</item>
      <item>ARHITEKTONSKO-GRAĐEVNI KAMEN, društvo s ograničenom odgovornošću za proizvodnju, graditeljstvo i trgovinu, Obala Kralja Tomislava 26, Kaštel Kambelovac</item>
      <item>KOMIS, d.o.o. za izradu i popravak elektrotehničkih proizvoda, putnička agencija, Ivana Pavla II 1 B, Kaštel Sućurac</item>
      <item>MATOVAC d.o.o. za trgovinu i zastupanje "u stečaju", Matije Gupca 1, 21230 Omiš</item>
      <item>TRAGURIUM COMMERCE, d.o.o. za graditeljstvo, trgovinu, cestovni promet, turizam, ugostiteljstvo i usluge, Kneza Trpimira 9, Trogir</item>
      <item>BASLER OSIGURANJE ZAGREB dioničko društvo za osiguranje, Radnička cesta 37/b, 10000 Zagreb</item>
      <item>ELEKTROMETAL dioničko društvo za izvođenje instalatersko montažerskih  radova, proizvodnju vatrootpornih elemenata, distribu, Ferde Rusana 21, Bjelovar</item>
      <item>ALAS-SEGET,  za eksploataciju, preradu i ugradbu kamena i trgovinu,  društvo s ograničenom odgovornošću, Hrvatske neovisnosti 3, Split</item>
      <item>ALAS ZA DOM, društvo s ograničenom odgovornošću, za graditeljstvo, trgovinu i usluge, Hrvatske neovisnosti 3, Split</item>
      <item>VIPnet, društvo s ograničenom odgovornošću za usluge javnih telekomunikacija, Vrtni put 1, 10000 Zagreb</item>
      <item>Hrvatski Telekom d.d., Savska cesta 32, 10000 Zagreb</item>
      <item>ĐONE STIL d.o.o. Posušje, Glavna podružnica za građenje - Imotski, Bruna Bušića b.b., Imotski</item>
      <item>MULTIMODIS d.o.o. za poslovanje nekretninama, Franje Tuđmana 926/A, Kaštel Stari</item>
      <item>KONTO-EKONOMIC, društvo s ograničenom odgovornošću za knjigovodstvene usluge, trgovinu, export-import i marketing, Dubrovačka 47, Split</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MARUNČELA, društvo s ograničenom odgovornošću za trgovinu, ugostiteljstvo i poslovne djelatnosti, Četvrt Ž- Dražojevića 9, 21310 Omiš</item>
      <item>Hrvatske vode, pravna osoba za upravljanje vodama, Vodno područje dalmatinskih slivova, Grada Vukovara 220, 10000 Zagreb</item>
      <item>SIGMA-PROJEKT d.o.o. za graditeljstvo i trgovinu, Put Plokita 51, Split</item>
      <item>BRAĆA JUKIĆ društvo s ograničenom odgovornošću za graditeljstvo, trgovinu i prijevoz, Lukoranska 44, 10000 Zagreb</item>
      <item>Hrvatska radiotelevizija, Prisavlje 3, 10000 Zagreb</item>
      <item>HEP-Operator distribucijskog sustava d.o.o. ELEKTRODALMACIJA SPLIT, Pogon Trogir, 21220 Trogir</item>
      <item>EXTRAMETAL, d.o.o. za trgovinu i poslovne usluge, Vrlička 58/1, Sinj</item>
      <item>INSTALATER - ZVONE društvo s ograničenom odgovornošću za instalacijske radove i usluge u graditeljstvu, Gornja Vala 64, Drvenik</item>
      <item>IVANIŠEVIĆ GRADNJA d.o.o. za gradnju i usluge, Kila 37, 21000 Split zastupanog po punomoćniku Odvjetničko društvo ŠIŠKO i partneri, j.t.d.</item>
      <item>LIM ČARIJA d.o.o. za građevinarstvo, proizvodnju i trgovinu metalnim proizvodima, export-import, Rimski Put 77, Seget Donji</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tem>LAGER d.o.o. za trgovinu i usluge, Getaldićeva 24, 21000 Split zastupanog po punomoćniku Goran Katura</item>
    </izvorni_sadrzaj>
    <derivirana_varijabla naziv="DomainObject.Predmet.StrankaListFormatedWithAdress_1">
      <item>SINE-ST, za trgovinu i usluge društvo s ograničenom odgovornošću, Kralja Držislava 7, Split</item>
      <item>GRADING PROJEKT društvo s ograničenom odgovornošću za projektiranje, inženjering i usluge, Karamanova 6, Split</item>
      <item>INTERGRADNJA ŽBUKE d.o.o. za građenje i trgovinu, Zoranićeva 61, Solin</item>
      <item>RADIĆ &amp; RADIĆ odvjetničko društvo, j.t.d., Smiljanićeva 2, Split</item>
      <item>ARHITEKTONSKO-GRAĐEVNI KAMEN, društvo s ograničenom odgovornošću za proizvodnju, graditeljstvo i trgovinu, Obala Kralja Tomislava 26, Kaštel Kambelovac</item>
      <item>KOMIS, d.o.o. za izradu i popravak elektrotehničkih proizvoda, putnička agencija, Ivana Pavla II 1 B, Kaštel Sućurac</item>
      <item>MATOVAC d.o.o. za trgovinu i zastupanje "u stečaju", Matije Gupca 1, 21230 Omiš</item>
      <item>TRAGURIUM COMMERCE, d.o.o. za graditeljstvo, trgovinu, cestovni promet, turizam, ugostiteljstvo i usluge, Kneza Trpimira 9, Trogir</item>
      <item>BASLER OSIGURANJE ZAGREB dioničko društvo za osiguranje, Radnička cesta 37/b, 10000 Zagreb</item>
      <item>ELEKTROMETAL dioničko društvo za izvođenje instalatersko montažerskih  radova, proizvodnju vatrootpornih elemenata, distribu, Ferde Rusana 21, Bjelovar</item>
      <item>ALAS-SEGET,  za eksploataciju, preradu i ugradbu kamena i trgovinu,  društvo s ograničenom odgovornošću, Hrvatske neovisnosti 3, Split</item>
      <item>ALAS ZA DOM, društvo s ograničenom odgovornošću, za graditeljstvo, trgovinu i usluge, Hrvatske neovisnosti 3, Split</item>
      <item>VIPnet, društvo s ograničenom odgovornošću za usluge javnih telekomunikacija, Vrtni put 1, 10000 Zagreb</item>
      <item>Hrvatski Telekom d.d., Savska cesta 32, 10000 Zagreb</item>
      <item>ĐONE STIL d.o.o. Posušje, Glavna podružnica za građenje - Imotski, Bruna Bušića b.b., Imotski</item>
      <item>MULTIMODIS d.o.o. za poslovanje nekretninama, Franje Tuđmana 926/A, Kaštel Stari</item>
      <item>KONTO-EKONOMIC, društvo s ograničenom odgovornošću za knjigovodstvene usluge, trgovinu, export-import i marketing, Dubrovačka 47, Split</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MARUNČELA, društvo s ograničenom odgovornošću za trgovinu, ugostiteljstvo i poslovne djelatnosti, Četvrt Ž- Dražojevića 9, 21310 Omiš</item>
      <item>Hrvatske vode, pravna osoba za upravljanje vodama, Vodno područje dalmatinskih slivova, Grada Vukovara 220, 10000 Zagreb</item>
      <item>SIGMA-PROJEKT d.o.o. za graditeljstvo i trgovinu, Put Plokita 51, Split</item>
      <item>BRAĆA JUKIĆ društvo s ograničenom odgovornošću za graditeljstvo, trgovinu i prijevoz, Lukoranska 44, 10000 Zagreb</item>
      <item>Hrvatska radiotelevizija, Prisavlje 3, 10000 Zagreb</item>
      <item>HEP-Operator distribucijskog sustava d.o.o. ELEKTRODALMACIJA SPLIT, Pogon Trogir, 21220 Trogir</item>
      <item>EXTRAMETAL, d.o.o. za trgovinu i poslovne usluge, Vrlička 58/1, Sinj</item>
      <item>INSTALATER - ZVONE društvo s ograničenom odgovornošću za instalacijske radove i usluge u graditeljstvu, Gornja Vala 64, Drvenik</item>
      <item>IVANIŠEVIĆ GRADNJA d.o.o. za gradnju i usluge, Kila 37, 21000 Split zastupanog po punomoćniku Odvjetničko društvo ŠIŠKO i partneri, j.t.d.</item>
      <item>LIM ČARIJA d.o.o. za građevinarstvo, proizvodnju i trgovinu metalnim proizvodima, export-import, Rimski Put 77, Seget Donji</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tem>LAGER d.o.o. za trgovinu i usluge, Getaldićeva 24, 21000 Split zastupanog po punomoćniku Goran Katura</item>
    </derivirana_varijabla>
  </DomainObject.Predmet.StrankaListFormatedWithAdress>
  <DomainObject.Predmet.StrankaListFormatedWithAdressOIB>
    <izvorni_sadrzaj>
      <item>SINE-ST, za trgovinu i usluge društvo s ograničenom odgovornošću, OIB 13941904349, Kralja Držislava 7, Split</item>
      <item>GRADING PROJEKT društvo s ograničenom odgovornošću za projektiranje, inženjering i usluge, OIB 79472106149, Karamanova 6, Split</item>
      <item>INTERGRADNJA ŽBUKE d.o.o. za građenje i trgovinu, OIB 74497048880, Zoranićeva 61, Solin</item>
      <item>RADIĆ &amp; RADIĆ odvjetničko društvo, j.t.d., OIB 14518464744, Smiljanićeva 2, Split</item>
      <item>ARHITEKTONSKO-GRAĐEVNI KAMEN, društvo s ograničenom odgovornošću za proizvodnju, graditeljstvo i trgovinu, OIB 83054203733, Obala Kralja Tomislava 26, Kaštel Kambelovac</item>
      <item>KOMIS, d.o.o. za izradu i popravak elektrotehničkih proizvoda, putnička agencija, OIB 50754878305, Ivana Pavla II 1 B, Kaštel Sućurac</item>
      <item>MATOVAC d.o.o. za trgovinu i zastupanje "u stečaju", OIB 29693435828, Matije Gupca 1, 21230 Omiš</item>
      <item>TRAGURIUM COMMERCE, d.o.o. za graditeljstvo, trgovinu, cestovni promet, turizam, ugostiteljstvo i usluge, OIB 73048586936, Kneza Trpimira 9, Trogir</item>
      <item>BASLER OSIGURANJE ZAGREB dioničko društvo za osiguranje, OIB 59706054982, Radnička cesta 37/b, 10000 Zagreb</item>
      <item>ELEKTROMETAL dioničko društvo za izvođenje instalatersko montažerskih  radova, proizvodnju vatrootpornih elemenata, distribu, OIB 45669853088, Ferde Rusana 21, Bjelovar</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VIPnet, društvo s ograničenom odgovornošću za usluge javnih telekomunikacija, OIB 29524210204, Vrtni put 1, 10000 Zagreb</item>
      <item>Hrvatski Telekom d.d., OIB 81793146560, Savska cesta 32, 10000 Zagreb</item>
      <item>ĐONE STIL d.o.o. Posušje, Glavna podružnica za građenje - Imotski, OIB 53750070104, Bruna Bušića b.b., Imotski</item>
      <item>MULTIMODIS d.o.o. za poslovanje nekretninama, OIB 82580684752, Franje Tuđmana 926/A, Kaštel Stari</item>
      <item>KONTO-EKONOMIC, društvo s ograničenom odgovornošću za knjigovodstvene usluge, trgovinu, export-import i marketing, OIB 22958961054, Dubrovačka 47, Split</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MARUNČELA, društvo s ograničenom odgovornošću za trgovinu, ugostiteljstvo i poslovne djelatnosti, OIB 76787877791, Četvrt Ž- Dražojevića 9, 21310 Omiš</item>
      <item>Hrvatske vode, pravna osoba za upravljanje vodama, Vodno područje dalmatinskih slivova, OIB 28921383001, Grada Vukovara 220, 10000 Zagreb</item>
      <item>SIGMA-PROJEKT d.o.o. za graditeljstvo i trgovinu, OIB 47134780158, Put Plokita 51, Split</item>
      <item>BRAĆA JUKIĆ društvo s ograničenom odgovornošću za graditeljstvo, trgovinu i prijevoz, OIB 65241385370, Lukoranska 44, 10000 Zagreb</item>
      <item>Hrvatska radiotelevizija, OIB 68419124305, Prisavlje 3, 10000 Zagreb</item>
      <item>HEP-Operator distribucijskog sustava d.o.o. ELEKTRODALMACIJA SPLIT, Pogon Trogir, OIB 46830600751, 21220 Trogir</item>
      <item>EXTRAMETAL, d.o.o. za trgovinu i poslovne usluge, OIB 78288512715, Vrlička 58/1, Sinj</item>
      <item>INSTALATER - ZVONE društvo s ograničenom odgovornošću za instalacijske radove i usluge u graditeljstvu, OIB 90976337055, Gornja Vala 64, Drvenik</item>
      <item>IVANIŠEVIĆ GRADNJA d.o.o. za gradnju i usluge, OIB 88754036728, Kila 37, 21000 Split zastupanog po punomoćniku Odvjetničko društvo ŠIŠKO i partneri, j.t.d.</item>
      <item>LIM ČARIJA d.o.o. za građevinarstvo, proizvodnju i trgovinu metalnim proizvodima, export-import, OIB 49184832657, Rimski Put 77, Seget Donji</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tem>LAGER d.o.o. za trgovinu i usluge, OIB 67362650937, Getaldićeva 24, 21000 Split zastupanog po punomoćniku Goran Katura</item>
    </izvorni_sadrzaj>
    <derivirana_varijabla naziv="DomainObject.Predmet.StrankaListFormatedWithAdressOIB_1">
      <item>SINE-ST, za trgovinu i usluge društvo s ograničenom odgovornošću, OIB 13941904349, Kralja Držislava 7, Split</item>
      <item>GRADING PROJEKT društvo s ograničenom odgovornošću za projektiranje, inženjering i usluge, OIB 79472106149, Karamanova 6, Split</item>
      <item>INTERGRADNJA ŽBUKE d.o.o. za građenje i trgovinu, OIB 74497048880, Zoranićeva 61, Solin</item>
      <item>RADIĆ &amp; RADIĆ odvjetničko društvo, j.t.d., OIB 14518464744, Smiljanićeva 2, Split</item>
      <item>ARHITEKTONSKO-GRAĐEVNI KAMEN, društvo s ograničenom odgovornošću za proizvodnju, graditeljstvo i trgovinu, OIB 83054203733, Obala Kralja Tomislava 26, Kaštel Kambelovac</item>
      <item>KOMIS, d.o.o. za izradu i popravak elektrotehničkih proizvoda, putnička agencija, OIB 50754878305, Ivana Pavla II 1 B, Kaštel Sućurac</item>
      <item>MATOVAC d.o.o. za trgovinu i zastupanje "u stečaju", OIB 29693435828, Matije Gupca 1, 21230 Omiš</item>
      <item>TRAGURIUM COMMERCE, d.o.o. za graditeljstvo, trgovinu, cestovni promet, turizam, ugostiteljstvo i usluge, OIB 73048586936, Kneza Trpimira 9, Trogir</item>
      <item>BASLER OSIGURANJE ZAGREB dioničko društvo za osiguranje, OIB 59706054982, Radnička cesta 37/b, 10000 Zagreb</item>
      <item>ELEKTROMETAL dioničko društvo za izvođenje instalatersko montažerskih  radova, proizvodnju vatrootpornih elemenata, distribu, OIB 45669853088, Ferde Rusana 21, Bjelovar</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VIPnet, društvo s ograničenom odgovornošću za usluge javnih telekomunikacija, OIB 29524210204, Vrtni put 1, 10000 Zagreb</item>
      <item>Hrvatski Telekom d.d., OIB 81793146560, Savska cesta 32, 10000 Zagreb</item>
      <item>ĐONE STIL d.o.o. Posušje, Glavna podružnica za građenje - Imotski, OIB 53750070104, Bruna Bušića b.b., Imotski</item>
      <item>MULTIMODIS d.o.o. za poslovanje nekretninama, OIB 82580684752, Franje Tuđmana 926/A, Kaštel Stari</item>
      <item>KONTO-EKONOMIC, društvo s ograničenom odgovornošću za knjigovodstvene usluge, trgovinu, export-import i marketing, OIB 22958961054, Dubrovačka 47, Split</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MARUNČELA, društvo s ograničenom odgovornošću za trgovinu, ugostiteljstvo i poslovne djelatnosti, OIB 76787877791, Četvrt Ž- Dražojevića 9, 21310 Omiš</item>
      <item>Hrvatske vode, pravna osoba za upravljanje vodama, Vodno područje dalmatinskih slivova, OIB 28921383001, Grada Vukovara 220, 10000 Zagreb</item>
      <item>SIGMA-PROJEKT d.o.o. za graditeljstvo i trgovinu, OIB 47134780158, Put Plokita 51, Split</item>
      <item>BRAĆA JUKIĆ društvo s ograničenom odgovornošću za graditeljstvo, trgovinu i prijevoz, OIB 65241385370, Lukoranska 44, 10000 Zagreb</item>
      <item>Hrvatska radiotelevizija, OIB 68419124305, Prisavlje 3, 10000 Zagreb</item>
      <item>HEP-Operator distribucijskog sustava d.o.o. ELEKTRODALMACIJA SPLIT, Pogon Trogir, OIB 46830600751, 21220 Trogir</item>
      <item>EXTRAMETAL, d.o.o. za trgovinu i poslovne usluge, OIB 78288512715, Vrlička 58/1, Sinj</item>
      <item>INSTALATER - ZVONE društvo s ograničenom odgovornošću za instalacijske radove i usluge u graditeljstvu, OIB 90976337055, Gornja Vala 64, Drvenik</item>
      <item>IVANIŠEVIĆ GRADNJA d.o.o. za gradnju i usluge, OIB 88754036728, Kila 37, 21000 Split zastupanog po punomoćniku Odvjetničko društvo ŠIŠKO i partneri, j.t.d.</item>
      <item>LIM ČARIJA d.o.o. za građevinarstvo, proizvodnju i trgovinu metalnim proizvodima, export-import, OIB 49184832657, Rimski Put 77, Seget Donji</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tem>LAGER d.o.o. za trgovinu i usluge, OIB 67362650937, Getaldićeva 24, 21000 Split zastupanog po punomoćniku Goran Katura</item>
    </derivirana_varijabla>
  </DomainObject.Predmet.StrankaListFormatedWithAdressOIB>
  <DomainObject.Predmet.StrankaListNazivFormated>
    <izvorni_sadrzaj>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izvorni_sadrzaj>
    <derivirana_varijabla naziv="DomainObject.Predmet.StrankaListNazivFormated_1">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derivirana_varijabla>
  </DomainObject.Predmet.StrankaListNazivFormated>
  <DomainObject.Predmet.StrankaListNazivFormatedOIB>
    <izvorni_sadrzaj>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item>
      <item>LIM ČARIJA d.o.o. za građevinarstvo, proizvodnju i trgovinu metalnim proizvodima, export-import, OIB 49184832657</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tem>LAGER d.o.o. za trgovinu i usluge, OIB 67362650937</item>
    </izvorni_sadrzaj>
    <derivirana_varijabla naziv="DomainObject.Predmet.StrankaListNazivFormatedOIB_1">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item>
      <item>LIM ČARIJA d.o.o. za građevinarstvo, proizvodnju i trgovinu metalnim proizvodima, export-import, OIB 49184832657</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tem>LAGER d.o.o. za trgovinu i usluge, OIB 67362650937</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Split zastupanog po punomoćniku Boris Anić</item>
    </izvorni_sadrzaj>
    <derivirana_varijabla naziv="DomainObject.Predmet.ProtuStrankaListFormatedWithAdress_1">
      <item>KOUDELA d.o.o. za trgovinu i usluge "u stečaju", Ulica Hrvatskih iseljenika 20,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Split zastupanog po punomoćniku Boris Anić</item>
    </izvorni_sadrzaj>
    <derivirana_varijabla naziv="DomainObject.Predmet.ProtuStrankaListFormatedWithAdressOIB_1">
      <item>KOUDELA d.o.o. za trgovinu i usluge "u stečaju", OIB 66536340192, Ulica Hrvatskih iseljenika 20,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BORIĆ &amp; TOŠ društvo s ograničenom odgovornošću</item>
      <item>Odvjetničko društvo ŠIŠKO i partneri, j.t.d. punomoćnik sudionika u postupku IVANIŠEVIĆ GRADNJA d.o.o. za gradnju i usluge</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 punomoćnik sudionika u postupku KOUDELA d.o.o. za trgovinu i usluge "u stečaju"</item>
      <item>Općinski sud u Splitu, SS u Omišu - ZK odjel</item>
      <item>Goran Katura punomoćnik sudionika u postupku LAGER d.o.o. za trgovinu i usluge</item>
      <item>ODVJETNIČKO DRUŠTVO BENKO I PARTNERI j.t.d. punomoćnik sudionika u postupku Bursting Investments Ltd; Dafaday Property Services Ltd; Joseph Isaac Sternlight</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izvorni_sadrzaj>
    <derivirana_varijabla naziv="DomainObject.Predmet.OstaliListFormated_1">
      <item>ODVJETNIČKO DRUŠTVO BORIĆ &amp; TOŠ društvo s ograničenom odgovornošću</item>
      <item>Odvjetničko društvo ŠIŠKO i partneri, j.t.d. punomoćnik sudionika u postupku IVANIŠEVIĆ GRADNJA d.o.o. za gradnju i usluge</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 punomoćnik sudionika u postupku KOUDELA d.o.o. za trgovinu i usluge "u stečaju"</item>
      <item>Općinski sud u Splitu, SS u Omišu - ZK odjel</item>
      <item>Goran Katura punomoćnik sudionika u postupku LAGER d.o.o. za trgovinu i usluge</item>
      <item>ODVJETNIČKO DRUŠTVO BENKO I PARTNERI j.t.d. punomoćnik sudionika u postupku Bursting Investments Ltd; Dafaday Property Services Ltd; Joseph Isaac Sternlight</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derivirana_varijabla>
  </DomainObject.Predmet.OstaliListFormated>
  <DomainObject.Predmet.OstaliListFormatedOIB>
    <izvorni_sadrzaj>
      <item>ODVJETNIČKO DRUŠTVO BORIĆ &amp; TOŠ društvo s ograničenom odgovornošću, OIB 73065460190</item>
      <item>Odvjetničko društvo ŠIŠKO i partneri, j.t.d., OIB 20314590488 punomoćnik sudionika u postupku IVANIŠEVIĆ GRADNJA d.o.o. za gradnju i usluge</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 punomoćnik sudionika u postupku KOUDELA d.o.o. za trgovinu i usluge "u stečaju"</item>
      <item>Općinski sud u Splitu, SS u Omišu - ZK odjel</item>
      <item>Goran Katura, OIB 16996972317 punomoćnik sudionika u postupku LAGER d.o.o. za trgovinu i usluge</item>
      <item>ODVJETNIČKO DRUŠTVO BENKO I PARTNERI j.t.d., OIB 50100541408 punomoćnik sudionika u postupku Bursting Investments Ltd; Dafaday Property Services Ltd; Joseph Isaac Sternlight</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izvorni_sadrzaj>
    <derivirana_varijabla naziv="DomainObject.Predmet.OstaliListFormatedOIB_1">
      <item>ODVJETNIČKO DRUŠTVO BORIĆ &amp; TOŠ društvo s ograničenom odgovornošću, OIB 73065460190</item>
      <item>Odvjetničko društvo ŠIŠKO i partneri, j.t.d., OIB 20314590488 punomoćnik sudionika u postupku IVANIŠEVIĆ GRADNJA d.o.o. za gradnju i usluge</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 punomoćnik sudionika u postupku KOUDELA d.o.o. za trgovinu i usluge "u stečaju"</item>
      <item>Općinski sud u Splitu, SS u Omišu - ZK odjel</item>
      <item>Goran Katura, OIB 16996972317 punomoćnik sudionika u postupku LAGER d.o.o. za trgovinu i usluge</item>
      <item>ODVJETNIČKO DRUŠTVO BENKO I PARTNERI j.t.d., OIB 50100541408 punomoćnik sudionika u postupku Bursting Investments Ltd; Dafaday Property Services Ltd; Joseph Isaac Sternlight</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derivirana_varijabla>
  </DomainObject.Predmet.OstaliListFormatedOIB>
  <DomainObject.Predmet.OstaliListFormatedWithAdress>
    <izvorni_sadrzaj>
      <item>ODVJETNIČKO DRUŠTVO BORIĆ &amp; TOŠ društvo s ograničenom odgovornošću, Radnička cesta 34, 10000 Zagreb</item>
      <item>Odvjetničko društvo ŠIŠKO i partneri, j.t.d., Lovretska 1, Split punomoćnik sudionika u postupku IVANIŠEVIĆ GRADNJA d.o.o. za gradnju i usluge</item>
      <item>Jelena Ćurković Gošović, Trg Hrvatske bratske zajednice 2/III, 21000 Split</item>
      <item>RADIĆ &amp; RADIĆ odvjetničko društvo, j.t.d., Smiljanićeva 2, Split</item>
      <item>OPĆINSKI SUD U TROGIRU Zemljišno knjižni odjel, Obala bana Berislavića 1, 21220 Trogir</item>
      <item>OPĆINSKI GRAĐANSKI SUD U ZAGREBU Zemljišnoknjižni odjel, Ulica Hrvatske bratske zajednice bb, 10000 Zagreb</item>
      <item>HRVATSKA POŠTANSKA BANKA, dioničko društvo, Jurišićeva 4, 10000 Zagreb</item>
      <item>Ljiljana Poljanić dipl. oec., Vinkovačka 25, 21000 Split</item>
      <item>Općinski sud u Splitu, Ex Vojarna Sveti Križ, Dračevac</item>
      <item>Danijel Benko, Perinjska 38, 10000 Zagreb</item>
      <item>Porezna uprava Ispostava Trogir, Blaža Jurja Trogiranina 1, 21220 Trogir</item>
      <item>PRIVREDNA BANKA ZAGREB - DIONIČKO DRUŠTVO, Radnička cesta 50, 10000 Zagreb</item>
      <item>Općinski  sud Split, Dračevac, 21000 Split</item>
      <item>Boris Anić, Lovretska 14/I, 21000 Split punomoćnik sudionika u postupku KOUDELA d.o.o. za trgovinu i usluge "u stečaju"</item>
      <item>Općinski sud u Splitu, SS u Omišu - ZK odjel, Trg Kralja Tomislava 5, 21310 Omiš</item>
      <item>Goran Katura, Domovinskog rata 26/III, 21000 Split punomoćnik sudionika u postupku LAGER d.o.o. za trgovinu i usluge</item>
      <item>ODVJETNIČKO DRUŠTVO BENKO I PARTNERI j.t.d.,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Kneza Lj. Posavskog 17, 21000 Split</item>
      <item>Općinski sud u Splitu, SS u Supetru - ZK odjel, Hrvatskih velikana 6, 21400 Supetar</item>
      <item>Stjepan Čaljkušić, Put Starog Sela 54, 21311 Podstrana</item>
      <item>Općinski sud u Šibeniku - ZK odjel, S. Radića 81, 22000 Šibenik</item>
      <item>Visoki trgovački sud Republike Hrvatske,  Berislavićeva 11, 10000 Zagreb</item>
      <item>Općinski sud u Zagrebu - ZK odjel, Ulica grada Vukovara 84, 10000 Zagreb</item>
      <item>Trgovački sud u Splitu Pisarnica, Sukoišanska 6, 21000 Split</item>
      <item>ERSTE&amp;STEIERMÄRKISCHE BANKA dioničko društvo, Jadranski Trg 3/a, Rijeka</item>
      <item>Trgovački sud Split Računovodstvo, Sukoišanska 6, 21000 Split</item>
      <item>Darko Medak, Kneza Ljudevita Posavskog 12, Split</item>
      <item>GOLUBIĆ I PARTNERI odvjetničko društvo, Amruševa 13, 10000 Zagreb</item>
      <item>Isaac Sternlight, Hrvatskih iseljenika 20, 21000 Split</item>
      <item>Trgovački sud Split Oglasna ploča, Sukoišanska 6, 21000 Split</item>
      <item>Trgovački sud u Splitu Ovršni odjel, Sukoišanska 6, 21000 Split</item>
      <item>Vinko Gulišija, Hrvatske Mornarice 16/I, 21000 Split</item>
      <item>Trgovački sud Split Registarski odjel, Sukoišanska 6, 21000 Split</item>
      <item>Ivan Mirošević, Gundulićeva 26 a, 21000 Split</item>
      <item>Županijsko državno odvjetnišvo u Splitu, Građansko upravni odjel, Gundulićeva 29 a, 21000 Split</item>
      <item>OPĆINSKI SUD U SPLITU, Stalna služba u Solinu, Kralja Zvonimira 75, 21210 Solin</item>
      <item>NARODNE NOVINE, dioničko društvo za izdavanje i tiskanje Službenog lista Republike Hrvatske, službenih i drugih obrazaca te , Savski Gaj XIII. put 6, 10000 Zagreb</item>
      <item>Heidi Santini, Vlaška  62, 10000 Zagreb</item>
    </izvorni_sadrzaj>
    <derivirana_varijabla naziv="DomainObject.Predmet.OstaliListFormatedWithAdress_1">
      <item>ODVJETNIČKO DRUŠTVO BORIĆ &amp; TOŠ društvo s ograničenom odgovornošću, Radnička cesta 34, 10000 Zagreb</item>
      <item>Odvjetničko društvo ŠIŠKO i partneri, j.t.d., Lovretska 1, Split punomoćnik sudionika u postupku IVANIŠEVIĆ GRADNJA d.o.o. za gradnju i usluge</item>
      <item>Jelena Ćurković Gošović, Trg Hrvatske bratske zajednice 2/III, 21000 Split</item>
      <item>RADIĆ &amp; RADIĆ odvjetničko društvo, j.t.d., Smiljanićeva 2, Split</item>
      <item>OPĆINSKI SUD U TROGIRU Zemljišno knjižni odjel, Obala bana Berislavića 1, 21220 Trogir</item>
      <item>OPĆINSKI GRAĐANSKI SUD U ZAGREBU Zemljišnoknjižni odjel, Ulica Hrvatske bratske zajednice bb, 10000 Zagreb</item>
      <item>HRVATSKA POŠTANSKA BANKA, dioničko društvo, Jurišićeva 4, 10000 Zagreb</item>
      <item>Ljiljana Poljanić dipl. oec., Vinkovačka 25, 21000 Split</item>
      <item>Općinski sud u Splitu, Ex Vojarna Sveti Križ, Dračevac</item>
      <item>Danijel Benko, Perinjska 38, 10000 Zagreb</item>
      <item>Porezna uprava Ispostava Trogir, Blaža Jurja Trogiranina 1, 21220 Trogir</item>
      <item>PRIVREDNA BANKA ZAGREB - DIONIČKO DRUŠTVO, Radnička cesta 50, 10000 Zagreb</item>
      <item>Općinski  sud Split, Dračevac, 21000 Split</item>
      <item>Boris Anić, Lovretska 14/I, 21000 Split punomoćnik sudionika u postupku KOUDELA d.o.o. za trgovinu i usluge "u stečaju"</item>
      <item>Općinski sud u Splitu, SS u Omišu - ZK odjel, Trg Kralja Tomislava 5, 21310 Omiš</item>
      <item>Goran Katura, Domovinskog rata 26/III, 21000 Split punomoćnik sudionika u postupku LAGER d.o.o. za trgovinu i usluge</item>
      <item>ODVJETNIČKO DRUŠTVO BENKO I PARTNERI j.t.d.,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Kneza Lj. Posavskog 17, 21000 Split</item>
      <item>Općinski sud u Splitu, SS u Supetru - ZK odjel, Hrvatskih velikana 6, 21400 Supetar</item>
      <item>Stjepan Čaljkušić, Put Starog Sela 54, 21311 Podstrana</item>
      <item>Općinski sud u Šibeniku - ZK odjel, S. Radića 81, 22000 Šibenik</item>
      <item>Visoki trgovački sud Republike Hrvatske,  Berislavićeva 11, 10000 Zagreb</item>
      <item>Općinski sud u Zagrebu - ZK odjel, Ulica grada Vukovara 84, 10000 Zagreb</item>
      <item>Trgovački sud u Splitu Pisarnica, Sukoišanska 6, 21000 Split</item>
      <item>ERSTE&amp;STEIERMÄRKISCHE BANKA dioničko društvo, Jadranski Trg 3/a, Rijeka</item>
      <item>Trgovački sud Split Računovodstvo, Sukoišanska 6, 21000 Split</item>
      <item>Darko Medak, Kneza Ljudevita Posavskog 12, Split</item>
      <item>GOLUBIĆ I PARTNERI odvjetničko društvo, Amruševa 13, 10000 Zagreb</item>
      <item>Isaac Sternlight, Hrvatskih iseljenika 20, 21000 Split</item>
      <item>Trgovački sud Split Oglasna ploča, Sukoišanska 6, 21000 Split</item>
      <item>Trgovački sud u Splitu Ovršni odjel, Sukoišanska 6, 21000 Split</item>
      <item>Vinko Gulišija, Hrvatske Mornarice 16/I, 21000 Split</item>
      <item>Trgovački sud Split Registarski odjel, Sukoišanska 6, 21000 Split</item>
      <item>Ivan Mirošević, Gundulićeva 26 a, 21000 Split</item>
      <item>Županijsko državno odvjetnišvo u Splitu, Građansko upravni odjel, Gundulićeva 29 a, 21000 Split</item>
      <item>OPĆINSKI SUD U SPLITU, Stalna služba u Solinu, Kralja Zvonimira 75, 21210 Solin</item>
      <item>NARODNE NOVINE, dioničko društvo za izdavanje i tiskanje Službenog lista Republike Hrvatske, službenih i drugih obrazaca te , Savski Gaj XIII. put 6, 10000 Zagreb</item>
      <item>Heidi Santini, Vlaška  62, 10000 Zagreb</item>
    </derivirana_varijabla>
  </DomainObject.Predmet.OstaliListFormatedWithAdress>
  <DomainObject.Predmet.OstaliListFormatedWithAdressOIB>
    <izvorni_sadrzaj>
      <item>ODVJETNIČKO DRUŠTVO BORIĆ &amp; TOŠ društvo s ograničenom odgovornošću, OIB 73065460190, Radnička cesta 34, 10000 Zagreb</item>
      <item>Odvjetničko društvo ŠIŠKO i partneri, j.t.d., OIB 20314590488, Lovretska 1, Split punomoćnik sudionika u postupku IVANIŠEVIĆ GRADNJA d.o.o. za gradnju i usluge</item>
      <item>Jelena Ćurković Gošović, Trg Hrvatske bratske zajednice 2/III, 21000 Split</item>
      <item>RADIĆ &amp; RADIĆ odvjetničko društvo, j.t.d., OIB 14518464744, Smiljanićeva 2, Split</item>
      <item>OPĆINSKI SUD U TROGIRU Zemljišno knjižni odjel, OIB 43584763981, Obala bana Berislavića 1, 21220 Trogir</item>
      <item>OPĆINSKI GRAĐANSKI SUD U ZAGREBU Zemljišnoknjižni odjel, OIB 01252163117, Ulica Hrvatske bratske zajednice bb, 10000 Zagreb</item>
      <item>HRVATSKA POŠTANSKA BANKA, dioničko društvo, OIB 87939104217, Jurišićeva 4, 10000 Zagreb</item>
      <item>Ljiljana Poljanić dipl. oec., OIB 73648398828, Vinkovačka 25, 21000 Split</item>
      <item>Općinski sud u Splitu, OIB 61980608934, Ex Vojarna Sveti Križ, Dračevac</item>
      <item>Danijel Benko, Perinjska 38, 10000 Zagreb</item>
      <item>Porezna uprava Ispostava Trogir, OIB 18683136487, Blaža Jurja Trogiranina 1, 21220 Trogir</item>
      <item>PRIVREDNA BANKA ZAGREB - DIONIČKO DRUŠTVO, OIB 02535697732, Radnička cesta 50, 10000 Zagreb</item>
      <item>Općinski  sud Split, OIB 61980608934, Dračevac, 21000 Split</item>
      <item>Boris Anić, Lovretska 14/I, 21000 Split punomoćnik sudionika u postupku KOUDELA d.o.o. za trgovinu i usluge "u stečaju"</item>
      <item>Općinski sud u Splitu, SS u Omišu - ZK odjel, Trg Kralja Tomislava 5, 21310 Omiš</item>
      <item>Goran Katura, OIB 16996972317, Domovinskog rata 26/III, 21000 Split punomoćnik sudionika u postupku LAGER d.o.o. za trgovinu i usluge</item>
      <item>ODVJETNIČKO DRUŠTVO BENKO I PARTNERI j.t.d., OIB 50100541408,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OIB 86315846552, Kneza Lj. Posavskog 17, 21000 Split</item>
      <item>Općinski sud u Splitu, SS u Supetru - ZK odjel, Hrvatskih velikana 6, 21400 Supetar</item>
      <item>Stjepan Čaljkušić, OIB 06283498942, Put Starog Sela 54, 21311 Podstrana</item>
      <item>Općinski sud u Šibeniku - ZK odjel, S. Radića 81, 22000 Šibenik</item>
      <item>Visoki trgovački sud Republike Hrvatske, OIB 97349366519,  Berislavićeva 11, 10000 Zagreb</item>
      <item>Općinski sud u Zagrebu - ZK odjel, Ulica grada Vukovara 84, 10000 Zagreb</item>
      <item>Trgovački sud u Splitu Pisarnica, OIB 30842297926, Sukoišanska 6, 21000 Split</item>
      <item>ERSTE&amp;STEIERMÄRKISCHE BANKA dioničko društvo, OIB 23057039320, Jadranski Trg 3/a, Rijeka</item>
      <item>Trgovački sud Split Računovodstvo, OIB 30842297926, Sukoišanska 6, 21000 Split</item>
      <item>Darko Medak, Kneza Ljudevita Posavskog 12, Split</item>
      <item>GOLUBIĆ I PARTNERI odvjetničko društvo, OIB 33787960971, Amruševa 13, 10000 Zagreb</item>
      <item>Isaac Sternlight, Hrvatskih iseljenika 20, 21000 Split</item>
      <item>Trgovački sud Split Oglasna ploča, OIB 30842297926, Sukoišanska 6, 21000 Split</item>
      <item>Trgovački sud u Splitu Ovršni odjel, OIB 30842297926, Sukoišanska 6, 21000 Split</item>
      <item>Vinko Gulišija, Hrvatske Mornarice 16/I, 21000 Split</item>
      <item>Trgovački sud Split Registarski odjel, OIB 30842297926, Sukoišanska 6, 21000 Split</item>
      <item>Ivan Mirošević, Gundulićeva 26 a, 21000 Split</item>
      <item>Županijsko državno odvjetnišvo u Splitu, Građansko upravni odjel, OIB 70793241859, Gundulićeva 29 a, 21000 Split</item>
      <item>OPĆINSKI SUD U SPLITU, Stalna služba u Solinu, OIB 61980608934, Kralja Zvonimira 75, 21210 Solin</item>
      <item>NARODNE NOVINE, dioničko društvo za izdavanje i tiskanje Službenog lista Republike Hrvatske, službenih i drugih obrazaca te , OIB 64546066176, Savski Gaj XIII. put 6, 10000 Zagreb</item>
      <item>Heidi Santini, Vlaška  62, 10000 Zagreb</item>
    </izvorni_sadrzaj>
    <derivirana_varijabla naziv="DomainObject.Predmet.OstaliListFormatedWithAdressOIB_1">
      <item>ODVJETNIČKO DRUŠTVO BORIĆ &amp; TOŠ društvo s ograničenom odgovornošću, OIB 73065460190, Radnička cesta 34, 10000 Zagreb</item>
      <item>Odvjetničko društvo ŠIŠKO i partneri, j.t.d., OIB 20314590488, Lovretska 1, Split punomoćnik sudionika u postupku IVANIŠEVIĆ GRADNJA d.o.o. za gradnju i usluge</item>
      <item>Jelena Ćurković Gošović, Trg Hrvatske bratske zajednice 2/III, 21000 Split</item>
      <item>RADIĆ &amp; RADIĆ odvjetničko društvo, j.t.d., OIB 14518464744, Smiljanićeva 2, Split</item>
      <item>OPĆINSKI SUD U TROGIRU Zemljišno knjižni odjel, OIB 43584763981, Obala bana Berislavića 1, 21220 Trogir</item>
      <item>OPĆINSKI GRAĐANSKI SUD U ZAGREBU Zemljišnoknjižni odjel, OIB 01252163117, Ulica Hrvatske bratske zajednice bb, 10000 Zagreb</item>
      <item>HRVATSKA POŠTANSKA BANKA, dioničko društvo, OIB 87939104217, Jurišićeva 4, 10000 Zagreb</item>
      <item>Ljiljana Poljanić dipl. oec., OIB 73648398828, Vinkovačka 25, 21000 Split</item>
      <item>Općinski sud u Splitu, OIB 61980608934, Ex Vojarna Sveti Križ, Dračevac</item>
      <item>Danijel Benko, Perinjska 38, 10000 Zagreb</item>
      <item>Porezna uprava Ispostava Trogir, OIB 18683136487, Blaža Jurja Trogiranina 1, 21220 Trogir</item>
      <item>PRIVREDNA BANKA ZAGREB - DIONIČKO DRUŠTVO, OIB 02535697732, Radnička cesta 50, 10000 Zagreb</item>
      <item>Općinski  sud Split, OIB 61980608934, Dračevac, 21000 Split</item>
      <item>Boris Anić, Lovretska 14/I, 21000 Split punomoćnik sudionika u postupku KOUDELA d.o.o. za trgovinu i usluge "u stečaju"</item>
      <item>Općinski sud u Splitu, SS u Omišu - ZK odjel, Trg Kralja Tomislava 5, 21310 Omiš</item>
      <item>Goran Katura, OIB 16996972317, Domovinskog rata 26/III, 21000 Split punomoćnik sudionika u postupku LAGER d.o.o. za trgovinu i usluge</item>
      <item>ODVJETNIČKO DRUŠTVO BENKO I PARTNERI j.t.d., OIB 50100541408,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OIB 86315846552, Kneza Lj. Posavskog 17, 21000 Split</item>
      <item>Općinski sud u Splitu, SS u Supetru - ZK odjel, Hrvatskih velikana 6, 21400 Supetar</item>
      <item>Stjepan Čaljkušić, OIB 06283498942, Put Starog Sela 54, 21311 Podstrana</item>
      <item>Općinski sud u Šibeniku - ZK odjel, S. Radića 81, 22000 Šibenik</item>
      <item>Visoki trgovački sud Republike Hrvatske, OIB 97349366519,  Berislavićeva 11, 10000 Zagreb</item>
      <item>Općinski sud u Zagrebu - ZK odjel, Ulica grada Vukovara 84, 10000 Zagreb</item>
      <item>Trgovački sud u Splitu Pisarnica, OIB 30842297926, Sukoišanska 6, 21000 Split</item>
      <item>ERSTE&amp;STEIERMÄRKISCHE BANKA dioničko društvo, OIB 23057039320, Jadranski Trg 3/a, Rijeka</item>
      <item>Trgovački sud Split Računovodstvo, OIB 30842297926, Sukoišanska 6, 21000 Split</item>
      <item>Darko Medak, Kneza Ljudevita Posavskog 12, Split</item>
      <item>GOLUBIĆ I PARTNERI odvjetničko društvo, OIB 33787960971, Amruševa 13, 10000 Zagreb</item>
      <item>Isaac Sternlight, Hrvatskih iseljenika 20, 21000 Split</item>
      <item>Trgovački sud Split Oglasna ploča, OIB 30842297926, Sukoišanska 6, 21000 Split</item>
      <item>Trgovački sud u Splitu Ovršni odjel, OIB 30842297926, Sukoišanska 6, 21000 Split</item>
      <item>Vinko Gulišija, Hrvatske Mornarice 16/I, 21000 Split</item>
      <item>Trgovački sud Split Registarski odjel, OIB 30842297926, Sukoišanska 6, 21000 Split</item>
      <item>Ivan Mirošević, Gundulićeva 26 a, 21000 Split</item>
      <item>Županijsko državno odvjetnišvo u Splitu, Građansko upravni odjel, OIB 70793241859, Gundulićeva 29 a, 21000 Split</item>
      <item>OPĆINSKI SUD U SPLITU, Stalna služba u Solinu, OIB 61980608934, Kralja Zvonimira 75, 21210 Solin</item>
      <item>NARODNE NOVINE, dioničko društvo za izdavanje i tiskanje Službenog lista Republike Hrvatske, službenih i drugih obrazaca te , OIB 64546066176, Savski Gaj XIII. put 6, 10000 Zagreb</item>
      <item>Heidi Santini, Vlaška  62, 10000 Zagreb</item>
    </derivirana_varijabla>
  </DomainObject.Predmet.OstaliListFormatedWithAdressOIB>
  <DomainObject.Predmet.OstaliListNazivFormated>
    <izvorni_sadrzaj>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izvorni_sadrzaj>
    <derivirana_varijabla naziv="DomainObject.Predmet.OstaliListNazivFormated_1">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derivirana_varijabla>
  </DomainObject.Predmet.OstaliListNazivFormated>
  <DomainObject.Predmet.OstaliListNazivFormatedOIB>
    <izvorni_sadrzaj>
      <item>ODVJETNIČKO DRUŠTVO BORIĆ &amp; TOŠ društvo s ograničenom odgovornošću, OIB 73065460190</item>
      <item>Odvjetničko društvo ŠIŠKO i partneri, j.t.d., OIB 20314590488</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item>
      <item>Općinski sud u Splitu, SS u Omišu - ZK odjel</item>
      <item>Goran Katura, OIB 16996972317</item>
      <item>ODVJETNIČKO DRUŠTVO BENKO I PARTNERI j.t.d., OIB 50100541408</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izvorni_sadrzaj>
    <derivirana_varijabla naziv="DomainObject.Predmet.OstaliListNazivFormatedOIB_1">
      <item>ODVJETNIČKO DRUŠTVO BORIĆ &amp; TOŠ društvo s ograničenom odgovornošću, OIB 73065460190</item>
      <item>Odvjetničko društvo ŠIŠKO i partneri, j.t.d., OIB 20314590488</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item>
      <item>Općinski sud u Splitu, SS u Omišu - ZK odjel</item>
      <item>Goran Katura, OIB 16996972317</item>
      <item>ODVJETNIČKO DRUŠTVO BENKO I PARTNERI j.t.d., OIB 50100541408</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Split</izvorni_sadrzaj>
    <derivirana_varijabla naziv="DomainObject.Predmet.ProtustrankaIDrugiAdressOIB_1">KOUDELA d.o.o. za trgovinu i usluge "u stečaju", OIB 66536340192, Ulica Hrvatskih iseljenika 20,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KOUDELA d.o.o. za trgovinu i usluge "u stečaju"</item>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izvorni_sadrzaj>
    <derivirana_varijabla naziv="DomainObject.Predmet.SudioniciListNaziv_1">
      <item>KOUDELA d.o.o. za trgovinu i usluge "u stečaju"</item>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derivirana_varijabla>
  </DomainObject.Predmet.SudioniciListNaziv>
  <DomainObject.Predmet.SudioniciListAdressOIB>
    <izvorni_sadrzaj>
      <item>KOUDELA d.o.o. za trgovinu i usluge "u stečaju", OIB 66536340192, Ulica Hrvatskih iseljenika 20,Split</item>
      <item>SINE-ST, za trgovinu i usluge društvo s ograničenom odgovornošću, OIB 13941904349, Kralja Držislava 7,Split</item>
      <item>GRADING PROJEKT društvo s ograničenom odgovornošću za projektiranje, inženjering i usluge, OIB 79472106149, Karamanova 6,Split</item>
      <item>INTERGRADNJA ŽBUKE d.o.o. za građenje i trgovinu, OIB 74497048880, Zoranićeva 61,Solin</item>
      <item>RADIĆ &amp; RADIĆ odvjetničko društvo, j.t.d., OIB 14518464744, Smiljanićeva 2,Split</item>
      <item>ARHITEKTONSKO-GRAĐEVNI KAMEN, društvo s ograničenom odgovornošću za proizvodnju, graditeljstvo i trgovinu, OIB 83054203733, Obala Kralja Tomislava 26,Kaštel Kambelovac</item>
      <item>KOMIS, d.o.o. za izradu i popravak elektrotehničkih proizvoda, putnička agencija, OIB 50754878305, Ivana Pavla II 1 B,Kaštel Sućurac</item>
      <item>MATOVAC d.o.o. za trgovinu i zastupanje "u stečaju", OIB 29693435828, Matije Gupca 1,21230 Omiš</item>
      <item>TRAGURIUM COMMERCE, d.o.o. za graditeljstvo, trgovinu, cestovni promet, turizam, ugostiteljstvo i usluge, OIB 73048586936, Kneza Trpimira 9,Trogir</item>
      <item>BASLER OSIGURANJE ZAGREB dioničko društvo za osiguranje, OIB 59706054982, Radnička cesta 37/b,10000 Zagreb</item>
      <item>ELEKTROMETAL dioničko društvo za izvođenje instalatersko montažerskih  radova, proizvodnju vatrootpornih elemenata, distribu, OIB 45669853088, Ferde Rusana 21,Bjelovar</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VIPnet, društvo s ograničenom odgovornošću za usluge javnih telekomunikacija, OIB 29524210204, Vrtni put 1,10000 Zagreb</item>
      <item>Hrvatski Telekom d.d., OIB 81793146560, Savska cesta 32,10000 Zagreb</item>
      <item>ĐONE STIL d.o.o. Posušje, Glavna podružnica za građenje - Imotski, OIB 53750070104, Bruna Bušića b.b.,Imotski</item>
      <item>MULTIMODIS d.o.o. za poslovanje nekretninama, OIB 82580684752, Franje Tuđmana 926/A,Kaštel Stari</item>
      <item>KONTO-EKONOMIC, društvo s ograničenom odgovornošću za knjigovodstvene usluge, trgovinu, export-import i marketing, OIB 22958961054, Dubrovačka 47,Split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MARUNČELA, društvo s ograničenom odgovornošću za trgovinu, ugostiteljstvo i poslovne djelatnosti, OIB 76787877791, Četvrt Ž- Dražojevića 9,21310 Omiš</item>
      <item>Hrvatske vode, pravna osoba za upravljanje vodama, Vodno područje dalmatinskih slivova, OIB 28921383001, Grada Vukovara 220,10000 Zagreb</item>
      <item>SIGMA-PROJEKT d.o.o. za graditeljstvo i trgovinu, OIB 47134780158, Put Plokita 51,Split</item>
      <item>BRAĆA JUKIĆ društvo s ograničenom odgovornošću za graditeljstvo, trgovinu i prijevoz, OIB 65241385370, Lukoranska 44,10000 Zagreb</item>
      <item>Hrvatska radiotelevizija, OIB 68419124305, Prisavlje 3,10000 Zagreb</item>
      <item>HEP-Operator distribucijskog sustava d.o.o. ELEKTRODALMACIJA SPLIT, Pogon Trogir, OIB 46830600751, 21220 Trogir</item>
      <item>EXTRAMETAL, d.o.o. za trgovinu i poslovne usluge, OIB 78288512715, Vrlička 58/1,Sinj</item>
      <item>INSTALATER - ZVONE društvo s ograničenom odgovornošću za instalacijske radove i usluge u graditeljstvu, OIB 90976337055, Gornja Vala 64,Drvenik</item>
      <item>IVANIŠEVIĆ GRADNJA d.o.o. za gradnju i usluge, OIB 88754036728, Kila 37,21000 Split</item>
      <item>LIM ČARIJA d.o.o. za građevinarstvo, proizvodnju i trgovinu metalnim proizvodima, export-import, OIB 49184832657, Rimski Put 77,Seget Donji</item>
      <item>VOKEL društvo s ograničenom odgovornošću za trgovinu i usluge, OIB 48626798291, Glavina Donja</item>
      <item>Bursting Investments Ltd, OIB 27939326060, Regent Street 35 A,City Beliize</item>
      <item>Dafaday Property Services Ltd, OIB 45978552286, High Road Wembley, HA9 6AX,Middx</item>
      <item>Joseph Isaac Sternlight, OIB 82288922970, Bridge Lane 104,LONDON</item>
      <item>Željko Ostoja, OIB 76558245792, Gundulićeva 26 a,21000 Split</item>
      <item>Ivan Krokar, OIB 01202541271, Ljudevita Posavskog 2,21000 Split</item>
      <item>ELEKTA-C d.o.o. za trgovinu i usluge, OIB 17708664252, Smiljanićeva 2,21000 Split</item>
      <item>LAGER d.o.o. za trgovinu i usluge, OIB 67362650937, Getaldićeva 24,21000 Split</item>
      <item>ODVJETNIČKO DRUŠTVO BORIĆ &amp; TOŠ društvo s ograničenom odgovornošću, OIB 73065460190, Radnička cesta 34,10000 Zagreb</item>
      <item>Odvjetničko društvo ŠIŠKO i partneri, j.t.d., OIB 20314590488, Lovretska 1,Split</item>
      <item>Jelena Ćurković Gošović, Trg Hrvatske bratske zajednice 2/III,21000 Split</item>
      <item>RADIĆ &amp; RADIĆ odvjetničko društvo, j.t.d., OIB 14518464744, Smiljanićeva 2,Split</item>
      <item>OPĆINSKI SUD U TROGIRU Zemljišno knjižni odjel, OIB 43584763981, Obala bana Berislavića 1,21220 Trogir</item>
      <item>OPĆINSKI GRAĐANSKI SUD U ZAGREBU Zemljišnoknjižni odjel, OIB 01252163117, Ulica Hrvatske bratske zajednice bb,10000 Zagreb</item>
      <item>HRVATSKA POŠTANSKA BANKA, dioničko društvo, OIB 87939104217, Jurišićeva 4,10000 Zagreb</item>
      <item>Ljiljana Poljanić dipl. oec., OIB 73648398828, Vinkovačka 25,21000 Split</item>
      <item>Općinski sud u Splitu, OIB 61980608934, Ex Vojarna Sveti Križ,Dračevac</item>
      <item>Danijel Benko, Perinjska 38,10000 Zagreb</item>
      <item>Porezna uprava Ispostava Trogir, OIB 18683136487, Blaža Jurja Trogiranina 1,21220 Trogir</item>
      <item>PRIVREDNA BANKA ZAGREB - DIONIČKO DRUŠTVO, OIB 02535697732, Radnička cesta 50,10000 Zagreb</item>
      <item>Općinski  sud Split, OIB 61980608934, Dračevac,21000 Split</item>
      <item>Boris Anić, Lovretska 14/I,21000 Split</item>
      <item>Općinski sud u Splitu, SS u Omišu - ZK odjel, Trg Kralja Tomislava 5,21310 Omiš</item>
      <item>Goran Katura, OIB 16996972317, Domovinskog rata 26/III,21000 Split</item>
      <item>ODVJETNIČKO DRUŠTVO BENKO I PARTNERI j.t.d., OIB 50100541408, Trg Petra Svačića 6,10000 Zagreb</item>
      <item>Dušan Koudela, Kašeline 3,21215 Kaštel Lukšić</item>
      <item>Općinski sud u Splitu, SS u Solinu - ZK odjel, Kralja Zvonimira 75,21210 Solin</item>
      <item>Vjekoslav Mladineo, OIB 86315846552, Kneza Lj. Posavskog 17,21000 Split</item>
      <item>Općinski sud u Splitu, SS u Supetru - ZK odjel, Hrvatskih velikana 6,21400 Supetar</item>
      <item>Stjepan Čaljkušić, OIB 06283498942, Put Starog Sela 54,21311 Podstrana</item>
      <item>Općinski sud u Šibeniku - ZK odjel, S. Radića 81,22000 Šibenik</item>
      <item>Visoki trgovački sud Republike Hrvatske, OIB 97349366519,  Berislavićeva 11,10000 Zagreb</item>
      <item>Općinski sud u Zagrebu - ZK odjel, Ulica grada Vukovara 84,10000 Zagreb</item>
      <item>Trgovački sud u Splitu Pisarnica, OIB 30842297926, Sukoišanska 6,21000 Split</item>
      <item>ERSTE&amp;STEIERMÄRKISCHE BANKA dioničko društvo, OIB 23057039320, Jadranski Trg 3/a,Rijeka</item>
      <item>Trgovački sud Split Računovodstvo, OIB 30842297926, Sukoišanska 6,21000 Split</item>
      <item>Darko Medak, Kneza Ljudevita Posavskog 12,Split</item>
      <item>GOLUBIĆ I PARTNERI odvjetničko društvo, OIB 33787960971, Amruševa 13,10000 Zagreb</item>
      <item>Isaac Sternlight, Hrvatskih iseljenika 20,21000 Split</item>
      <item>Trgovački sud Split Oglasna ploča, OIB 30842297926, Sukoišanska 6,21000 Split</item>
      <item>Trgovački sud u Splitu Ovršni odjel, OIB 30842297926, Sukoišanska 6,21000 Split</item>
      <item>Vinko Gulišija, Hrvatske Mornarice 16/I,21000 Split</item>
      <item>Trgovački sud Split Registarski odjel, OIB 30842297926, Sukoišanska 6,21000 Split</item>
      <item>Ivan Mirošević, Gundulićeva 26 a,21000 Split</item>
      <item>Županijsko državno odvjetnišvo u Splitu, Građansko upravni odjel, OIB 70793241859, Gundulićeva 29 a,21000 Split</item>
      <item>OPĆINSKI SUD U SPLITU, Stalna služba u Solinu, OIB 61980608934, Kralja Zvonimira 75,21210 Solin</item>
      <item>NARODNE NOVINE, dioničko društvo za izdavanje i tiskanje Službenog lista Republike Hrvatske, službenih i drugih obrazaca te , OIB 64546066176, Savski Gaj XIII. put 6,10000 Zagreb</item>
      <item>Heidi Santini, Vlaška  62,10000 Zagreb</item>
    </izvorni_sadrzaj>
    <derivirana_varijabla naziv="DomainObject.Predmet.SudioniciListAdressOIB_1">
      <item>KOUDELA d.o.o. za trgovinu i usluge "u stečaju", OIB 66536340192, Ulica Hrvatskih iseljenika 20,Split</item>
      <item>SINE-ST, za trgovinu i usluge društvo s ograničenom odgovornošću, OIB 13941904349, Kralja Držislava 7,Split</item>
      <item>GRADING PROJEKT društvo s ograničenom odgovornošću za projektiranje, inženjering i usluge, OIB 79472106149, Karamanova 6,Split</item>
      <item>INTERGRADNJA ŽBUKE d.o.o. za građenje i trgovinu, OIB 74497048880, Zoranićeva 61,Solin</item>
      <item>RADIĆ &amp; RADIĆ odvjetničko društvo, j.t.d., OIB 14518464744, Smiljanićeva 2,Split</item>
      <item>ARHITEKTONSKO-GRAĐEVNI KAMEN, društvo s ograničenom odgovornošću za proizvodnju, graditeljstvo i trgovinu, OIB 83054203733, Obala Kralja Tomislava 26,Kaštel Kambelovac</item>
      <item>KOMIS, d.o.o. za izradu i popravak elektrotehničkih proizvoda, putnička agencija, OIB 50754878305, Ivana Pavla II 1 B,Kaštel Sućurac</item>
      <item>MATOVAC d.o.o. za trgovinu i zastupanje "u stečaju", OIB 29693435828, Matije Gupca 1,21230 Omiš</item>
      <item>TRAGURIUM COMMERCE, d.o.o. za graditeljstvo, trgovinu, cestovni promet, turizam, ugostiteljstvo i usluge, OIB 73048586936, Kneza Trpimira 9,Trogir</item>
      <item>BASLER OSIGURANJE ZAGREB dioničko društvo za osiguranje, OIB 59706054982, Radnička cesta 37/b,10000 Zagreb</item>
      <item>ELEKTROMETAL dioničko društvo za izvođenje instalatersko montažerskih  radova, proizvodnju vatrootpornih elemenata, distribu, OIB 45669853088, Ferde Rusana 21,Bjelovar</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VIPnet, društvo s ograničenom odgovornošću za usluge javnih telekomunikacija, OIB 29524210204, Vrtni put 1,10000 Zagreb</item>
      <item>Hrvatski Telekom d.d., OIB 81793146560, Savska cesta 32,10000 Zagreb</item>
      <item>ĐONE STIL d.o.o. Posušje, Glavna podružnica za građenje - Imotski, OIB 53750070104, Bruna Bušića b.b.,Imotski</item>
      <item>MULTIMODIS d.o.o. za poslovanje nekretninama, OIB 82580684752, Franje Tuđmana 926/A,Kaštel Stari</item>
      <item>KONTO-EKONOMIC, društvo s ograničenom odgovornošću za knjigovodstvene usluge, trgovinu, export-import i marketing, OIB 22958961054, Dubrovačka 47,Split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MARUNČELA, društvo s ograničenom odgovornošću za trgovinu, ugostiteljstvo i poslovne djelatnosti, OIB 76787877791, Četvrt Ž- Dražojevića 9,21310 Omiš</item>
      <item>Hrvatske vode, pravna osoba za upravljanje vodama, Vodno područje dalmatinskih slivova, OIB 28921383001, Grada Vukovara 220,10000 Zagreb</item>
      <item>SIGMA-PROJEKT d.o.o. za graditeljstvo i trgovinu, OIB 47134780158, Put Plokita 51,Split</item>
      <item>BRAĆA JUKIĆ društvo s ograničenom odgovornošću za graditeljstvo, trgovinu i prijevoz, OIB 65241385370, Lukoranska 44,10000 Zagreb</item>
      <item>Hrvatska radiotelevizija, OIB 68419124305, Prisavlje 3,10000 Zagreb</item>
      <item>HEP-Operator distribucijskog sustava d.o.o. ELEKTRODALMACIJA SPLIT, Pogon Trogir, OIB 46830600751, 21220 Trogir</item>
      <item>EXTRAMETAL, d.o.o. za trgovinu i poslovne usluge, OIB 78288512715, Vrlička 58/1,Sinj</item>
      <item>INSTALATER - ZVONE društvo s ograničenom odgovornošću za instalacijske radove i usluge u graditeljstvu, OIB 90976337055, Gornja Vala 64,Drvenik</item>
      <item>IVANIŠEVIĆ GRADNJA d.o.o. za gradnju i usluge, OIB 88754036728, Kila 37,21000 Split</item>
      <item>LIM ČARIJA d.o.o. za građevinarstvo, proizvodnju i trgovinu metalnim proizvodima, export-import, OIB 49184832657, Rimski Put 77,Seget Donji</item>
      <item>VOKEL društvo s ograničenom odgovornošću za trgovinu i usluge, OIB 48626798291, Glavina Donja</item>
      <item>Bursting Investments Ltd, OIB 27939326060, Regent Street 35 A,City Beliize</item>
      <item>Dafaday Property Services Ltd, OIB 45978552286, High Road Wembley, HA9 6AX,Middx</item>
      <item>Joseph Isaac Sternlight, OIB 82288922970, Bridge Lane 104,LONDON</item>
      <item>Željko Ostoja, OIB 76558245792, Gundulićeva 26 a,21000 Split</item>
      <item>Ivan Krokar, OIB 01202541271, Ljudevita Posavskog 2,21000 Split</item>
      <item>ELEKTA-C d.o.o. za trgovinu i usluge, OIB 17708664252, Smiljanićeva 2,21000 Split</item>
      <item>LAGER d.o.o. za trgovinu i usluge, OIB 67362650937, Getaldićeva 24,21000 Split</item>
      <item>ODVJETNIČKO DRUŠTVO BORIĆ &amp; TOŠ društvo s ograničenom odgovornošću, OIB 73065460190, Radnička cesta 34,10000 Zagreb</item>
      <item>Odvjetničko društvo ŠIŠKO i partneri, j.t.d., OIB 20314590488, Lovretska 1,Split</item>
      <item>Jelena Ćurković Gošović, Trg Hrvatske bratske zajednice 2/III,21000 Split</item>
      <item>RADIĆ &amp; RADIĆ odvjetničko društvo, j.t.d., OIB 14518464744, Smiljanićeva 2,Split</item>
      <item>OPĆINSKI SUD U TROGIRU Zemljišno knjižni odjel, OIB 43584763981, Obala bana Berislavića 1,21220 Trogir</item>
      <item>OPĆINSKI GRAĐANSKI SUD U ZAGREBU Zemljišnoknjižni odjel, OIB 01252163117, Ulica Hrvatske bratske zajednice bb,10000 Zagreb</item>
      <item>HRVATSKA POŠTANSKA BANKA, dioničko društvo, OIB 87939104217, Jurišićeva 4,10000 Zagreb</item>
      <item>Ljiljana Poljanić dipl. oec., OIB 73648398828, Vinkovačka 25,21000 Split</item>
      <item>Općinski sud u Splitu, OIB 61980608934, Ex Vojarna Sveti Križ,Dračevac</item>
      <item>Danijel Benko, Perinjska 38,10000 Zagreb</item>
      <item>Porezna uprava Ispostava Trogir, OIB 18683136487, Blaža Jurja Trogiranina 1,21220 Trogir</item>
      <item>PRIVREDNA BANKA ZAGREB - DIONIČKO DRUŠTVO, OIB 02535697732, Radnička cesta 50,10000 Zagreb</item>
      <item>Općinski  sud Split, OIB 61980608934, Dračevac,21000 Split</item>
      <item>Boris Anić, Lovretska 14/I,21000 Split</item>
      <item>Općinski sud u Splitu, SS u Omišu - ZK odjel, Trg Kralja Tomislava 5,21310 Omiš</item>
      <item>Goran Katura, OIB 16996972317, Domovinskog rata 26/III,21000 Split</item>
      <item>ODVJETNIČKO DRUŠTVO BENKO I PARTNERI j.t.d., OIB 50100541408, Trg Petra Svačića 6,10000 Zagreb</item>
      <item>Dušan Koudela, Kašeline 3,21215 Kaštel Lukšić</item>
      <item>Općinski sud u Splitu, SS u Solinu - ZK odjel, Kralja Zvonimira 75,21210 Solin</item>
      <item>Vjekoslav Mladineo, OIB 86315846552, Kneza Lj. Posavskog 17,21000 Split</item>
      <item>Općinski sud u Splitu, SS u Supetru - ZK odjel, Hrvatskih velikana 6,21400 Supetar</item>
      <item>Stjepan Čaljkušić, OIB 06283498942, Put Starog Sela 54,21311 Podstrana</item>
      <item>Općinski sud u Šibeniku - ZK odjel, S. Radića 81,22000 Šibenik</item>
      <item>Visoki trgovački sud Republike Hrvatske, OIB 97349366519,  Berislavićeva 11,10000 Zagreb</item>
      <item>Općinski sud u Zagrebu - ZK odjel, Ulica grada Vukovara 84,10000 Zagreb</item>
      <item>Trgovački sud u Splitu Pisarnica, OIB 30842297926, Sukoišanska 6,21000 Split</item>
      <item>ERSTE&amp;STEIERMÄRKISCHE BANKA dioničko društvo, OIB 23057039320, Jadranski Trg 3/a,Rijeka</item>
      <item>Trgovački sud Split Računovodstvo, OIB 30842297926, Sukoišanska 6,21000 Split</item>
      <item>Darko Medak, Kneza Ljudevita Posavskog 12,Split</item>
      <item>GOLUBIĆ I PARTNERI odvjetničko društvo, OIB 33787960971, Amruševa 13,10000 Zagreb</item>
      <item>Isaac Sternlight, Hrvatskih iseljenika 20,21000 Split</item>
      <item>Trgovački sud Split Oglasna ploča, OIB 30842297926, Sukoišanska 6,21000 Split</item>
      <item>Trgovački sud u Splitu Ovršni odjel, OIB 30842297926, Sukoišanska 6,21000 Split</item>
      <item>Vinko Gulišija, Hrvatske Mornarice 16/I,21000 Split</item>
      <item>Trgovački sud Split Registarski odjel, OIB 30842297926, Sukoišanska 6,21000 Split</item>
      <item>Ivan Mirošević, Gundulićeva 26 a,21000 Split</item>
      <item>Županijsko državno odvjetnišvo u Splitu, Građansko upravni odjel, OIB 70793241859, Gundulićeva 29 a,21000 Split</item>
      <item>OPĆINSKI SUD U SPLITU, Stalna služba u Solinu, OIB 61980608934, Kralja Zvonimira 75,21210 Solin</item>
      <item>NARODNE NOVINE, dioničko društvo za izdavanje i tiskanje Službenog lista Republike Hrvatske, službenih i drugih obrazaca te , OIB 64546066176, Savski Gaj XIII. put 6,10000 Zagreb</item>
      <item>Heidi Santini, Vlaška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13941904349</item>
      <item>, OIB 79472106149</item>
      <item>, OIB 74497048880</item>
      <item>, OIB 14518464744</item>
      <item>, OIB 83054203733</item>
      <item>, OIB 50754878305</item>
      <item>, OIB 29693435828</item>
      <item>, OIB 73048586936</item>
      <item>, OIB 59706054982</item>
      <item>, OIB 45669853088</item>
      <item>, OIB 43392136378</item>
      <item>, OIB 84313389409</item>
      <item>, OIB 29524210204</item>
      <item>, OIB 81793146560</item>
      <item>, OIB 53750070104</item>
      <item>, OIB 82580684752</item>
      <item>, OIB 22958961054</item>
      <item>, OIB 55368431099</item>
      <item>, OIB 56826138353</item>
      <item>, OIB 69737351025</item>
      <item>, OIB 76120956111</item>
      <item>, OIB 81356391287</item>
      <item>, OIB 76787877791</item>
      <item>, OIB 28921383001</item>
      <item>, OIB 47134780158</item>
      <item>, OIB 65241385370</item>
      <item>, OIB 68419124305</item>
      <item>, OIB 46830600751</item>
      <item>, OIB 78288512715</item>
      <item>, OIB 90976337055</item>
      <item>, OIB 88754036728</item>
      <item>, OIB 49184832657</item>
      <item>, OIB 48626798291</item>
      <item>, OIB 27939326060</item>
      <item>, OIB 45978552286</item>
      <item>, OIB 82288922970</item>
      <item>, OIB 76558245792</item>
      <item>, OIB 01202541271</item>
      <item>, OIB 17708664252</item>
      <item>, OIB 67362650937</item>
      <item>, OIB 73065460190</item>
      <item>, OIB 20314590488</item>
      <item>, OIB null</item>
      <item>, OIB 14518464744</item>
      <item>, OIB 43584763981</item>
      <item>, OIB 01252163117</item>
      <item>, OIB 87939104217</item>
      <item>, OIB 73648398828</item>
      <item>, OIB 61980608934</item>
      <item>, OIB null</item>
      <item>, OIB 18683136487</item>
      <item>, OIB 02535697732</item>
      <item>, OIB 61980608934</item>
      <item>, OIB null</item>
      <item>, OIB null</item>
      <item>, OIB 16996972317</item>
      <item>, OIB 50100541408</item>
      <item>, OIB null</item>
      <item>, OIB null</item>
      <item>, OIB 86315846552</item>
      <item>, OIB null</item>
      <item>, OIB 06283498942</item>
      <item>, OIB null</item>
      <item>, OIB 97349366519</item>
      <item>, OIB null</item>
      <item>, OIB 30842297926</item>
      <item>, OIB 23057039320</item>
      <item>, OIB 30842297926</item>
      <item>, OIB null</item>
      <item>, OIB 33787960971</item>
      <item>, OIB null</item>
      <item>, OIB 30842297926</item>
      <item>, OIB 30842297926</item>
      <item>, OIB null</item>
      <item>, OIB 30842297926</item>
      <item>, OIB null</item>
      <item>, OIB 70793241859</item>
      <item>, OIB 61980608934</item>
      <item>, OIB 64546066176</item>
      <item>, OIB null</item>
    </izvorni_sadrzaj>
    <derivirana_varijabla naziv="DomainObject.Predmet.SudioniciListNazivOIB_1">
      <item>, OIB 66536340192</item>
      <item>, OIB 13941904349</item>
      <item>, OIB 79472106149</item>
      <item>, OIB 74497048880</item>
      <item>, OIB 14518464744</item>
      <item>, OIB 83054203733</item>
      <item>, OIB 50754878305</item>
      <item>, OIB 29693435828</item>
      <item>, OIB 73048586936</item>
      <item>, OIB 59706054982</item>
      <item>, OIB 45669853088</item>
      <item>, OIB 43392136378</item>
      <item>, OIB 84313389409</item>
      <item>, OIB 29524210204</item>
      <item>, OIB 81793146560</item>
      <item>, OIB 53750070104</item>
      <item>, OIB 82580684752</item>
      <item>, OIB 22958961054</item>
      <item>, OIB 55368431099</item>
      <item>, OIB 56826138353</item>
      <item>, OIB 69737351025</item>
      <item>, OIB 76120956111</item>
      <item>, OIB 81356391287</item>
      <item>, OIB 76787877791</item>
      <item>, OIB 28921383001</item>
      <item>, OIB 47134780158</item>
      <item>, OIB 65241385370</item>
      <item>, OIB 68419124305</item>
      <item>, OIB 46830600751</item>
      <item>, OIB 78288512715</item>
      <item>, OIB 90976337055</item>
      <item>, OIB 88754036728</item>
      <item>, OIB 49184832657</item>
      <item>, OIB 48626798291</item>
      <item>, OIB 27939326060</item>
      <item>, OIB 45978552286</item>
      <item>, OIB 82288922970</item>
      <item>, OIB 76558245792</item>
      <item>, OIB 01202541271</item>
      <item>, OIB 17708664252</item>
      <item>, OIB 67362650937</item>
      <item>, OIB 73065460190</item>
      <item>, OIB 20314590488</item>
      <item>, OIB null</item>
      <item>, OIB 14518464744</item>
      <item>, OIB 43584763981</item>
      <item>, OIB 01252163117</item>
      <item>, OIB 87939104217</item>
      <item>, OIB 73648398828</item>
      <item>, OIB 61980608934</item>
      <item>, OIB null</item>
      <item>, OIB 18683136487</item>
      <item>, OIB 02535697732</item>
      <item>, OIB 61980608934</item>
      <item>, OIB null</item>
      <item>, OIB null</item>
      <item>, OIB 16996972317</item>
      <item>, OIB 50100541408</item>
      <item>, OIB null</item>
      <item>, OIB null</item>
      <item>, OIB 86315846552</item>
      <item>, OIB null</item>
      <item>, OIB 06283498942</item>
      <item>, OIB null</item>
      <item>, OIB 97349366519</item>
      <item>, OIB null</item>
      <item>, OIB 30842297926</item>
      <item>, OIB 23057039320</item>
      <item>, OIB 30842297926</item>
      <item>, OIB null</item>
      <item>, OIB 33787960971</item>
      <item>, OIB null</item>
      <item>, OIB 30842297926</item>
      <item>, OIB 30842297926</item>
      <item>, OIB null</item>
      <item>, OIB 30842297926</item>
      <item>, OIB null</item>
      <item>, OIB 70793241859</item>
      <item>, OIB 61980608934</item>
      <item>, OIB 64546066176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F940D8-7271-454A-ACC0-06E9D42E4A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1034</properties:Words>
  <properties:Characters>5748</properties:Characters>
  <properties:Lines>122</properties:Lines>
  <properties:Paragraphs>32</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J E Š E N J E</vt:lpstr>
      <vt:lpstr>Obrazloženje</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2016-03-03T09:33:00Z</dcterms:created>
  <dc:creator>Trgovački sud Split</dc:creator>
  <cp:lastModifiedBy>Ana Golub Gruić</cp:lastModifiedBy>
  <cp:lastPrinted>2016-03-03T08:08:00Z</cp:lastPrinted>
  <dcterms:modified xmlns:xsi="http://www.w3.org/2001/XMLSchema-instance" xsi:type="dcterms:W3CDTF">2016-03-03T09:34:00Z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