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e4ca" w14:paraId="fc3e4ca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proofErr w:type="spellStart"/>
      <w:r w:rsidR="00DC53A6" w:rsidRPr="00DC53A6">
        <w:rPr>
          <w:b/>
        </w:rPr>
        <w:t>Gold</w:t>
      </w:r>
      <w:proofErr w:type="spellEnd"/>
      <w:r w:rsidR="00DC53A6" w:rsidRPr="00DC53A6">
        <w:rPr>
          <w:b/>
        </w:rPr>
        <w:t xml:space="preserve"> Mount Empire j.d.o.o.</w:t>
      </w:r>
      <w:r w:rsidR="004D755B" w:rsidRPr="00FC2C90">
        <w:rPr>
          <w:b/>
        </w:rPr>
        <w:t xml:space="preserve">, </w:t>
      </w:r>
      <w:r w:rsidR="000E78E7" w:rsidRPr="000E78E7">
        <w:rPr>
          <w:b/>
        </w:rPr>
        <w:t>Osijek</w:t>
      </w:r>
      <w:r w:rsidR="006879D4" w:rsidRPr="006879D4">
        <w:rPr>
          <w:b/>
        </w:rPr>
        <w:t xml:space="preserve">, </w:t>
      </w:r>
      <w:r w:rsidR="00DC53A6" w:rsidRPr="00DC53A6">
        <w:rPr>
          <w:b/>
        </w:rPr>
        <w:t>Ružina ulica 41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DC53A6" w:rsidRPr="00DC53A6">
        <w:rPr>
          <w:b/>
        </w:rPr>
        <w:t>030148602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DC53A6" w:rsidRPr="00DC53A6">
        <w:rPr>
          <w:b/>
        </w:rPr>
        <w:t>41511537947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</w:t>
      </w:r>
      <w:r w:rsidR="008D0CCC">
        <w:t>3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 w:rsidRPr="00426317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proofErr w:type="spellStart"/>
      <w:r w:rsidR="00DC53A6">
        <w:rPr>
          <w:b/>
        </w:rPr>
        <w:t>Gold</w:t>
      </w:r>
      <w:proofErr w:type="spellEnd"/>
      <w:r w:rsidR="00DC53A6">
        <w:rPr>
          <w:b/>
        </w:rPr>
        <w:t xml:space="preserve"> Mount Empire j.d.o.o., Osijek, Ružina ulica 41, MBS: 030148602, OIB: 41511537947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9334F1" w:rsidP="009334F1" w:rsidR="009334F1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proofErr w:type="spellStart"/>
      <w:r w:rsidR="00DC53A6">
        <w:rPr>
          <w:b/>
        </w:rPr>
        <w:t>Gold</w:t>
      </w:r>
      <w:proofErr w:type="spellEnd"/>
      <w:r w:rsidR="00DC53A6">
        <w:rPr>
          <w:b/>
        </w:rPr>
        <w:t xml:space="preserve"> Mount Empire j.d.o.o., Osijek, Ružina ulica 41, MBS: 030148602, OIB: 41511537947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4F40E1" w:rsidR="00C16ED2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F101EC" w:rsidP="00C16ED2" w:rsidR="00F101EC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DC53A6">
        <w:t>10. kolovoza</w:t>
      </w:r>
      <w:r w:rsidRPr="00426317">
        <w:t xml:space="preserve"> 2016. zahtjev ovom sudu za provedbu skraćenog stečajnog postupka nad dužnikom </w:t>
      </w:r>
      <w:proofErr w:type="spellStart"/>
      <w:r w:rsidR="00DC53A6">
        <w:rPr>
          <w:b/>
        </w:rPr>
        <w:t>Gold</w:t>
      </w:r>
      <w:proofErr w:type="spellEnd"/>
      <w:r w:rsidR="00DC53A6">
        <w:rPr>
          <w:b/>
        </w:rPr>
        <w:t xml:space="preserve"> Mount Empire j.d.o.o., Osijek, Ružina ulica 41, MBS: 030148602, OIB: 41511537947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lastRenderedPageBreak/>
        <w:t xml:space="preserve">Kako su ispunjene pretpostavke iz citirane odredbe SZ-a, Trgovački sud u Osijeku je dana </w:t>
      </w:r>
      <w:r w:rsidR="00DC53A6">
        <w:t>14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3254DA">
        <w:t>2109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</w:t>
      </w:r>
      <w:r w:rsidR="008D0CCC">
        <w:t>3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119" w:rsidP="00FD0D3C" w:rsidR="00FB5119">
      <w:r>
        <w:separator/>
      </w:r>
    </w:p>
  </w:endnote>
  <w:endnote w:id="0" w:type="continuationSeparator">
    <w:p w:rsidRDefault="00FB5119" w:rsidP="00FD0D3C" w:rsidR="00FB5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119" w:rsidP="00FD0D3C" w:rsidR="00FB5119">
      <w:r>
        <w:separator/>
      </w:r>
    </w:p>
  </w:footnote>
  <w:footnote w:id="0" w:type="continuationSeparator">
    <w:p w:rsidRDefault="00FB5119" w:rsidP="00FD0D3C" w:rsidR="00FB5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11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D0A96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3254DA" w:rsidP="003254DA" w:rsidR="003254DA">
    <w:pPr>
      <w:pStyle w:val="Zaglavlje"/>
      <w:jc w:val="right"/>
    </w:pPr>
    <w:r w:rsidRPr="00552F4F">
      <w:t>3 St-</w:t>
    </w:r>
    <w:r>
      <w:t>2109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3254DA">
      <w:t>2109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0E78E7"/>
    <w:rsid w:val="00102AA4"/>
    <w:rsid w:val="00105CFE"/>
    <w:rsid w:val="00134B5A"/>
    <w:rsid w:val="00146A74"/>
    <w:rsid w:val="001539A9"/>
    <w:rsid w:val="00155BD6"/>
    <w:rsid w:val="0015637B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254DA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969F2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95074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954D0"/>
    <w:rsid w:val="008C4A50"/>
    <w:rsid w:val="008D0CCC"/>
    <w:rsid w:val="008D7B94"/>
    <w:rsid w:val="00900445"/>
    <w:rsid w:val="00913130"/>
    <w:rsid w:val="009202C9"/>
    <w:rsid w:val="00926AFE"/>
    <w:rsid w:val="009334F1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52E"/>
    <w:rsid w:val="00DB25D0"/>
    <w:rsid w:val="00DC416F"/>
    <w:rsid w:val="00DC4443"/>
    <w:rsid w:val="00DC53A6"/>
    <w:rsid w:val="00DD0A96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B5119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0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0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6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St-2109/2016</izvorni_sadrzaj>
    <derivirana_varijabla naziv="DomainObject.Predmet.OznakaBroj_1">St-2109/2016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Mount Empire  jednostavno društvo s ograničenom odgovornošću za trgovinu i usluge</izvorni_sadrzaj>
    <derivirana_varijabla naziv="DomainObject.Predmet.ProtustrankaFormated_1">  Gold Mount Empire  jednostavno društvo s ograničenom odgovornošću za trgovinu i usluge</derivirana_varijabla>
  </DomainObject.Predmet.ProtustrankaFormated>
  <DomainObject.Predmet.ProtustrankaFormatedOIB>
    <izvorni_sadrzaj>  Gold Mount Empire  jednostavno društvo s ograničenom odgovornošću za trgovinu i usluge, OIB 41511537947</izvorni_sadrzaj>
    <derivirana_varijabla naziv="DomainObject.Predmet.ProtustrankaFormatedOIB_1">  Gold Mount Empire  jednostavno društvo s ograničenom odgovornošću za trgovinu i usluge, OIB 41511537947</derivirana_varijabla>
  </DomainObject.Predmet.ProtustrankaFormatedOIB>
  <DomainObject.Predmet.ProtustrankaFormatedWithAdress>
    <izvorni_sadrzaj> Gold Mount Empire  jednostavno društvo s ograničenom odgovornošću za trgovinu i usluge, Ružina ulica 41, 31000 Osijek</izvorni_sadrzaj>
    <derivirana_varijabla naziv="DomainObject.Predmet.ProtustrankaFormatedWithAdress_1"> Gold Mount Empire  jednostavno društvo s ograničenom odgovornošću za trgovinu i usluge, Ružina ulica 41, 31000 Osijek</derivirana_varijabla>
  </DomainObject.Predmet.ProtustrankaFormatedWithAdress>
  <DomainObject.Predmet.ProtustrankaFormatedWithAdressOIB>
    <izvorni_sadrzaj> Gold Mount Empire  jednostavno društvo s ograničenom odgovornošću za trgovinu i usluge, OIB 41511537947, Ružina ulica 41, 31000 Osijek</izvorni_sadrzaj>
    <derivirana_varijabla naziv="DomainObject.Predmet.ProtustrankaFormatedWithAdressOIB_1"> Gold Mount Empire  jednostavno društvo s ograničenom odgovornošću za trgovinu i usluge, OIB 41511537947, Ružina ulica 41, 31000 Osijek</derivirana_varijabla>
  </DomainObject.Predmet.ProtustrankaFormatedWithAdressOIB>
  <DomainObject.Predmet.ProtustrankaWithAdress>
    <izvorni_sadrzaj>Gold Mount Empire  jednostavno društvo s ograničenom odgovornošću za trgovinu i usluge Ružina ulica 41, 31000 Osijek</izvorni_sadrzaj>
    <derivirana_varijabla naziv="DomainObject.Predmet.ProtustrankaWithAdress_1">Gold Mount Empire  jednostavno društvo s ograničenom odgovornošću za trgovinu i usluge Ružina ulica 41, 31000 Osijek</derivirana_varijabla>
  </DomainObject.Predmet.ProtustrankaWithAdress>
  <DomainObject.Predmet.ProtustrankaWithAdressOIB>
    <izvorni_sadrzaj>Gold Mount Empire  jednostavno društvo s ograničenom odgovornošću za trgovinu i usluge, OIB 41511537947, Ružina ulica 41, 31000 Osijek</izvorni_sadrzaj>
    <derivirana_varijabla naziv="DomainObject.Predmet.ProtustrankaWithAdressOIB_1">Gold Mount Empire  jednostavno društvo s ograničenom odgovornošću za trgovinu i usluge, OIB 41511537947, Ružina ulica 41, 31000 Osijek</derivirana_varijabla>
  </DomainObject.Predmet.ProtustrankaWithAdressOIB>
  <DomainObject.Predmet.ProtustrankaNazivFormated>
    <izvorni_sadrzaj>Gold Mount Empire  jednostavno društvo s ograničenom odgovornošću za trgovinu i usluge</izvorni_sadrzaj>
    <derivirana_varijabla naziv="DomainObject.Predmet.ProtustrankaNazivFormated_1">Gold Mount Empire  jednostavno društvo s ograničenom odgovornošću za trgovinu i usluge</derivirana_varijabla>
  </DomainObject.Predmet.ProtustrankaNazivFormated>
  <DomainObject.Predmet.ProtustrankaNazivFormatedOIB>
    <izvorni_sadrzaj>Gold Mount Empire  jednostavno društvo s ograničenom odgovornošću za trgovinu i usluge, OIB 41511537947</izvorni_sadrzaj>
    <derivirana_varijabla naziv="DomainObject.Predmet.ProtustrankaNazivFormatedOIB_1">Gold Mount Empire  jednostavno društvo s ograničenom odgovornošću za trgovinu i usluge, OIB 41511537947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Gold Mount Empire  jednostavno društvo s ograničenom odgovornošću za trgovinu i usluge</item>
    </izvorni_sadrzaj>
    <derivirana_varijabla naziv="DomainObject.Predmet.ProtuStrankaListFormated_1">
      <item>Gold Mount Empire  jednostavno društvo s ograničenom odgovornošću za trgovinu i usluge</item>
    </derivirana_varijabla>
  </DomainObject.Predmet.ProtuStrankaListFormated>
  <DomainObject.Predmet.ProtuStrankaListFormatedOIB>
    <izvorni_sadrzaj>
      <item>Gold Mount Empire  jednostavno društvo s ograničenom odgovornošću za trgovinu i usluge, OIB 41511537947</item>
    </izvorni_sadrzaj>
    <derivirana_varijabla naziv="DomainObject.Predmet.ProtuStrankaListFormatedOIB_1">
      <item>Gold Mount Empire  jednostavno društvo s ograničenom odgovornošću za trgovinu i usluge, OIB 41511537947</item>
    </derivirana_varijabla>
  </DomainObject.Predmet.ProtuStrankaListFormatedOIB>
  <DomainObject.Predmet.ProtuStrankaListFormatedWithAdress>
    <izvorni_sadrzaj>
      <item>Gold Mount Empire  jednostavno društvo s ograničenom odgovornošću za trgovinu i usluge, Ružina ulica 41, 31000 Osijek</item>
    </izvorni_sadrzaj>
    <derivirana_varijabla naziv="DomainObject.Predmet.ProtuStrankaListFormatedWithAdress_1">
      <item>Gold Mount Empire 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Gold Mount Empire  jednostavno društvo s ograničenom odgovornošću za trgovinu i usluge, OIB 41511537947, Ružina ulica 41, 31000 Osijek</item>
    </izvorni_sadrzaj>
    <derivirana_varijabla naziv="DomainObject.Predmet.ProtuStrankaListFormatedWithAdressOIB_1">
      <item>Gold Mount Empire  jednostavno društvo s ograničenom odgovornošću za trgovinu i usluge, OIB 41511537947, Ružina ulica 41, 31000 Osijek</item>
    </derivirana_varijabla>
  </DomainObject.Predmet.ProtuStrankaListFormatedWithAdressOIB>
  <DomainObject.Predmet.ProtuStrankaListNazivFormated>
    <izvorni_sadrzaj>
      <item>Gold Mount Empire  jednostavno društvo s ograničenom odgovornošću za trgovinu i usluge</item>
    </izvorni_sadrzaj>
    <derivirana_varijabla naziv="DomainObject.Predmet.ProtuStrankaListNazivFormated_1">
      <item>Gold Mount Empire  jednostavno društvo s ograničenom odgovornošću za trgovinu i usluge</item>
    </derivirana_varijabla>
  </DomainObject.Predmet.ProtuStrankaListNazivFormated>
  <DomainObject.Predmet.ProtuStrankaListNazivFormatedOIB>
    <izvorni_sadrzaj>
      <item>Gold Mount Empire  jednostavno društvo s ograničenom odgovornošću za trgovinu i usluge, OIB 41511537947</item>
    </izvorni_sadrzaj>
    <derivirana_varijabla naziv="DomainObject.Predmet.ProtuStrankaListNazivFormatedOIB_1">
      <item>Gold Mount Empire  jednostavno društvo s ograničenom odgovornošću za trgovinu i usluge, OIB 41511537947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Gold Mount Empire  jednostavno društvo s ograničenom odgovornošću za trgovinu i usluge</izvorni_sadrzaj>
    <derivirana_varijabla naziv="DomainObject.Predmet.ProtustrankaIDrugi_1">Gold Mount Empire 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Gold Mount Empire  jednostavno društvo s ograničenom odgovornošću za trgovinu i usluge, OIB 41511537947, Ružina ulica 41, 31000 Osijek</izvorni_sadrzaj>
    <derivirana_varijabla naziv="DomainObject.Predmet.ProtustrankaIDrugiAdressOIB_1">Gold Mount Empire  jednostavno društvo s ograničenom odgovornošću za trgovinu i usluge, OIB 41511537947,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Gold Mount Empire  jednostavno društvo s ograničenom odgovornošću za trgovinu i usluge</item>
    </izvorni_sadrzaj>
    <derivirana_varijabla naziv="DomainObject.Predmet.SudioniciListNaziv_1">
      <item>FINA RC OSIJEK</item>
      <item>Gold Mount Empire 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Gold Mount Empire  jednostavno društvo s ograničenom odgovornošću za trgovinu i usluge, OIB 41511537947, Ružina ulica 41,31000 Osijek</item>
    </izvorni_sadrzaj>
    <derivirana_varijabla naziv="DomainObject.Predmet.SudioniciListAdressOIB_1">
      <item>FINA RC OSIJEK, OIB 85821130368</item>
      <item>Gold Mount Empire  jednostavno društvo s ograničenom odgovornošću za trgovinu i usluge, OIB 41511537947,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41511537947</item>
    </izvorni_sadrzaj>
    <derivirana_varijabla naziv="DomainObject.Predmet.SudioniciListNazivOIB_1">
      <item>, OIB 85821130368</item>
      <item>, OIB 41511537947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62708-D577-47AB-B811-17098A2E7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2565</properties:Characters>
  <properties:Lines>86</properties:Lines>
  <properties:Paragraphs>29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2016-12-13T07:58:00Z</dcterms:modified>
  <cp:revision>571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