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9eed9" w14:paraId="299eed9" w:rsidRDefault="001C2D2F" w:rsidP="001C2D2F" w:rsidR="001C2D2F">
      <w:pPr>
        <w:pStyle w:val="Naslov1"/>
        <w15:collapsed w:val="false"/>
        <w:rPr>
          <w:rFonts w:eastAsia="Arial Unicode MS"/>
        </w:rPr>
      </w:pPr>
      <w:bookmarkStart w:name="_GoBack" w:id="0"/>
      <w:bookmarkEnd w:id="0"/>
      <w:r>
        <w:rPr>
          <w:b w:val="false"/>
        </w:rPr>
        <w:t xml:space="preserve">              </w:t>
      </w:r>
      <w:r>
        <w:t>REPUBLIKA HRVATSKA</w:t>
      </w:r>
    </w:p>
    <w:p w:rsidRDefault="001C2D2F" w:rsidP="001C2D2F" w:rsidR="001C2D2F">
      <w:pPr>
        <w:rPr>
          <w:b/>
        </w:rPr>
      </w:pPr>
      <w:r>
        <w:rPr>
          <w:b/>
        </w:rPr>
        <w:t>OPĆINSKI GRAĐANSKI SUD U ZAGREBU</w:t>
      </w:r>
    </w:p>
    <w:p w:rsidRDefault="001C2D2F" w:rsidP="001C2D2F" w:rsidR="001C2D2F">
      <w:pPr>
        <w:rPr>
          <w:b/>
        </w:rPr>
      </w:pPr>
      <w:r>
        <w:rPr>
          <w:b/>
        </w:rPr>
        <w:t xml:space="preserve">    10000 ZAGREB – Ul. grada Vukovara 84 </w:t>
      </w:r>
    </w:p>
    <w:p w:rsidRDefault="001C2D2F" w:rsidP="001C2D2F" w:rsidR="001C2D2F">
      <w:pPr>
        <w:tabs>
          <w:tab w:pos="7935" w:val="left"/>
          <w:tab w:pos="9447" w:val="right"/>
        </w:tabs>
        <w:rPr>
          <w:b/>
          <w:bCs/>
          <w:i/>
          <w:iCs/>
        </w:rPr>
      </w:pPr>
      <w:r>
        <w:rPr>
          <w:b/>
        </w:rPr>
        <w:t xml:space="preserve">                 </w:t>
      </w:r>
      <w:r>
        <w:rPr>
          <w:b/>
          <w:sz w:val="22"/>
        </w:rPr>
        <w:t xml:space="preserve">                     </w:t>
      </w:r>
      <w:r>
        <w:rPr>
          <w:b/>
        </w:rPr>
        <w:t xml:space="preserve">             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</w:p>
    <w:p w:rsidRDefault="001C2D2F" w:rsidP="001C2D2F" w:rsidR="000110C7">
      <w:pPr>
        <w:tabs>
          <w:tab w:pos="9447" w:val="right"/>
        </w:tabs>
        <w:jc w:val="center"/>
        <w:rPr>
          <w:bCs/>
          <w:iCs/>
        </w:rPr>
      </w:pPr>
      <w:r>
        <w:rPr>
          <w:bCs/>
          <w:iCs/>
        </w:rPr>
        <w:t xml:space="preserve">                                                                              </w:t>
      </w:r>
    </w:p>
    <w:p w:rsidRDefault="000110C7" w:rsidP="001C2D2F" w:rsidR="000110C7">
      <w:pPr>
        <w:tabs>
          <w:tab w:pos="9447" w:val="right"/>
        </w:tabs>
        <w:jc w:val="center"/>
        <w:rPr>
          <w:bCs/>
          <w:iCs/>
        </w:rPr>
      </w:pPr>
    </w:p>
    <w:p w:rsidRDefault="000110C7" w:rsidP="001C2D2F" w:rsidR="00056F7F">
      <w:pPr>
        <w:tabs>
          <w:tab w:pos="9447" w:val="right"/>
        </w:tabs>
        <w:jc w:val="center"/>
      </w:pPr>
      <w:r>
        <w:rPr>
          <w:bCs/>
          <w:iCs/>
        </w:rPr>
        <w:t xml:space="preserve">                                                           </w:t>
      </w:r>
      <w:r w:rsidR="00120827">
        <w:rPr>
          <w:bCs/>
          <w:iCs/>
        </w:rPr>
        <w:t xml:space="preserve">                               </w:t>
      </w:r>
      <w:r>
        <w:rPr>
          <w:bCs/>
          <w:iCs/>
        </w:rPr>
        <w:t xml:space="preserve"> </w:t>
      </w:r>
      <w:r w:rsidR="001C2D2F">
        <w:rPr>
          <w:bCs/>
          <w:iCs/>
        </w:rPr>
        <w:t xml:space="preserve"> Poslovni b</w:t>
      </w:r>
      <w:r w:rsidR="001C2D2F">
        <w:t xml:space="preserve">roj: </w:t>
      </w:r>
      <w:r w:rsidR="00FE257A">
        <w:t>67</w:t>
      </w:r>
      <w:r w:rsidR="00C6068A">
        <w:t xml:space="preserve"> </w:t>
      </w:r>
      <w:proofErr w:type="spellStart"/>
      <w:r w:rsidR="00C86717">
        <w:t>Sp</w:t>
      </w:r>
      <w:proofErr w:type="spellEnd"/>
      <w:r w:rsidR="00C86717">
        <w:t>-4/2019-5</w:t>
      </w:r>
    </w:p>
    <w:p w:rsidRDefault="000A64D9" w:rsidP="001C2D2F" w:rsidR="00252277">
      <w:pPr>
        <w:tabs>
          <w:tab w:pos="9447" w:val="right"/>
        </w:tabs>
        <w:jc w:val="center"/>
      </w:pPr>
      <w:r>
        <w:t xml:space="preserve">                                                                                                   </w:t>
      </w:r>
    </w:p>
    <w:p w:rsidRDefault="00D519CD" w:rsidP="00D519CD" w:rsidR="00D519CD">
      <w:pPr>
        <w:jc w:val="both"/>
      </w:pPr>
    </w:p>
    <w:p w:rsidRDefault="00C86717" w:rsidP="00D519CD" w:rsidR="001C2D2F">
      <w:pPr>
        <w:jc w:val="both"/>
      </w:pPr>
      <w:r>
        <w:t>Pravna stvar</w:t>
      </w:r>
      <w:r w:rsidR="001C2D2F">
        <w:t>:</w:t>
      </w:r>
    </w:p>
    <w:p w:rsidRDefault="00C86717" w:rsidP="001C2D2F" w:rsidR="001C2D2F">
      <w:r>
        <w:t xml:space="preserve">Izvanparnični postupak stečaja potrošača nad imovinom potrošača Gordane </w:t>
      </w:r>
      <w:proofErr w:type="spellStart"/>
      <w:r>
        <w:t>Kušek</w:t>
      </w:r>
      <w:proofErr w:type="spellEnd"/>
      <w:r>
        <w:t xml:space="preserve"> iz Zagreba,Sitnice 9, OIB:02700862379</w:t>
      </w:r>
    </w:p>
    <w:p w:rsidRDefault="00C86717" w:rsidP="001C2D2F" w:rsidR="00C86717"/>
    <w:p w:rsidRDefault="008D7F4F" w:rsidP="001C2D2F" w:rsidR="008D7F4F">
      <w:pPr>
        <w:pStyle w:val="Naslov2"/>
        <w:rPr>
          <w:b w:val="false"/>
          <w:sz w:val="24"/>
        </w:rPr>
      </w:pPr>
    </w:p>
    <w:p w:rsidRDefault="008D7F4F" w:rsidP="001C2D2F" w:rsidR="008D7F4F">
      <w:pPr>
        <w:pStyle w:val="Naslov2"/>
        <w:rPr>
          <w:b w:val="false"/>
          <w:sz w:val="24"/>
        </w:rPr>
      </w:pPr>
    </w:p>
    <w:p w:rsidRDefault="001C2D2F" w:rsidP="001C2D2F" w:rsidR="001C2D2F">
      <w:pPr>
        <w:pStyle w:val="Naslov2"/>
        <w:rPr>
          <w:rFonts w:eastAsia="Arial Unicode MS"/>
          <w:b w:val="false"/>
          <w:sz w:val="24"/>
        </w:rPr>
      </w:pPr>
      <w:r>
        <w:rPr>
          <w:b w:val="false"/>
          <w:sz w:val="24"/>
        </w:rPr>
        <w:t>Z A K L J U Č A K</w:t>
      </w:r>
    </w:p>
    <w:p w:rsidRDefault="001C2D2F" w:rsidP="001C2D2F" w:rsidR="001C2D2F">
      <w:pPr>
        <w:rPr>
          <w:sz w:val="32"/>
        </w:rPr>
      </w:pPr>
    </w:p>
    <w:p w:rsidRDefault="001C2D2F" w:rsidP="001C2D2F" w:rsidR="001C2D2F">
      <w:pPr>
        <w:jc w:val="both"/>
      </w:pPr>
      <w:r>
        <w:tab/>
      </w:r>
    </w:p>
    <w:p w:rsidRDefault="00A052F7" w:rsidP="00C86717" w:rsidR="009E2128">
      <w:pPr>
        <w:jc w:val="both"/>
      </w:pPr>
      <w:r>
        <w:t xml:space="preserve">Nalaže </w:t>
      </w:r>
      <w:r w:rsidR="00120827">
        <w:t xml:space="preserve">se </w:t>
      </w:r>
      <w:r w:rsidR="00C86717">
        <w:t>potrošaču</w:t>
      </w:r>
      <w:r w:rsidR="00120827">
        <w:t xml:space="preserve"> da u </w:t>
      </w:r>
      <w:r w:rsidR="00C86717">
        <w:t xml:space="preserve">daljnjem </w:t>
      </w:r>
      <w:r w:rsidR="00120827">
        <w:t xml:space="preserve">roku od </w:t>
      </w:r>
      <w:r w:rsidR="00C86717">
        <w:t>15</w:t>
      </w:r>
      <w:r w:rsidR="00120827">
        <w:t xml:space="preserve"> dana dostavi sudu </w:t>
      </w:r>
      <w:r w:rsidR="00C86717">
        <w:t>dokaz o podnesenom zahtjevu za oslobađanjem od plaćanja predujma nadležnom Gradskom uredu grada Zagreba sukladno čl. 16 Zakona o besplatnoj pravnoj pomoći s obzirom da sud o priloženoj dokumentaciji u spis ne može odlučivati u postupku stečaja potrošača.</w:t>
      </w:r>
    </w:p>
    <w:p w:rsidRDefault="00C86717" w:rsidP="00C86717" w:rsidR="00C86717">
      <w:pPr>
        <w:jc w:val="both"/>
      </w:pPr>
    </w:p>
    <w:p w:rsidRDefault="001C2D2F" w:rsidP="00255C15" w:rsidR="001C2D2F">
      <w:pPr>
        <w:jc w:val="center"/>
      </w:pPr>
      <w:r>
        <w:t xml:space="preserve">U Zagrebu, </w:t>
      </w:r>
      <w:r w:rsidR="00C86717">
        <w:t>2</w:t>
      </w:r>
      <w:r w:rsidR="00A4466D">
        <w:t>.</w:t>
      </w:r>
      <w:r w:rsidR="00DE5A4D">
        <w:t xml:space="preserve"> </w:t>
      </w:r>
      <w:r w:rsidR="00C86717">
        <w:t>travnja</w:t>
      </w:r>
      <w:r w:rsidR="00BA741F">
        <w:t xml:space="preserve"> 201</w:t>
      </w:r>
      <w:r w:rsidR="00753A70">
        <w:t>9</w:t>
      </w:r>
      <w:r w:rsidR="0003509C">
        <w:t xml:space="preserve">. </w:t>
      </w:r>
    </w:p>
    <w:p w:rsidRDefault="001C2D2F" w:rsidP="001C2D2F" w:rsidR="001C2D2F"/>
    <w:p w:rsidRDefault="001C2D2F" w:rsidP="001C2D2F" w:rsidR="001C2D2F">
      <w:pPr>
        <w:jc w:val="center"/>
      </w:pPr>
      <w:r>
        <w:t xml:space="preserve"> </w:t>
      </w:r>
      <w:r>
        <w:tab/>
        <w:t xml:space="preserve"> </w:t>
      </w:r>
    </w:p>
    <w:p w:rsidRDefault="001C2D2F" w:rsidP="00C6068A" w:rsidR="001C2D2F">
      <w:r>
        <w:t xml:space="preserve">        </w:t>
      </w:r>
      <w:r w:rsidR="00252277">
        <w:t xml:space="preserve">              </w:t>
      </w:r>
      <w:r w:rsidR="00C6068A">
        <w:t xml:space="preserve">                                                                  </w:t>
      </w:r>
      <w:r w:rsidR="00DE5A4D">
        <w:t xml:space="preserve">                      </w:t>
      </w:r>
      <w:r w:rsidR="00C6068A">
        <w:t xml:space="preserve"> </w:t>
      </w:r>
      <w:r w:rsidR="002D752D">
        <w:t xml:space="preserve"> </w:t>
      </w:r>
      <w:r w:rsidR="00FE257A">
        <w:t xml:space="preserve">  </w:t>
      </w:r>
      <w:r w:rsidR="002D752D">
        <w:t xml:space="preserve"> </w:t>
      </w:r>
      <w:r w:rsidR="00FE257A">
        <w:t>Sudac</w:t>
      </w:r>
      <w:r>
        <w:t>:</w:t>
      </w:r>
    </w:p>
    <w:p w:rsidRDefault="001C2D2F" w:rsidP="001C2D2F" w:rsidR="001C2D2F">
      <w:pPr>
        <w:ind w:right="-51"/>
      </w:pPr>
      <w:r>
        <w:t xml:space="preserve">                                                                                       </w:t>
      </w:r>
      <w:r w:rsidR="00DE5A4D">
        <w:t xml:space="preserve">                         </w:t>
      </w:r>
      <w:r>
        <w:t xml:space="preserve"> </w:t>
      </w:r>
      <w:r w:rsidR="00FE257A">
        <w:t>Jure Pezelj</w:t>
      </w:r>
      <w:r w:rsidR="00546F9D">
        <w:t>,v.r.</w:t>
      </w:r>
    </w:p>
    <w:p w:rsidRDefault="001C2D2F" w:rsidP="001C2D2F" w:rsidR="001C2D2F">
      <w:pPr>
        <w:ind w:right="-51"/>
      </w:pPr>
    </w:p>
    <w:p w:rsidRDefault="001C2D2F" w:rsidP="001C2D2F" w:rsidR="001C2D2F">
      <w:r>
        <w:t>Uputa o pravnom lijeku:</w:t>
      </w:r>
    </w:p>
    <w:p w:rsidRDefault="001C2D2F" w:rsidP="001C2D2F" w:rsidR="001C2D2F">
      <w:r>
        <w:t>Protiv ovog zaključka nije dopušten pravni lijek.</w:t>
      </w:r>
    </w:p>
    <w:p w:rsidRDefault="001C2D2F" w:rsidP="001C2D2F" w:rsidR="001C2D2F">
      <w:r>
        <w:t xml:space="preserve"> </w:t>
      </w:r>
    </w:p>
    <w:p w:rsidRDefault="001C2D2F" w:rsidP="001C2D2F" w:rsidR="006C0019">
      <w:r>
        <w:t>DNA:</w:t>
      </w:r>
      <w:r w:rsidR="00DE5A4D">
        <w:t xml:space="preserve"> </w:t>
      </w:r>
    </w:p>
    <w:p w:rsidRDefault="00AE51CE" w:rsidP="00B1220B" w:rsidR="00D973B9">
      <w:r>
        <w:t xml:space="preserve"> </w:t>
      </w:r>
      <w:r w:rsidR="006C0019">
        <w:t>1</w:t>
      </w:r>
      <w:r w:rsidR="006456F4">
        <w:t>.</w:t>
      </w:r>
      <w:r w:rsidR="00390534">
        <w:t xml:space="preserve"> </w:t>
      </w:r>
      <w:r w:rsidR="00C86717">
        <w:t>Potrošač</w:t>
      </w:r>
    </w:p>
    <w:p w:rsidRDefault="00D973B9" w:rsidP="00B1220B" w:rsidR="00AE51CE">
      <w:r>
        <w:t xml:space="preserve"> </w:t>
      </w:r>
      <w:r w:rsidR="00BD7821">
        <w:t>2</w:t>
      </w:r>
      <w:r w:rsidR="00AE51CE">
        <w:t>.</w:t>
      </w:r>
      <w:r w:rsidR="00C86717">
        <w:t xml:space="preserve"> e-oglasna </w:t>
      </w:r>
    </w:p>
    <w:p w:rsidRDefault="00390534" w:rsidP="00B21777" w:rsidR="00A21B06">
      <w:pPr>
        <w:rPr>
          <w:iCs/>
        </w:rPr>
      </w:pPr>
      <w:r>
        <w:rPr>
          <w:iCs/>
        </w:rPr>
        <w:t xml:space="preserve"> </w:t>
      </w:r>
    </w:p>
    <w:p w:rsidRDefault="00431BA1" w:rsidP="00DE3B47" w:rsidR="00873A9E">
      <w:pPr>
        <w:rPr>
          <w:iCs/>
        </w:rPr>
      </w:pPr>
      <w:r>
        <w:rPr>
          <w:iCs/>
        </w:rPr>
        <w:t xml:space="preserve"> </w:t>
      </w:r>
    </w:p>
    <w:p w:rsidRDefault="0090683E" w:rsidP="00DE3B47" w:rsidR="00B12817">
      <w:pPr>
        <w:rPr>
          <w:iCs/>
        </w:rPr>
      </w:pPr>
      <w:r>
        <w:rPr>
          <w:iCs/>
        </w:rPr>
        <w:t xml:space="preserve"> </w:t>
      </w:r>
    </w:p>
    <w:p w:rsidRDefault="001F4D78" w:rsidP="00DE3B47" w:rsidR="001F4D78" w:rsidRPr="00B30112">
      <w:pPr>
        <w:rPr>
          <w:iCs/>
        </w:rPr>
      </w:pPr>
    </w:p>
    <w:p w:rsidRDefault="001D388E" w:rsidP="00DE3B47" w:rsidR="003061E7" w:rsidRPr="00B30112">
      <w:pPr>
        <w:rPr>
          <w:iCs/>
        </w:rPr>
      </w:pPr>
      <w:r>
        <w:rPr>
          <w:iCs/>
        </w:rPr>
        <w:t xml:space="preserve">                        </w:t>
      </w:r>
      <w:r w:rsidR="00C86717">
        <w:rPr>
          <w:iCs/>
        </w:rPr>
        <w:t xml:space="preserve">                 </w:t>
      </w:r>
      <w:r>
        <w:rPr>
          <w:iCs/>
        </w:rPr>
        <w:t xml:space="preserve"> </w:t>
      </w:r>
      <w:r w:rsidR="003061E7" w:rsidRPr="00B30112">
        <w:rPr>
          <w:iCs/>
        </w:rPr>
        <w:t xml:space="preserve">Za točnost </w:t>
      </w:r>
      <w:proofErr w:type="spellStart"/>
      <w:r w:rsidR="003061E7" w:rsidRPr="00B30112">
        <w:rPr>
          <w:iCs/>
        </w:rPr>
        <w:t>otpravka</w:t>
      </w:r>
      <w:proofErr w:type="spellEnd"/>
      <w:r w:rsidR="003061E7" w:rsidRPr="00B30112">
        <w:rPr>
          <w:iCs/>
        </w:rPr>
        <w:t>-ovlašteni službenik: Dubravka Capan</w:t>
      </w:r>
    </w:p>
    <w:p w:rsidRDefault="003061E7" w:rsidP="00CB39BD" w:rsidR="003061E7">
      <w:pPr>
        <w:rPr>
          <w:iCs/>
        </w:rPr>
      </w:pPr>
    </w:p>
    <w:p w:rsidRDefault="001D388E" w:rsidP="00CB39BD" w:rsidR="001D388E">
      <w:pPr>
        <w:rPr>
          <w:iCs/>
        </w:rPr>
      </w:pPr>
      <w:r>
        <w:rPr>
          <w:iCs/>
        </w:rPr>
        <w:t xml:space="preserve">        </w:t>
      </w:r>
      <w:r w:rsidR="002D752D">
        <w:rPr>
          <w:iCs/>
        </w:rPr>
        <w:t xml:space="preserve"> </w:t>
      </w:r>
    </w:p>
    <w:p w:rsidRDefault="00B12817" w:rsidP="00CB39BD" w:rsidR="00B12817">
      <w:pPr>
        <w:rPr>
          <w:iCs/>
        </w:rPr>
      </w:pPr>
    </w:p>
    <w:p w:rsidRDefault="002C54EA" w:rsidP="00CB39BD" w:rsidR="002C54EA" w:rsidRPr="00CB39BD">
      <w:pPr>
        <w:rPr>
          <w:iCs/>
        </w:rPr>
      </w:pPr>
      <w:r>
        <w:rPr>
          <w:iCs/>
        </w:rPr>
        <w:t xml:space="preserve">                 </w:t>
      </w:r>
    </w:p>
    <w:sectPr w:rsidSect="008403A8" w:rsidR="002C54EA" w:rsidRPr="00CB39BD">
      <w:pgSz w:code="9" w:h="16840" w:w="11907"/>
      <w:pgMar w:gutter="0" w:footer="720" w:header="720" w:left="1418" w:bottom="1134" w:right="1418" w:top="1418"/>
      <w:cols w:space="720"/>
      <w:noEndnote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3FAD" w:rsidP="00556D34" w:rsidR="00993FAD">
      <w:r>
        <w:separator/>
      </w:r>
    </w:p>
  </w:endnote>
  <w:endnote w:id="0" w:type="continuationSeparator">
    <w:p w:rsidRDefault="00993FAD" w:rsidP="00556D34" w:rsidR="00993F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3FAD" w:rsidP="00556D34" w:rsidR="00993FAD">
      <w:r>
        <w:separator/>
      </w:r>
    </w:p>
  </w:footnote>
  <w:footnote w:id="0" w:type="continuationSeparator">
    <w:p w:rsidRDefault="00993FAD" w:rsidP="00556D34" w:rsidR="00993FAD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645A"/>
    <w:rsid w:val="00002491"/>
    <w:rsid w:val="00006CB0"/>
    <w:rsid w:val="000110C7"/>
    <w:rsid w:val="00012A30"/>
    <w:rsid w:val="000137EB"/>
    <w:rsid w:val="00016AC5"/>
    <w:rsid w:val="000264B7"/>
    <w:rsid w:val="0003509C"/>
    <w:rsid w:val="0005032F"/>
    <w:rsid w:val="00053217"/>
    <w:rsid w:val="00056F7F"/>
    <w:rsid w:val="0005785E"/>
    <w:rsid w:val="00064615"/>
    <w:rsid w:val="00070061"/>
    <w:rsid w:val="00076933"/>
    <w:rsid w:val="0008072B"/>
    <w:rsid w:val="000809C2"/>
    <w:rsid w:val="00081D14"/>
    <w:rsid w:val="000919C4"/>
    <w:rsid w:val="000974B2"/>
    <w:rsid w:val="000A64D9"/>
    <w:rsid w:val="000B1808"/>
    <w:rsid w:val="000B54E1"/>
    <w:rsid w:val="000B6678"/>
    <w:rsid w:val="000C7B73"/>
    <w:rsid w:val="000E17B1"/>
    <w:rsid w:val="000E383C"/>
    <w:rsid w:val="000E3FBB"/>
    <w:rsid w:val="000F021A"/>
    <w:rsid w:val="000F508C"/>
    <w:rsid w:val="00102C25"/>
    <w:rsid w:val="00107E75"/>
    <w:rsid w:val="00112706"/>
    <w:rsid w:val="001174CE"/>
    <w:rsid w:val="00120827"/>
    <w:rsid w:val="00142E54"/>
    <w:rsid w:val="00145080"/>
    <w:rsid w:val="001515A7"/>
    <w:rsid w:val="0016200B"/>
    <w:rsid w:val="0017465E"/>
    <w:rsid w:val="001816C3"/>
    <w:rsid w:val="00190428"/>
    <w:rsid w:val="00190692"/>
    <w:rsid w:val="00194571"/>
    <w:rsid w:val="00195DCD"/>
    <w:rsid w:val="00196DA4"/>
    <w:rsid w:val="001C2D2F"/>
    <w:rsid w:val="001D388E"/>
    <w:rsid w:val="001E65CE"/>
    <w:rsid w:val="001F37A5"/>
    <w:rsid w:val="001F4D78"/>
    <w:rsid w:val="002011C0"/>
    <w:rsid w:val="00203213"/>
    <w:rsid w:val="00216AF4"/>
    <w:rsid w:val="00226E06"/>
    <w:rsid w:val="0022702B"/>
    <w:rsid w:val="002277E3"/>
    <w:rsid w:val="00252277"/>
    <w:rsid w:val="00254AD5"/>
    <w:rsid w:val="00255C15"/>
    <w:rsid w:val="002579D9"/>
    <w:rsid w:val="0026642B"/>
    <w:rsid w:val="00266ADD"/>
    <w:rsid w:val="002707FE"/>
    <w:rsid w:val="00281243"/>
    <w:rsid w:val="002B2B0D"/>
    <w:rsid w:val="002C54EA"/>
    <w:rsid w:val="002D752D"/>
    <w:rsid w:val="002E56E1"/>
    <w:rsid w:val="002E6A95"/>
    <w:rsid w:val="002F1013"/>
    <w:rsid w:val="00300444"/>
    <w:rsid w:val="003061E7"/>
    <w:rsid w:val="00306C4F"/>
    <w:rsid w:val="00310DE8"/>
    <w:rsid w:val="00341664"/>
    <w:rsid w:val="003568C3"/>
    <w:rsid w:val="00372DCA"/>
    <w:rsid w:val="00390534"/>
    <w:rsid w:val="003A266B"/>
    <w:rsid w:val="003B349E"/>
    <w:rsid w:val="003C5AF9"/>
    <w:rsid w:val="003E12BF"/>
    <w:rsid w:val="00415356"/>
    <w:rsid w:val="00416186"/>
    <w:rsid w:val="00424FAD"/>
    <w:rsid w:val="004253DE"/>
    <w:rsid w:val="00431BA1"/>
    <w:rsid w:val="00452550"/>
    <w:rsid w:val="00454729"/>
    <w:rsid w:val="0046645A"/>
    <w:rsid w:val="00476074"/>
    <w:rsid w:val="00486611"/>
    <w:rsid w:val="004953F5"/>
    <w:rsid w:val="004A122B"/>
    <w:rsid w:val="004B6DE4"/>
    <w:rsid w:val="004E00CE"/>
    <w:rsid w:val="004E5832"/>
    <w:rsid w:val="004F563F"/>
    <w:rsid w:val="004F5E85"/>
    <w:rsid w:val="0052575B"/>
    <w:rsid w:val="00546F9D"/>
    <w:rsid w:val="00552BFB"/>
    <w:rsid w:val="00556D34"/>
    <w:rsid w:val="005604E8"/>
    <w:rsid w:val="00560764"/>
    <w:rsid w:val="00571189"/>
    <w:rsid w:val="00571B78"/>
    <w:rsid w:val="00594DF3"/>
    <w:rsid w:val="005A169A"/>
    <w:rsid w:val="005C13A5"/>
    <w:rsid w:val="005D3776"/>
    <w:rsid w:val="005E2F03"/>
    <w:rsid w:val="005F1A79"/>
    <w:rsid w:val="005F1B00"/>
    <w:rsid w:val="00606293"/>
    <w:rsid w:val="00611213"/>
    <w:rsid w:val="00612029"/>
    <w:rsid w:val="00634212"/>
    <w:rsid w:val="00636651"/>
    <w:rsid w:val="006377FA"/>
    <w:rsid w:val="006456F4"/>
    <w:rsid w:val="00660048"/>
    <w:rsid w:val="006613A3"/>
    <w:rsid w:val="00661C7C"/>
    <w:rsid w:val="006642F1"/>
    <w:rsid w:val="006735CB"/>
    <w:rsid w:val="00687D30"/>
    <w:rsid w:val="00696082"/>
    <w:rsid w:val="006C0019"/>
    <w:rsid w:val="006C1809"/>
    <w:rsid w:val="006D49A6"/>
    <w:rsid w:val="006D5380"/>
    <w:rsid w:val="006E7B9D"/>
    <w:rsid w:val="00703FAB"/>
    <w:rsid w:val="00707116"/>
    <w:rsid w:val="0072185C"/>
    <w:rsid w:val="007402BF"/>
    <w:rsid w:val="00741455"/>
    <w:rsid w:val="00753A70"/>
    <w:rsid w:val="007570D4"/>
    <w:rsid w:val="00775378"/>
    <w:rsid w:val="0078240E"/>
    <w:rsid w:val="00783DA9"/>
    <w:rsid w:val="007A1D33"/>
    <w:rsid w:val="007A6CD6"/>
    <w:rsid w:val="007B5A2C"/>
    <w:rsid w:val="007C360C"/>
    <w:rsid w:val="007C5FCC"/>
    <w:rsid w:val="007D1A84"/>
    <w:rsid w:val="007D4037"/>
    <w:rsid w:val="007D4160"/>
    <w:rsid w:val="007E208B"/>
    <w:rsid w:val="007E6395"/>
    <w:rsid w:val="007F477B"/>
    <w:rsid w:val="0080656B"/>
    <w:rsid w:val="0082050E"/>
    <w:rsid w:val="00820D1F"/>
    <w:rsid w:val="008268B3"/>
    <w:rsid w:val="00832077"/>
    <w:rsid w:val="008403A8"/>
    <w:rsid w:val="00857F89"/>
    <w:rsid w:val="0086422D"/>
    <w:rsid w:val="00872F00"/>
    <w:rsid w:val="00873A9E"/>
    <w:rsid w:val="008840A7"/>
    <w:rsid w:val="0089391C"/>
    <w:rsid w:val="00896314"/>
    <w:rsid w:val="008A4032"/>
    <w:rsid w:val="008A7126"/>
    <w:rsid w:val="008C200E"/>
    <w:rsid w:val="008C65E9"/>
    <w:rsid w:val="008D445F"/>
    <w:rsid w:val="008D7F4F"/>
    <w:rsid w:val="0090683E"/>
    <w:rsid w:val="009221E1"/>
    <w:rsid w:val="00925C65"/>
    <w:rsid w:val="00926779"/>
    <w:rsid w:val="0093266E"/>
    <w:rsid w:val="00935188"/>
    <w:rsid w:val="00935582"/>
    <w:rsid w:val="00935D71"/>
    <w:rsid w:val="00940C35"/>
    <w:rsid w:val="009422C6"/>
    <w:rsid w:val="00951397"/>
    <w:rsid w:val="00963756"/>
    <w:rsid w:val="00993FAD"/>
    <w:rsid w:val="009C367A"/>
    <w:rsid w:val="009C5729"/>
    <w:rsid w:val="009C715F"/>
    <w:rsid w:val="009D7A6F"/>
    <w:rsid w:val="009E2128"/>
    <w:rsid w:val="00A03811"/>
    <w:rsid w:val="00A052F7"/>
    <w:rsid w:val="00A17FC9"/>
    <w:rsid w:val="00A21B06"/>
    <w:rsid w:val="00A42D33"/>
    <w:rsid w:val="00A4466D"/>
    <w:rsid w:val="00A5416C"/>
    <w:rsid w:val="00A5731D"/>
    <w:rsid w:val="00A80D00"/>
    <w:rsid w:val="00A8410D"/>
    <w:rsid w:val="00A91F89"/>
    <w:rsid w:val="00AA29E3"/>
    <w:rsid w:val="00AB7CA2"/>
    <w:rsid w:val="00AC34AC"/>
    <w:rsid w:val="00AD767E"/>
    <w:rsid w:val="00AE51CE"/>
    <w:rsid w:val="00AF3822"/>
    <w:rsid w:val="00B065A6"/>
    <w:rsid w:val="00B1220B"/>
    <w:rsid w:val="00B12817"/>
    <w:rsid w:val="00B152B0"/>
    <w:rsid w:val="00B1764C"/>
    <w:rsid w:val="00B21777"/>
    <w:rsid w:val="00B33CD5"/>
    <w:rsid w:val="00B52314"/>
    <w:rsid w:val="00B71E8A"/>
    <w:rsid w:val="00B73751"/>
    <w:rsid w:val="00BA741F"/>
    <w:rsid w:val="00BB1700"/>
    <w:rsid w:val="00BC6423"/>
    <w:rsid w:val="00BD584D"/>
    <w:rsid w:val="00BD7821"/>
    <w:rsid w:val="00BF0EA4"/>
    <w:rsid w:val="00C00174"/>
    <w:rsid w:val="00C01EF6"/>
    <w:rsid w:val="00C043C8"/>
    <w:rsid w:val="00C12BF0"/>
    <w:rsid w:val="00C23D43"/>
    <w:rsid w:val="00C56D50"/>
    <w:rsid w:val="00C6068A"/>
    <w:rsid w:val="00C804F9"/>
    <w:rsid w:val="00C86717"/>
    <w:rsid w:val="00C9248B"/>
    <w:rsid w:val="00CA503C"/>
    <w:rsid w:val="00CA5860"/>
    <w:rsid w:val="00CA5CE3"/>
    <w:rsid w:val="00CB39BD"/>
    <w:rsid w:val="00CC0379"/>
    <w:rsid w:val="00CC1B17"/>
    <w:rsid w:val="00CD1640"/>
    <w:rsid w:val="00CE1541"/>
    <w:rsid w:val="00CF0F7B"/>
    <w:rsid w:val="00D01236"/>
    <w:rsid w:val="00D05682"/>
    <w:rsid w:val="00D12145"/>
    <w:rsid w:val="00D13BA6"/>
    <w:rsid w:val="00D16342"/>
    <w:rsid w:val="00D2697A"/>
    <w:rsid w:val="00D36735"/>
    <w:rsid w:val="00D378CA"/>
    <w:rsid w:val="00D402E9"/>
    <w:rsid w:val="00D442BC"/>
    <w:rsid w:val="00D51921"/>
    <w:rsid w:val="00D519CD"/>
    <w:rsid w:val="00D66B5A"/>
    <w:rsid w:val="00D73510"/>
    <w:rsid w:val="00D82E63"/>
    <w:rsid w:val="00D86F81"/>
    <w:rsid w:val="00D973B9"/>
    <w:rsid w:val="00DA0712"/>
    <w:rsid w:val="00DA1380"/>
    <w:rsid w:val="00DA6A07"/>
    <w:rsid w:val="00DA6F10"/>
    <w:rsid w:val="00DC62D9"/>
    <w:rsid w:val="00DD41F9"/>
    <w:rsid w:val="00DD4D29"/>
    <w:rsid w:val="00DE28CC"/>
    <w:rsid w:val="00DE3D9D"/>
    <w:rsid w:val="00DE5A4D"/>
    <w:rsid w:val="00DE7398"/>
    <w:rsid w:val="00DF07D6"/>
    <w:rsid w:val="00DF0A51"/>
    <w:rsid w:val="00E046EE"/>
    <w:rsid w:val="00E330A5"/>
    <w:rsid w:val="00E57ACC"/>
    <w:rsid w:val="00E639DB"/>
    <w:rsid w:val="00E71AA7"/>
    <w:rsid w:val="00E72834"/>
    <w:rsid w:val="00E77E97"/>
    <w:rsid w:val="00E839E0"/>
    <w:rsid w:val="00EB6133"/>
    <w:rsid w:val="00ED1074"/>
    <w:rsid w:val="00EE1D0F"/>
    <w:rsid w:val="00EE6E1C"/>
    <w:rsid w:val="00EF240A"/>
    <w:rsid w:val="00EF2FB7"/>
    <w:rsid w:val="00F0101D"/>
    <w:rsid w:val="00F10341"/>
    <w:rsid w:val="00F20B20"/>
    <w:rsid w:val="00F344F9"/>
    <w:rsid w:val="00F35059"/>
    <w:rsid w:val="00F56612"/>
    <w:rsid w:val="00F56629"/>
    <w:rsid w:val="00F93ED3"/>
    <w:rsid w:val="00FA1AEF"/>
    <w:rsid w:val="00FC4938"/>
    <w:rsid w:val="00FD47AF"/>
    <w:rsid w:val="00FE12CB"/>
    <w:rsid w:val="00FE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645A"/>
    <w:rPr>
      <w:sz w:val="24"/>
    </w:rPr>
  </w:style>
  <w:style w:styleId="Naslov1" w:type="paragraph">
    <w:name w:val="heading 1"/>
    <w:basedOn w:val="Normal"/>
    <w:next w:val="Normal"/>
    <w:qFormat/>
    <w:rsid w:val="0046645A"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46645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72pt" w:type="character">
    <w:name w:val="Stil 72 pt"/>
    <w:rsid w:val="00D13BA6"/>
    <w:rPr>
      <w:sz w:val="144"/>
      <w:bdr w:space="0" w:sz="0" w:color="auto" w:val="none"/>
    </w:rPr>
  </w:style>
  <w:style w:styleId="Tijeloteksta" w:type="paragraph">
    <w:name w:val="Body Text"/>
    <w:basedOn w:val="Normal"/>
    <w:link w:val="TijelotekstaChar"/>
    <w:rsid w:val="0046645A"/>
    <w:pPr>
      <w:jc w:val="both"/>
    </w:pPr>
  </w:style>
  <w:style w:customStyle="true" w:styleId="TijelotekstaChar" w:type="character">
    <w:name w:val="Tijelo teksta Char"/>
    <w:link w:val="Tijeloteksta"/>
    <w:rsid w:val="00056F7F"/>
    <w:rPr>
      <w:sz w:val="24"/>
    </w:rPr>
  </w:style>
  <w:style w:styleId="Odlomakpopisa" w:type="paragraph">
    <w:name w:val="List Paragraph"/>
    <w:basedOn w:val="Normal"/>
    <w:uiPriority w:val="34"/>
    <w:qFormat/>
    <w:rsid w:val="0026642B"/>
    <w:pPr>
      <w:ind w:left="720"/>
      <w:contextualSpacing/>
    </w:pPr>
  </w:style>
  <w:style w:styleId="Zaglavlje" w:type="paragraph">
    <w:name w:val="header"/>
    <w:basedOn w:val="Normal"/>
    <w:link w:val="ZaglavljeChar"/>
    <w:rsid w:val="00556D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56D34"/>
    <w:rPr>
      <w:sz w:val="24"/>
    </w:rPr>
  </w:style>
  <w:style w:styleId="Podnoje" w:type="paragraph">
    <w:name w:val="footer"/>
    <w:basedOn w:val="Normal"/>
    <w:link w:val="PodnojeChar"/>
    <w:rsid w:val="00556D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56D3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D49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9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9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9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9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645A"/>
    <w:rPr>
      <w:sz w:val="24"/>
    </w:rPr>
  </w:style>
  <w:style w:styleId="Naslov1" w:type="paragraph">
    <w:name w:val="heading 1"/>
    <w:basedOn w:val="Normal"/>
    <w:next w:val="Normal"/>
    <w:qFormat/>
    <w:rsid w:val="0046645A"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46645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72pt" w:type="character">
    <w:name w:val="Stil 72 pt"/>
    <w:rsid w:val="00D13BA6"/>
    <w:rPr>
      <w:sz w:val="144"/>
      <w:bdr w:color="auto" w:space="0" w:sz="0" w:val="none"/>
    </w:rPr>
  </w:style>
  <w:style w:styleId="Tijeloteksta" w:type="paragraph">
    <w:name w:val="Body Text"/>
    <w:basedOn w:val="Normal"/>
    <w:link w:val="TijelotekstaChar"/>
    <w:rsid w:val="0046645A"/>
    <w:pPr>
      <w:jc w:val="both"/>
    </w:pPr>
  </w:style>
  <w:style w:customStyle="1" w:styleId="TijelotekstaChar" w:type="character">
    <w:name w:val="Tijelo teksta Char"/>
    <w:link w:val="Tijeloteksta"/>
    <w:rsid w:val="00056F7F"/>
    <w:rPr>
      <w:sz w:val="24"/>
    </w:rPr>
  </w:style>
  <w:style w:styleId="Odlomakpopisa" w:type="paragraph">
    <w:name w:val="List Paragraph"/>
    <w:basedOn w:val="Normal"/>
    <w:uiPriority w:val="34"/>
    <w:qFormat/>
    <w:rsid w:val="0026642B"/>
    <w:pPr>
      <w:ind w:left="720"/>
      <w:contextualSpacing/>
    </w:pPr>
  </w:style>
  <w:style w:styleId="Zaglavlje" w:type="paragraph">
    <w:name w:val="header"/>
    <w:basedOn w:val="Normal"/>
    <w:link w:val="ZaglavljeChar"/>
    <w:rsid w:val="00556D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56D34"/>
    <w:rPr>
      <w:sz w:val="24"/>
    </w:rPr>
  </w:style>
  <w:style w:styleId="Podnoje" w:type="paragraph">
    <w:name w:val="footer"/>
    <w:basedOn w:val="Normal"/>
    <w:link w:val="PodnojeChar"/>
    <w:rsid w:val="00556D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56D3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D49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9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9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9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9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Jure</izvorni_sadrzaj>
    <derivirana_varijabla naziv="DomainObject.DonositeljOdluke.Ime_1">Jure</derivirana_varijabla>
  </DomainObject.DonositeljOdluke.Ime>
  <DomainObject.DonositeljOdluke.Prezime>
    <izvorni_sadrzaj>Pezelj</izvorni_sadrzaj>
    <derivirana_varijabla naziv="DomainObject.DonositeljOdluke.Prezime_1">Pezelj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2019.</izvorni_sadrzaj>
    <derivirana_varijabla naziv="DomainObject.Predmet.DatumOsnivanja_1">28.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Sp-4/2019</izvorni_sadrzaj>
    <derivirana_varijabla naziv="DomainObject.Predmet.OznakaBroj_1">Sp-4/2019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67 - Ovršna i stečajna</izvorni_sadrzaj>
    <derivirana_varijabla naziv="DomainObject.Predmet.Referada.Naziv_1">Referada 67 - Ovršna i stečajna</derivirana_varijabla>
  </DomainObject.Predmet.Referada.Naziv>
  <DomainObject.Predmet.Referada.Oznaka>
    <izvorni_sadrzaj>67</izvorni_sadrzaj>
    <derivirana_varijabla naziv="DomainObject.Predmet.Referada.Oznaka_1">67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Jure Pezelj</izvorni_sadrzaj>
    <derivirana_varijabla naziv="DomainObject.Predmet.Referada.Sudac_1">Jure Pezelj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Gordana Kušek</izvorni_sadrzaj>
    <derivirana_varijabla naziv="DomainObject.Predmet.StrankaFormated_1">  Gordana Kušek</derivirana_varijabla>
  </DomainObject.Predmet.StrankaFormated>
  <DomainObject.Predmet.StrankaFormatedOIB>
    <izvorni_sadrzaj>  Gordana Kušek, OIB 02700862379</izvorni_sadrzaj>
    <derivirana_varijabla naziv="DomainObject.Predmet.StrankaFormatedOIB_1">  Gordana Kušek, OIB 02700862379</derivirana_varijabla>
  </DomainObject.Predmet.StrankaFormatedOIB>
  <DomainObject.Predmet.StrankaFormatedWithAdress>
    <izvorni_sadrzaj> Gordana Kušek, Sitnice 9, 10000 Zagreb</izvorni_sadrzaj>
    <derivirana_varijabla naziv="DomainObject.Predmet.StrankaFormatedWithAdress_1"> Gordana Kušek, Sitnice 9, 10000 Zagreb</derivirana_varijabla>
  </DomainObject.Predmet.StrankaFormatedWithAdress>
  <DomainObject.Predmet.StrankaFormatedWithAdressOIB>
    <izvorni_sadrzaj> Gordana Kušek, OIB 02700862379, Sitnice 9, 10000 Zagreb</izvorni_sadrzaj>
    <derivirana_varijabla naziv="DomainObject.Predmet.StrankaFormatedWithAdressOIB_1"> Gordana Kušek, OIB 02700862379, Sitnice 9, 10000 Zagreb</derivirana_varijabla>
  </DomainObject.Predmet.StrankaFormatedWithAdressOIB>
  <DomainObject.Predmet.StrankaWithAdress>
    <izvorni_sadrzaj>Gordana Kušek Sitnice 9,10000 Zagreb</izvorni_sadrzaj>
    <derivirana_varijabla naziv="DomainObject.Predmet.StrankaWithAdress_1">Gordana Kušek Sitnice 9,10000 Zagreb</derivirana_varijabla>
  </DomainObject.Predmet.StrankaWithAdress>
  <DomainObject.Predmet.StrankaWithAdressOIB>
    <izvorni_sadrzaj>Gordana Kušek, OIB 02700862379, Sitnice 9,10000 Zagreb</izvorni_sadrzaj>
    <derivirana_varijabla naziv="DomainObject.Predmet.StrankaWithAdressOIB_1">Gordana Kušek, OIB 02700862379, Sitnice 9,10000 Zagreb</derivirana_varijabla>
  </DomainObject.Predmet.StrankaWithAdressOIB>
  <DomainObject.Predmet.StrankaNazivFormated>
    <izvorni_sadrzaj>Gordana Kušek</izvorni_sadrzaj>
    <derivirana_varijabla naziv="DomainObject.Predmet.StrankaNazivFormated_1">Gordana Kušek</derivirana_varijabla>
  </DomainObject.Predmet.StrankaNazivFormated>
  <DomainObject.Predmet.StrankaNazivFormatedOIB>
    <izvorni_sadrzaj>Gordana Kušek, OIB 02700862379</izvorni_sadrzaj>
    <derivirana_varijabla naziv="DomainObject.Predmet.StrankaNazivFormatedOIB_1">Gordana Kušek, OIB 02700862379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67 - Ovršna i stečajna</izvorni_sadrzaj>
    <derivirana_varijabla naziv="DomainObject.Predmet.TrenutnaLokacijaSpisa.Naziv_1">Referada 67 -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Dubravka Capan</izvorni_sadrzaj>
    <derivirana_varijabla naziv="DomainObject.Predmet.Zapisnicar_1">Dubravka Capan</derivirana_varijabla>
  </DomainObject.Predmet.Zapisnicar>
  <DomainObject.Predmet.StrankaListFormated>
    <izvorni_sadrzaj>
      <item>Gordana Kušek</item>
    </izvorni_sadrzaj>
    <derivirana_varijabla naziv="DomainObject.Predmet.StrankaListFormated_1">
      <item>Gordana Kušek</item>
    </derivirana_varijabla>
  </DomainObject.Predmet.StrankaListFormated>
  <DomainObject.Predmet.StrankaListFormatedOIB>
    <izvorni_sadrzaj>
      <item>Gordana Kušek, OIB 02700862379</item>
    </izvorni_sadrzaj>
    <derivirana_varijabla naziv="DomainObject.Predmet.StrankaListFormatedOIB_1">
      <item>Gordana Kušek, OIB 02700862379</item>
    </derivirana_varijabla>
  </DomainObject.Predmet.StrankaListFormatedOIB>
  <DomainObject.Predmet.StrankaListFormatedWithAdress>
    <izvorni_sadrzaj>
      <item>Gordana Kušek, Sitnice 9, 10000 Zagreb</item>
    </izvorni_sadrzaj>
    <derivirana_varijabla naziv="DomainObject.Predmet.StrankaListFormatedWithAdress_1">
      <item>Gordana Kušek, Sitnice 9, 10000 Zagreb</item>
    </derivirana_varijabla>
  </DomainObject.Predmet.StrankaListFormatedWithAdress>
  <DomainObject.Predmet.StrankaListFormatedWithAdressOIB>
    <izvorni_sadrzaj>
      <item>Gordana Kušek, OIB 02700862379, Sitnice 9, 10000 Zagreb</item>
    </izvorni_sadrzaj>
    <derivirana_varijabla naziv="DomainObject.Predmet.StrankaListFormatedWithAdressOIB_1">
      <item>Gordana Kušek, OIB 02700862379, Sitnice 9, 10000 Zagreb</item>
    </derivirana_varijabla>
  </DomainObject.Predmet.StrankaListFormatedWithAdressOIB>
  <DomainObject.Predmet.StrankaListNazivFormated>
    <izvorni_sadrzaj>
      <item>Gordana Kušek</item>
    </izvorni_sadrzaj>
    <derivirana_varijabla naziv="DomainObject.Predmet.StrankaListNazivFormated_1">
      <item>Gordana Kušek</item>
    </derivirana_varijabla>
  </DomainObject.Predmet.StrankaListNazivFormated>
  <DomainObject.Predmet.StrankaListNazivFormatedOIB>
    <izvorni_sadrzaj>
      <item>Gordana Kušek, OIB 02700862379</item>
    </izvorni_sadrzaj>
    <derivirana_varijabla naziv="DomainObject.Predmet.StrankaListNazivFormatedOIB_1">
      <item>Gordana Kušek, OIB 02700862379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Gordana Kušek</izvorni_sadrzaj>
    <derivirana_varijabla naziv="DomainObject.Predmet.StrankaIDrugi_1">Gordana Kušek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Gordana Kušek, OIB 02700862379, Sitnice 9, 10000 Zagreb</izvorni_sadrzaj>
    <derivirana_varijabla naziv="DomainObject.Predmet.StrankaIDrugiAdressOIB_1">Gordana Kušek, OIB 02700862379, Sitnice 9,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Kušek</item>
    </izvorni_sadrzaj>
    <derivirana_varijabla naziv="DomainObject.Predmet.SudioniciListNaziv_1">
      <item>Gordana Kušek</item>
    </derivirana_varijabla>
  </DomainObject.Predmet.SudioniciListNaziv>
  <DomainObject.Predmet.SudioniciListAdressOIB>
    <izvorni_sadrzaj>
      <item>Gordana Kušek, OIB 02700862379, Sitnice 9,10000 Zagreb</item>
    </izvorni_sadrzaj>
    <derivirana_varijabla naziv="DomainObject.Predmet.SudioniciListAdressOIB_1">
      <item>Gordana Kušek, OIB 02700862379, Sitnice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02700862379</item>
    </izvorni_sadrzaj>
    <derivirana_varijabla naziv="DomainObject.Predmet.SudioniciListNazivOIB_1">
      <item>, OIB 02700862379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69DE34-2BCA-407D-8D6F-B9FDC12186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PM</properties:Company>
  <properties:Pages>1</properties:Pages>
  <properties:Words>121</properties:Words>
  <properties:Characters>675</properties:Characters>
  <properties:Lines>44</properties:Lines>
  <properties:Paragraphs>17</properties:Paragraphs>
  <properties:TotalTime>1502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2016-02-05T09:32:00Z</dcterms:created>
  <dc:creator>Općinski sud</dc:creator>
  <cp:lastModifiedBy>Dubravka Capan</cp:lastModifiedBy>
  <cp:lastPrinted>2019-04-02T07:38:00Z</cp:lastPrinted>
  <dcterms:modified xmlns:xsi="http://www.w3.org/2001/XMLSchema-instance" xsi:type="dcterms:W3CDTF">2019-04-02T07:40:00Z</dcterms:modified>
  <cp:revision>293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OPĆI.docx)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