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5d13" w14:paraId="9b45d13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EF0DD4">
        <w:t>NOSIĆ d.o.o., OIB: 76186977646, Stobreč, Slanice 18</w:t>
      </w:r>
      <w:r w:rsidR="00632F4E">
        <w:t xml:space="preserve">, </w:t>
      </w:r>
      <w:r w:rsidR="00A25B81">
        <w:t xml:space="preserve">dana </w:t>
      </w:r>
      <w:r w:rsidR="00107075">
        <w:t>1.</w:t>
      </w:r>
      <w:r w:rsidR="00450C37">
        <w:t xml:space="preserve"> </w:t>
      </w:r>
      <w:r w:rsidR="00107075">
        <w:t xml:space="preserve">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>I. Dužnik</w:t>
      </w:r>
      <w:r w:rsidR="00EF0DD4">
        <w:t xml:space="preserve"> NOSIĆ d.o.o., OIB: 76186977646, Stobreč, Slanice 18</w:t>
      </w:r>
      <w:r w:rsidR="006B3ED2">
        <w:t xml:space="preserve">, </w:t>
      </w:r>
      <w:r>
        <w:t xml:space="preserve">na dan 1. rujna 2015. godine u </w:t>
      </w:r>
      <w:r w:rsidR="008A558F" w:rsidRPr="008A558F">
        <w:t>Očevidniku redoslijeda osnova za plaćanje ima evidentirane neizvršene osnove za plaćanje</w:t>
      </w:r>
      <w:r w:rsidR="00107075">
        <w:t xml:space="preserve"> </w:t>
      </w:r>
      <w:r w:rsidR="00EF0DD4">
        <w:t>u neprekinutom razdoblju od 618</w:t>
      </w:r>
      <w:r w:rsidR="008A558F" w:rsidRPr="008A558F">
        <w:t xml:space="preserve"> dana, u ukupnom iznosu od </w:t>
      </w:r>
      <w:r w:rsidR="00EF0DD4">
        <w:t xml:space="preserve">6.279,33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107075">
        <w:t>1.</w:t>
      </w:r>
      <w:r w:rsidR="00450C37">
        <w:t xml:space="preserve"> </w:t>
      </w:r>
      <w:r w:rsidR="00107075">
        <w:t xml:space="preserve">prosinca </w:t>
      </w:r>
      <w:r w:rsidR="00135B11">
        <w:t>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1C8" w:rsidR="00C201C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1C8" w:rsidR="00C201C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1C8" w:rsidR="00C201C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1C8" w:rsidR="00C201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C201C8">
      <w:t>282</w:t>
    </w:r>
    <w:r w:rsidR="00356F26">
      <w:t>6</w:t>
    </w:r>
    <w:r w:rsidR="00E9737F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07075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568EF"/>
    <w:rsid w:val="00356F26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0C37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15FA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2F4E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2E52"/>
    <w:rsid w:val="00BD37FE"/>
    <w:rsid w:val="00BE64CD"/>
    <w:rsid w:val="00BF1961"/>
    <w:rsid w:val="00C071DF"/>
    <w:rsid w:val="00C07DA5"/>
    <w:rsid w:val="00C1069E"/>
    <w:rsid w:val="00C1723C"/>
    <w:rsid w:val="00C201C8"/>
    <w:rsid w:val="00C2366F"/>
    <w:rsid w:val="00C27BC9"/>
    <w:rsid w:val="00C3675A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5386"/>
    <w:rsid w:val="00E23552"/>
    <w:rsid w:val="00E25E3D"/>
    <w:rsid w:val="00E45782"/>
    <w:rsid w:val="00E53574"/>
    <w:rsid w:val="00E538E7"/>
    <w:rsid w:val="00E557F6"/>
    <w:rsid w:val="00E55DFF"/>
    <w:rsid w:val="00E56836"/>
    <w:rsid w:val="00E9737F"/>
    <w:rsid w:val="00EA2458"/>
    <w:rsid w:val="00EB6CC8"/>
    <w:rsid w:val="00EC3701"/>
    <w:rsid w:val="00EE7E46"/>
    <w:rsid w:val="00EF09BF"/>
    <w:rsid w:val="00EF0DD4"/>
    <w:rsid w:val="00EF227F"/>
    <w:rsid w:val="00EF5541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St-2826/2015</izvorni_sadrzaj>
    <derivirana_varijabla naziv="DomainObject.Predmet.OznakaBroj_1">St-2826/2015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NOSIĆ, d.o.o. za trgovinu i ugostiteljstvo</izvorni_sadrzaj>
    <derivirana_varijabla naziv="DomainObject.Predmet.ProtustrankaFormated_1">  NOSIĆ, d.o.o. za trgovinu i ugostiteljstvo</derivirana_varijabla>
  </DomainObject.Predmet.ProtustrankaFormated>
  <DomainObject.Predmet.ProtustrankaFormatedOIB>
    <izvorni_sadrzaj>  NOSIĆ, d.o.o. za trgovinu i ugostiteljstvo, OIB 76186977646</izvorni_sadrzaj>
    <derivirana_varijabla naziv="DomainObject.Predmet.ProtustrankaFormatedOIB_1">  NOSIĆ, d.o.o. za trgovinu i ugostiteljstvo, OIB 76186977646</derivirana_varijabla>
  </DomainObject.Predmet.ProtustrankaFormatedOIB>
  <DomainObject.Predmet.ProtustrankaFormatedWithAdress>
    <izvorni_sadrzaj> NOSIĆ, d.o.o. za trgovinu i ugostiteljstvo, Slanice 18, 21311 Stobreč</izvorni_sadrzaj>
    <derivirana_varijabla naziv="DomainObject.Predmet.ProtustrankaFormatedWithAdress_1"> NOSIĆ, d.o.o. za trgovinu i ugostiteljstvo, Slanice 18, 21311 Stobreč</derivirana_varijabla>
  </DomainObject.Predmet.ProtustrankaFormatedWithAdress>
  <DomainObject.Predmet.ProtustrankaFormatedWithAdressOIB>
    <izvorni_sadrzaj> NOSIĆ, d.o.o. za trgovinu i ugostiteljstvo, OIB 76186977646, Slanice 18, 21311 Stobreč</izvorni_sadrzaj>
    <derivirana_varijabla naziv="DomainObject.Predmet.ProtustrankaFormatedWithAdressOIB_1"> NOSIĆ, d.o.o. za trgovinu i ugostiteljstvo, OIB 76186977646, Slanice 18, 21311 Stobreč</derivirana_varijabla>
  </DomainObject.Predmet.ProtustrankaFormatedWithAdressOIB>
  <DomainObject.Predmet.ProtustrankaWithAdress>
    <izvorni_sadrzaj>NOSIĆ, d.o.o. za trgovinu i ugostiteljstvo Slanice 18, 21311 Stobreč</izvorni_sadrzaj>
    <derivirana_varijabla naziv="DomainObject.Predmet.ProtustrankaWithAdress_1">NOSIĆ, d.o.o. za trgovinu i ugostiteljstvo Slanice 18, 21311 Stobreč</derivirana_varijabla>
  </DomainObject.Predmet.ProtustrankaWithAdress>
  <DomainObject.Predmet.ProtustrankaWithAdressOIB>
    <izvorni_sadrzaj>NOSIĆ, d.o.o. za trgovinu i ugostiteljstvo, OIB 76186977646, Slanice 18, 21311 Stobreč</izvorni_sadrzaj>
    <derivirana_varijabla naziv="DomainObject.Predmet.ProtustrankaWithAdressOIB_1">NOSIĆ, d.o.o. za trgovinu i ugostiteljstvo, OIB 76186977646, Slanice 18, 21311 Stobreč</derivirana_varijabla>
  </DomainObject.Predmet.ProtustrankaWithAdressOIB>
  <DomainObject.Predmet.ProtustrankaNazivFormated>
    <izvorni_sadrzaj>NOSIĆ, d.o.o. za trgovinu i ugostiteljstvo</izvorni_sadrzaj>
    <derivirana_varijabla naziv="DomainObject.Predmet.ProtustrankaNazivFormated_1">NOSIĆ, d.o.o. za trgovinu i ugostiteljstvo</derivirana_varijabla>
  </DomainObject.Predmet.ProtustrankaNazivFormated>
  <DomainObject.Predmet.ProtustrankaNazivFormatedOIB>
    <izvorni_sadrzaj>NOSIĆ, d.o.o. za trgovinu i ugostiteljstvo, OIB 76186977646</izvorni_sadrzaj>
    <derivirana_varijabla naziv="DomainObject.Predmet.ProtustrankaNazivFormatedOIB_1">NOSIĆ, d.o.o. za trgovinu i ugostiteljstvo, OIB 76186977646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6279.33</izvorni_sadrzaj>
    <derivirana_varijabla naziv="DomainObject.Predmet.TrenutnaVrijednost_1">6279.33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NOSIĆ, d.o.o. za trgovinu i ugostiteljstvo</item>
    </izvorni_sadrzaj>
    <derivirana_varijabla naziv="DomainObject.Predmet.ProtuStrankaListFormated_1">
      <item>NOSIĆ, d.o.o. za trgovinu i ugostiteljstvo</item>
    </derivirana_varijabla>
  </DomainObject.Predmet.ProtuStrankaListFormated>
  <DomainObject.Predmet.ProtuStrankaListFormatedOIB>
    <izvorni_sadrzaj>
      <item>NOSIĆ, d.o.o. za trgovinu i ugostiteljstvo, OIB 76186977646</item>
    </izvorni_sadrzaj>
    <derivirana_varijabla naziv="DomainObject.Predmet.ProtuStrankaListFormatedOIB_1">
      <item>NOSIĆ, d.o.o. za trgovinu i ugostiteljstvo, OIB 76186977646</item>
    </derivirana_varijabla>
  </DomainObject.Predmet.ProtuStrankaListFormatedOIB>
  <DomainObject.Predmet.ProtuStrankaListFormatedWithAdress>
    <izvorni_sadrzaj>
      <item>NOSIĆ, d.o.o. za trgovinu i ugostiteljstvo, Slanice 18, 21311 Stobreč</item>
    </izvorni_sadrzaj>
    <derivirana_varijabla naziv="DomainObject.Predmet.ProtuStrankaListFormatedWithAdress_1">
      <item>NOSIĆ, d.o.o. za trgovinu i ugostiteljstvo, Slanice 18, 21311 Stobreč</item>
    </derivirana_varijabla>
  </DomainObject.Predmet.ProtuStrankaListFormatedWithAdress>
  <DomainObject.Predmet.ProtuStrankaListFormatedWithAdressOIB>
    <izvorni_sadrzaj>
      <item>NOSIĆ, d.o.o. za trgovinu i ugostiteljstvo, OIB 76186977646, Slanice 18, 21311 Stobreč</item>
    </izvorni_sadrzaj>
    <derivirana_varijabla naziv="DomainObject.Predmet.ProtuStrankaListFormatedWithAdressOIB_1">
      <item>NOSIĆ, d.o.o. za trgovinu i ugostiteljstvo, OIB 76186977646, Slanice 18, 21311 Stobreč</item>
    </derivirana_varijabla>
  </DomainObject.Predmet.ProtuStrankaListFormatedWithAdressOIB>
  <DomainObject.Predmet.ProtuStrankaListNazivFormated>
    <izvorni_sadrzaj>
      <item>NOSIĆ, d.o.o. za trgovinu i ugostiteljstvo</item>
    </izvorni_sadrzaj>
    <derivirana_varijabla naziv="DomainObject.Predmet.ProtuStrankaListNazivFormated_1">
      <item>NOSIĆ, d.o.o. za trgovinu i ugostiteljstvo</item>
    </derivirana_varijabla>
  </DomainObject.Predmet.ProtuStrankaListNazivFormated>
  <DomainObject.Predmet.ProtuStrankaListNazivFormatedOIB>
    <izvorni_sadrzaj>
      <item>NOSIĆ, d.o.o. za trgovinu i ugostiteljstvo, OIB 76186977646</item>
    </izvorni_sadrzaj>
    <derivirana_varijabla naziv="DomainObject.Predmet.ProtuStrankaListNazivFormatedOIB_1">
      <item>NOSIĆ, d.o.o. za trgovinu i ugostiteljstvo, OIB 76186977646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NOSIĆ, d.o.o. za trgovinu i ugostiteljstvo</izvorni_sadrzaj>
    <derivirana_varijabla naziv="DomainObject.Predmet.ProtustrankaIDrugi_1">NOSIĆ,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NOSIĆ, d.o.o. za trgovinu i ugostiteljstvo, OIB 76186977646, Slanice 18, 21311 Stobreč</izvorni_sadrzaj>
    <derivirana_varijabla naziv="DomainObject.Predmet.ProtustrankaIDrugiAdressOIB_1">NOSIĆ, d.o.o. za trgovinu i ugostiteljstvo, OIB 76186977646, Slanice 18,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NOSIĆ, d.o.o. za trgovinu i ugostiteljstvo</item>
      <item>FINANCIJSKA AGENCIJA, RC SPLIT</item>
    </izvorni_sadrzaj>
    <derivirana_varijabla naziv="DomainObject.Predmet.SudioniciListNaziv_1">
      <item>NOSIĆ, d.o.o. za trgovinu i ugostiteljstvo</item>
      <item>FINANCIJSKA AGENCIJA, RC SPLIT</item>
    </derivirana_varijabla>
  </DomainObject.Predmet.SudioniciListNaziv>
  <DomainObject.Predmet.SudioniciListAdressOIB>
    <izvorni_sadrzaj>
      <item>NOSIĆ, d.o.o. za trgovinu i ugostiteljstvo, OIB 76186977646, Slanice 18,21311 Stobreč</item>
      <item>FINANCIJSKA AGENCIJA, RC SPLIT, OIB 85821130368, Mažuranićevo šetalište 24 b,21000 Split</item>
    </izvorni_sadrzaj>
    <derivirana_varijabla naziv="DomainObject.Predmet.SudioniciListAdressOIB_1">
      <item>NOSIĆ, d.o.o. za trgovinu i ugostiteljstvo, OIB 76186977646, Slanice 18,21311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76186977646</item>
      <item>, OIB 85821130368</item>
    </izvorni_sadrzaj>
    <derivirana_varijabla naziv="DomainObject.Predmet.SudioniciListNazivOIB_1">
      <item>, OIB 76186977646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9F64B-7E76-4330-852E-5BA1A21D0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1793</properties:Characters>
  <properties:Lines>36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2016-11-30T14:01:00Z</dcterms:created>
  <dc:creator>nmarkovic</dc:creator>
  <cp:lastModifiedBy>Ana Golub Gruić</cp:lastModifiedBy>
  <cp:lastPrinted>2016-11-15T08:31:00Z</cp:lastPrinted>
  <dcterms:modified xmlns:xsi="http://www.w3.org/2001/XMLSchema-instance" xsi:type="dcterms:W3CDTF">2016-12-01T09:06:00Z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