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c776" w14:paraId="41ac77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C1737E">
        <w:t>980</w:t>
      </w:r>
      <w:r w:rsidR="0076115A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E41243" w:rsidRPr="009D65CE">
        <w:t>Trgovački sud u Zagrebu, po sucu Maji Jurovicki, u stečajnom postupku u povodu prijedloga predlagatelja FINANCIJSKE AGENCIJE, Zagreb</w:t>
      </w:r>
      <w:r w:rsidR="00E41243">
        <w:t>, Stalna služba Karlovcu, Ul. Pavla Vitezovića 1</w:t>
      </w:r>
      <w:r w:rsidR="00E41243" w:rsidRPr="009D65CE">
        <w:t>,</w:t>
      </w:r>
      <w:r w:rsidR="00E41243">
        <w:t xml:space="preserve"> </w:t>
      </w:r>
      <w:r w:rsidR="00E41243" w:rsidRPr="009D65CE">
        <w:t>OIB: 85821130368, za otvaranje stečajnog postupka nad dužnikom</w:t>
      </w:r>
      <w:r w:rsidR="00E41243">
        <w:t xml:space="preserve"> </w:t>
      </w:r>
      <w:r w:rsidR="00E41243" w:rsidRPr="00956D3A">
        <w:t xml:space="preserve">LIPOŠĆAK d.o.o. </w:t>
      </w:r>
      <w:r w:rsidR="00E41243" w:rsidRPr="00FC6626">
        <w:t>OIB:</w:t>
      </w:r>
      <w:r w:rsidR="00E41243" w:rsidRPr="004E409C">
        <w:t xml:space="preserve"> </w:t>
      </w:r>
      <w:r w:rsidR="00E41243" w:rsidRPr="00956D3A">
        <w:t>33977053337</w:t>
      </w:r>
      <w:r w:rsidR="00E41243" w:rsidRPr="00FC6626">
        <w:t xml:space="preserve">, </w:t>
      </w:r>
      <w:r w:rsidR="00E41243">
        <w:t xml:space="preserve">Karlovac,  </w:t>
      </w:r>
      <w:r w:rsidR="00E41243" w:rsidRPr="00956D3A">
        <w:t>Brezova Glava 18/B</w:t>
      </w:r>
      <w:r w:rsidR="00895E99">
        <w:t xml:space="preserve">, </w:t>
      </w:r>
      <w:r w:rsidR="00891FE4">
        <w:t xml:space="preserve">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1243" w:rsidRPr="00956D3A">
        <w:t xml:space="preserve">LIPOŠĆAK d.o.o. </w:t>
      </w:r>
      <w:r w:rsidR="00E41243" w:rsidRPr="00FC6626">
        <w:t>OIB:</w:t>
      </w:r>
      <w:r w:rsidR="00E41243" w:rsidRPr="004E409C">
        <w:t xml:space="preserve"> </w:t>
      </w:r>
      <w:r w:rsidR="00E41243" w:rsidRPr="00956D3A">
        <w:t>33977053337</w:t>
      </w:r>
      <w:r w:rsidR="00E41243" w:rsidRPr="00FC6626">
        <w:t xml:space="preserve">, </w:t>
      </w:r>
      <w:r w:rsidR="00E41243">
        <w:t xml:space="preserve">Karlovac,  </w:t>
      </w:r>
      <w:r w:rsidR="00E41243" w:rsidRPr="00956D3A">
        <w:t>Brezova Glava 18/B</w:t>
      </w:r>
      <w:r w:rsidR="00BF1F6C">
        <w:t>,</w:t>
      </w:r>
      <w:r w:rsidR="000A0352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1243">
        <w:t>980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E41243" w:rsidRPr="00956D3A">
        <w:t xml:space="preserve">LIPOŠĆAK d.o.o. </w:t>
      </w:r>
      <w:r w:rsidR="00E41243" w:rsidRPr="00FC6626">
        <w:t>OIB:</w:t>
      </w:r>
      <w:r w:rsidR="00E41243" w:rsidRPr="004E409C">
        <w:t xml:space="preserve"> </w:t>
      </w:r>
      <w:r w:rsidR="00E41243" w:rsidRPr="00956D3A">
        <w:t>33977053337</w:t>
      </w:r>
      <w:r w:rsidR="00E41243" w:rsidRPr="00FC6626">
        <w:t xml:space="preserve">, </w:t>
      </w:r>
      <w:r w:rsidR="00E41243">
        <w:t xml:space="preserve">Karlovac,  </w:t>
      </w:r>
      <w:r w:rsidR="00E41243" w:rsidRPr="00956D3A">
        <w:t>Brezova Glava 18/B</w:t>
      </w:r>
      <w:r w:rsidR="00BF1F6C">
        <w:t>,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E41243">
        <w:t>04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E41243">
        <w:t>50.355,20</w:t>
      </w:r>
      <w:r w:rsidRPr="00E83415">
        <w:t xml:space="preserve"> kn, kao i da dužnik ima </w:t>
      </w:r>
      <w:r w:rsidR="00E41243">
        <w:t>1</w:t>
      </w:r>
      <w:r w:rsidR="000A0352">
        <w:t xml:space="preserve"> zaposlen</w:t>
      </w:r>
      <w:r w:rsidR="00E41243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E41243">
        <w:t>2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>
      <w:pPr>
        <w:ind w:firstLine="720"/>
        <w:jc w:val="both"/>
        <w:rPr>
          <w:lang w:val="pl-PL"/>
        </w:rPr>
      </w:pPr>
      <w:r w:rsidRPr="005704D9">
        <w:t>Zakonski zastupni</w:t>
      </w:r>
      <w:r w:rsidR="00E41243">
        <w:t>ci</w:t>
      </w:r>
      <w:r w:rsidRPr="005704D9">
        <w:t xml:space="preserve"> dužnika </w:t>
      </w:r>
      <w:r w:rsidR="00E41243">
        <w:t>su</w:t>
      </w:r>
      <w:r w:rsidRPr="005704D9">
        <w:t xml:space="preserve"> pristupi</w:t>
      </w:r>
      <w:r w:rsidR="00E41243">
        <w:t>li</w:t>
      </w:r>
      <w:r w:rsidRPr="005704D9">
        <w:t xml:space="preserve"> na navedeno ročište</w:t>
      </w:r>
      <w:r w:rsidR="00BF1F6C">
        <w:t xml:space="preserve"> i </w:t>
      </w:r>
      <w:r w:rsidR="00BF1F6C">
        <w:rPr>
          <w:lang w:val="pl-PL"/>
        </w:rPr>
        <w:t>izjavljuj</w:t>
      </w:r>
      <w:r w:rsidR="00E41243">
        <w:rPr>
          <w:lang w:val="pl-PL"/>
        </w:rPr>
        <w:t xml:space="preserve">u </w:t>
      </w:r>
      <w:r w:rsidR="00BF1F6C">
        <w:rPr>
          <w:lang w:val="pl-PL"/>
        </w:rPr>
        <w:t xml:space="preserve"> kako </w:t>
      </w:r>
      <w:r w:rsidR="00E41243">
        <w:rPr>
          <w:lang w:val="pl-PL"/>
        </w:rPr>
        <w:t xml:space="preserve">nemaju ni nekretnine ni pokretnine te  se  protive  prijedlogu za otvaranje stečajnog postupka jer smatraju da se blokada ne odnosi na tvrtku Lipošćak d.o.o. već na  tvrtku Vaš projekt d.o.o. 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2069A">
        <w:t>2</w:t>
      </w:r>
      <w:r w:rsidR="00E41243">
        <w:t>4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642BD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642BD" w:rsidP="004F5146" w:rsidR="009642BD">
      <w:pPr>
        <w:jc w:val="right"/>
      </w:pPr>
      <w:r>
        <w:t>za točnost otpravka-ovlašteni službenik</w:t>
      </w:r>
    </w:p>
    <w:p w:rsidRDefault="009642BD" w:rsidP="004F5146" w:rsidR="009642BD">
      <w:pPr>
        <w:jc w:val="right"/>
      </w:pPr>
      <w:r>
        <w:t xml:space="preserve">Mirjana Gašparić </w:t>
      </w:r>
    </w:p>
    <w:p w:rsidRDefault="00065B42" w:rsidP="009642B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642B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E41243">
          <w:rPr>
            <w:sz w:val="24"/>
            <w:szCs w:val="24"/>
          </w:rPr>
          <w:t>980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95E99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42BD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1F6C"/>
    <w:rsid w:val="00BF58C4"/>
    <w:rsid w:val="00C0016C"/>
    <w:rsid w:val="00C1737E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1FC9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1243"/>
    <w:rsid w:val="00E43122"/>
    <w:rsid w:val="00E4397E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86BE3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St-980/2018</izvorni_sadrzaj>
    <derivirana_varijabla naziv="DomainObject.Predmet.OznakaBroj_1">St-980/2018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LIPOŠĆAK d.o.o.</izvorni_sadrzaj>
    <derivirana_varijabla naziv="DomainObject.Predmet.ProtustrankaFormated_1">  LIPOŠĆAK d.o.o.</derivirana_varijabla>
  </DomainObject.Predmet.ProtustrankaFormated>
  <DomainObject.Predmet.ProtustrankaFormatedOIB>
    <izvorni_sadrzaj>  LIPOŠĆAK d.o.o., OIB 33977053337</izvorni_sadrzaj>
    <derivirana_varijabla naziv="DomainObject.Predmet.ProtustrankaFormatedOIB_1">  LIPOŠĆAK d.o.o., OIB 33977053337</derivirana_varijabla>
  </DomainObject.Predmet.ProtustrankaFormatedOIB>
  <DomainObject.Predmet.ProtustrankaFormatedWithAdress>
    <izvorni_sadrzaj> LIPOŠĆAK d.o.o., Brezova Glava 18/B, 47000 Karlovac</izvorni_sadrzaj>
    <derivirana_varijabla naziv="DomainObject.Predmet.ProtustrankaFormatedWithAdress_1"> LIPOŠĆAK d.o.o., Brezova Glava 18/B, 47000 Karlovac</derivirana_varijabla>
  </DomainObject.Predmet.ProtustrankaFormatedWithAdress>
  <DomainObject.Predmet.ProtustrankaFormatedWithAdressOIB>
    <izvorni_sadrzaj> LIPOŠĆAK d.o.o., OIB 33977053337, Brezova Glava 18/B, 47000 Karlovac</izvorni_sadrzaj>
    <derivirana_varijabla naziv="DomainObject.Predmet.ProtustrankaFormatedWithAdressOIB_1"> LIPOŠĆAK d.o.o., OIB 33977053337, Brezova Glava 18/B, 47000 Karlovac</derivirana_varijabla>
  </DomainObject.Predmet.ProtustrankaFormatedWithAdressOIB>
  <DomainObject.Predmet.ProtustrankaWithAdress>
    <izvorni_sadrzaj>LIPOŠĆAK d.o.o. Brezova Glava 18/B, 47000 Karlovac</izvorni_sadrzaj>
    <derivirana_varijabla naziv="DomainObject.Predmet.ProtustrankaWithAdress_1">LIPOŠĆAK d.o.o. Brezova Glava 18/B, 47000 Karlovac</derivirana_varijabla>
  </DomainObject.Predmet.ProtustrankaWithAdress>
  <DomainObject.Predmet.ProtustrankaWithAdressOIB>
    <izvorni_sadrzaj>LIPOŠĆAK d.o.o., OIB 33977053337, Brezova Glava 18/B, 47000 Karlovac</izvorni_sadrzaj>
    <derivirana_varijabla naziv="DomainObject.Predmet.ProtustrankaWithAdressOIB_1">LIPOŠĆAK d.o.o., OIB 33977053337, Brezova Glava 18/B, 47000 Karlovac</derivirana_varijabla>
  </DomainObject.Predmet.ProtustrankaWithAdressOIB>
  <DomainObject.Predmet.ProtustrankaNazivFormated>
    <izvorni_sadrzaj>LIPOŠĆAK d.o.o.</izvorni_sadrzaj>
    <derivirana_varijabla naziv="DomainObject.Predmet.ProtustrankaNazivFormated_1">LIPOŠĆAK d.o.o.</derivirana_varijabla>
  </DomainObject.Predmet.ProtustrankaNazivFormated>
  <DomainObject.Predmet.ProtustrankaNazivFormatedOIB>
    <izvorni_sadrzaj>LIPOŠĆAK d.o.o., OIB 33977053337</izvorni_sadrzaj>
    <derivirana_varijabla naziv="DomainObject.Predmet.ProtustrankaNazivFormatedOIB_1">LIPOŠĆAK d.o.o., OIB 33977053337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Dalibor Lipošćak; Emica Generalović</izvorni_sadrzaj>
    <derivirana_varijabla naziv="DomainObject.Predmet.StrankaFormated_1">  FINA regionalni centar Zagreb, podružnica Karlovac; Dalibor Lipošćak; Emica Generalović</derivirana_varijabla>
  </DomainObject.Predmet.StrankaFormated>
  <DomainObject.Predmet.StrankaFormatedOIB>
    <izvorni_sadrzaj>  FINA regionalni centar Zagreb, podružnica Karlovac, OIB 85821130368; Dalibor Lipošćak, OIB 14003164151; Emica Generalović, OIB 36251220103</izvorni_sadrzaj>
    <derivirana_varijabla naziv="DomainObject.Predmet.StrankaFormatedOIB_1">  FINA regionalni centar Zagreb, podružnica Karlovac, OIB 85821130368; Dalibor Lipošćak, OIB 14003164151; Emica Generalović, OIB 36251220103</derivirana_varijabla>
  </DomainObject.Predmet.StrankaFormatedOIB>
  <DomainObject.Predmet.StrankaFormatedWithAdress>
    <izvorni_sadrzaj> FINA regionalni centar Zagreb, podružnica Karlovac, Vitezovićeva 1, 47000 Karlovac; Dalibor Lipošćak, Miroslava Krleže 29, 47000 Karlovac; Emica Generalović, Tušilović 3E, 47241 Tušilović</izvorni_sadrzaj>
    <derivirana_varijabla naziv="DomainObject.Predmet.StrankaFormatedWithAdress_1"> FINA regionalni centar Zagreb, podružnica Karlovac, Vitezovićeva 1, 47000 Karlovac; Dalibor Lipošćak, Miroslava Krleže 29, 47000 Karlovac; Emica Generalović, Tušilović 3E, 47241 Tušilović</derivirana_varijabla>
  </DomainObject.Predmet.StrankaFormatedWithAdress>
  <DomainObject.Predmet.StrankaFormatedWithAdressOIB>
    <izvorni_sadrzaj> FINA regionalni centar Zagreb, podružnica Karlovac, OIB 85821130368, Vitezovićeva 1, 47000 Karlovac; Dalibor Lipošćak, OIB 14003164151, Miroslava Krleže 29, 47000 Karlovac; Emica Generalović, OIB 36251220103, Tušilović 3E, 47241 Tušilović</izvorni_sadrzaj>
    <derivirana_varijabla naziv="DomainObject.Predmet.StrankaFormatedWithAdressOIB_1"> FINA regionalni centar Zagreb, podružnica Karlovac, OIB 85821130368, Vitezovićeva 1, 47000 Karlovac; Dalibor Lipošćak, OIB 14003164151, Miroslava Krleže 29, 47000 Karlovac; Emica Generalović, OIB 36251220103, Tušilović 3E, 47241 Tušilović</derivirana_varijabla>
  </DomainObject.Predmet.StrankaFormatedWithAdressOIB>
  <DomainObject.Predmet.StrankaWithAdress>
    <izvorni_sadrzaj>FINA regionalni centar Zagreb, podružnica Karlovac Vitezovićeva 1,47000 Karlovac,Dalibor Lipošćak Miroslava Krleže 29,47000 Karlovac,Emica Generalović Tušilović 3E,47241 Tušilović</izvorni_sadrzaj>
    <derivirana_varijabla naziv="DomainObject.Predmet.StrankaWithAdress_1">FINA regionalni centar Zagreb, podružnica Karlovac Vitezovićeva 1,47000 Karlovac,Dalibor Lipošćak Miroslava Krleže 29,47000 Karlovac,Emica Generalović Tušilović 3E,47241 Tušilović</derivirana_varijabla>
  </DomainObject.Predmet.StrankaWithAdress>
  <DomainObject.Predmet.StrankaWithAdressOIB>
    <izvorni_sadrzaj>FINA regionalni centar Zagreb, podružnica Karlovac, OIB 85821130368, Vitezovićeva 1,47000 Karlovac,Dalibor Lipošćak, OIB 14003164151, Miroslava Krleže 29,47000 Karlovac,Emica Generalović, OIB 36251220103, Tušilović 3E,47241 Tušilović</izvorni_sadrzaj>
    <derivirana_varijabla naziv="DomainObject.Predmet.StrankaWithAdressOIB_1">FINA regionalni centar Zagreb, podružnica Karlovac, OIB 85821130368, Vitezovićeva 1,47000 Karlovac,Dalibor Lipošćak, OIB 14003164151, Miroslava Krleže 29,47000 Karlovac,Emica Generalović, OIB 36251220103, Tušilović 3E,47241 Tušilović</derivirana_varijabla>
  </DomainObject.Predmet.StrankaWithAdressOIB>
  <DomainObject.Predmet.StrankaNazivFormated>
    <izvorni_sadrzaj>FINA regionalni centar Zagreb, podružnica Karlovac,Dalibor Lipošćak,Emica Generalović</izvorni_sadrzaj>
    <derivirana_varijabla naziv="DomainObject.Predmet.StrankaNazivFormated_1">FINA regionalni centar Zagreb, podružnica Karlovac,Dalibor Lipošćak,Emica Generalović</derivirana_varijabla>
  </DomainObject.Predmet.StrankaNazivFormated>
  <DomainObject.Predmet.StrankaNazivFormatedOIB>
    <izvorni_sadrzaj>FINA regionalni centar Zagreb, podružnica Karlovac, OIB 85821130368,Dalibor Lipošćak, OIB 14003164151,Emica Generalović, OIB 36251220103</izvorni_sadrzaj>
    <derivirana_varijabla naziv="DomainObject.Predmet.StrankaNazivFormatedOIB_1">FINA regionalni centar Zagreb, podružnica Karlovac, OIB 85821130368,Dalibor Lipošćak, OIB 14003164151,Emica Generalović, OIB 36251220103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Dalibor Lipošćak</item>
      <item>Emica Generalović</item>
    </izvorni_sadrzaj>
    <derivirana_varijabla naziv="DomainObject.Predmet.StrankaListFormated_1">
      <item>FINA regionalni centar Zagreb, podružnica Karlovac</item>
      <item>Dalibor Lipošćak</item>
      <item>Emica Generalović</item>
    </derivirana_varijabla>
  </DomainObject.Predmet.StrankaListFormated>
  <DomainObject.Predmet.StrankaList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FormatedOIB_1">
      <item>FINA regionalni centar Zagreb, podružnica Karlovac, OIB 85821130368</item>
      <item>Dalibor Lipošćak, OIB 14003164151</item>
      <item>Emica Generalović, OIB 36251220103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Dalibor Lipošćak, Miroslava Krleže 29, 47000 Karlovac</item>
      <item>Emica Generalović, Tušilović 3E, 47241 Tušilović</item>
    </izvorni_sadrzaj>
    <derivirana_varijabla naziv="DomainObject.Predmet.StrankaListFormatedWithAdress_1">
      <item>FINA regionalni centar Zagreb, podružnica Karlovac, Vitezovićeva 1, 47000 Karlovac</item>
      <item>Dalibor Lipošćak, Miroslava Krleže 29, 47000 Karlovac</item>
      <item>Emica Generalović, Tušilović 3E, 47241 Tušilović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izvorni_sadrzaj>
    <derivirana_varijabla naziv="DomainObject.Predmet.StrankaListFormatedWithAdressOIB_1">
      <item>FINA regionalni centar Zagreb, podružnica Karlovac, OIB 85821130368, Vitezovićeva 1, 47000 Karlovac</item>
      <item>Dalibor Lipošćak, OIB 14003164151, Miroslava Krleže 29, 47000 Karlovac</item>
      <item>Emica Generalović, OIB 36251220103, Tušilović 3E, 47241 Tušilović</item>
    </derivirana_varijabla>
  </DomainObject.Predmet.StrankaListFormatedWithAdressOIB>
  <DomainObject.Predmet.StrankaListNazivFormated>
    <izvorni_sadrzaj>
      <item>FINA regionalni centar Zagreb, podružnica Karlovac</item>
      <item>Dalibor Lipošćak</item>
      <item>Emica Generalović</item>
    </izvorni_sadrzaj>
    <derivirana_varijabla naziv="DomainObject.Predmet.StrankaListNazivFormated_1">
      <item>FINA regionalni centar Zagreb, podružnica Karlovac</item>
      <item>Dalibor Lipošćak</item>
      <item>Emica Generalović</item>
    </derivirana_varijabla>
  </DomainObject.Predmet.StrankaListNazivFormated>
  <DomainObject.Predmet.StrankaListNazivFormatedOIB>
    <izvorni_sadrzaj>
      <item>FINA regionalni centar Zagreb, podružnica Karlovac, OIB 85821130368</item>
      <item>Dalibor Lipošćak, OIB 14003164151</item>
      <item>Emica Generalović, OIB 36251220103</item>
    </izvorni_sadrzaj>
    <derivirana_varijabla naziv="DomainObject.Predmet.StrankaListNazivFormatedOIB_1">
      <item>FINA regionalni centar Zagreb, podružnica Karlovac, OIB 85821130368</item>
      <item>Dalibor Lipošćak, OIB 14003164151</item>
      <item>Emica Generalović, OIB 36251220103</item>
    </derivirana_varijabla>
  </DomainObject.Predmet.StrankaListNazivFormatedOIB>
  <DomainObject.Predmet.ProtuStrankaListFormated>
    <izvorni_sadrzaj>
      <item>LIPOŠĆAK d.o.o.</item>
    </izvorni_sadrzaj>
    <derivirana_varijabla naziv="DomainObject.Predmet.ProtuStrankaListFormated_1">
      <item>LIPOŠĆAK d.o.o.</item>
    </derivirana_varijabla>
  </DomainObject.Predmet.ProtuStrankaListFormated>
  <DomainObject.Predmet.ProtuStrankaListFormatedOIB>
    <izvorni_sadrzaj>
      <item>LIPOŠĆAK d.o.o., OIB 33977053337</item>
    </izvorni_sadrzaj>
    <derivirana_varijabla naziv="DomainObject.Predmet.ProtuStrankaListFormatedOIB_1">
      <item>LIPOŠĆAK d.o.o., OIB 33977053337</item>
    </derivirana_varijabla>
  </DomainObject.Predmet.ProtuStrankaListFormatedOIB>
  <DomainObject.Predmet.ProtuStrankaListFormatedWithAdress>
    <izvorni_sadrzaj>
      <item>LIPOŠĆAK d.o.o., Brezova Glava 18/B, 47000 Karlovac</item>
    </izvorni_sadrzaj>
    <derivirana_varijabla naziv="DomainObject.Predmet.ProtuStrankaListFormatedWithAdress_1">
      <item>LIPOŠĆAK d.o.o., Brezova Glava 18/B, 47000 Karlovac</item>
    </derivirana_varijabla>
  </DomainObject.Predmet.ProtuStrankaListFormatedWithAdress>
  <DomainObject.Predmet.ProtuStrankaListFormatedWithAdressOIB>
    <izvorni_sadrzaj>
      <item>LIPOŠĆAK d.o.o., OIB 33977053337, Brezova Glava 18/B, 47000 Karlovac</item>
    </izvorni_sadrzaj>
    <derivirana_varijabla naziv="DomainObject.Predmet.ProtuStrankaListFormatedWithAdressOIB_1">
      <item>LIPOŠĆAK d.o.o., OIB 33977053337, Brezova Glava 18/B, 47000 Karlovac</item>
    </derivirana_varijabla>
  </DomainObject.Predmet.ProtuStrankaListFormatedWithAdressOIB>
  <DomainObject.Predmet.ProtuStrankaListNazivFormated>
    <izvorni_sadrzaj>
      <item>LIPOŠĆAK d.o.o.</item>
    </izvorni_sadrzaj>
    <derivirana_varijabla naziv="DomainObject.Predmet.ProtuStrankaListNazivFormated_1">
      <item>LIPOŠĆAK d.o.o.</item>
    </derivirana_varijabla>
  </DomainObject.Predmet.ProtuStrankaListNazivFormated>
  <DomainObject.Predmet.ProtuStrankaListNazivFormatedOIB>
    <izvorni_sadrzaj>
      <item>LIPOŠĆAK d.o.o., OIB 33977053337</item>
    </izvorni_sadrzaj>
    <derivirana_varijabla naziv="DomainObject.Predmet.ProtuStrankaListNazivFormatedOIB_1">
      <item>LIPOŠĆAK d.o.o., OIB 33977053337</item>
    </derivirana_varijabla>
  </DomainObject.Predmet.ProtuStrankaListNazivFormatedOIB>
  <DomainObject.Predmet.OstaliListFormated>
    <izvorni_sadrzaj>
      <item>Dalibor Lipošćak</item>
      <item>Emica Generalović</item>
    </izvorni_sadrzaj>
    <derivirana_varijabla naziv="DomainObject.Predmet.OstaliListFormated_1">
      <item>Dalibor Lipošćak</item>
      <item>Emica Generalović</item>
    </derivirana_varijabla>
  </DomainObject.Predmet.OstaliListFormated>
  <DomainObject.Predmet.OstaliListFormatedOIB>
    <izvorni_sadrzaj>
      <item>Dalibor Lipošćak, OIB 14003164151</item>
      <item>Emica Generalović, OIB 36251220103</item>
    </izvorni_sadrzaj>
    <derivirana_varijabla naziv="DomainObject.Predmet.OstaliListFormatedOIB_1">
      <item>Dalibor Lipošćak, OIB 14003164151</item>
      <item>Emica Generalović, OIB 36251220103</item>
    </derivirana_varijabla>
  </DomainObject.Predmet.OstaliListFormatedOIB>
  <DomainObject.Predmet.OstaliListFormatedWithAdress>
    <izvorni_sadrzaj>
      <item>Dalibor Lipošćak, Miroslava Krleže 29, 47000 Karlovac</item>
      <item>Emica Generalović, Brezova Glava 18b, 47242 Brezova Glava</item>
    </izvorni_sadrzaj>
    <derivirana_varijabla naziv="DomainObject.Predmet.OstaliListFormatedWithAdress_1">
      <item>Dalibor Lipošćak, Miroslava Krleže 29, 47000 Karlovac</item>
      <item>Emica Generalović, Brezova Glava 18b, 47242 Brezova Glava</item>
    </derivirana_varijabla>
  </DomainObject.Predmet.OstaliListFormatedWithAdress>
  <DomainObject.Predmet.OstaliListFormatedWithAdressOIB>
    <izvorni_sadrzaj>
      <item>Dalibor Lipošćak, OIB 14003164151, Miroslava Krleže 29, 47000 Karlovac</item>
      <item>Emica Generalović, OIB 36251220103, Brezova Glava 18b, 47242 Brezova Glava</item>
    </izvorni_sadrzaj>
    <derivirana_varijabla naziv="DomainObject.Predmet.OstaliListFormatedWithAdressOIB_1">
      <item>Dalibor Lipošćak, OIB 14003164151, Miroslava Krleže 29, 47000 Karlovac</item>
      <item>Emica Generalović, OIB 36251220103, Brezova Glava 18b, 47242 Brezova Glava</item>
    </derivirana_varijabla>
  </DomainObject.Predmet.OstaliListFormatedWithAdressOIB>
  <DomainObject.Predmet.OstaliListNazivFormated>
    <izvorni_sadrzaj>
      <item>Dalibor Lipošćak</item>
      <item>Emica Generalović</item>
    </izvorni_sadrzaj>
    <derivirana_varijabla naziv="DomainObject.Predmet.OstaliListNazivFormated_1">
      <item>Dalibor Lipošćak</item>
      <item>Emica Generalović</item>
    </derivirana_varijabla>
  </DomainObject.Predmet.OstaliListNazivFormated>
  <DomainObject.Predmet.OstaliListNazivFormatedOIB>
    <izvorni_sadrzaj>
      <item>Dalibor Lipošćak, OIB 14003164151</item>
      <item>Emica Generalović, OIB 36251220103</item>
    </izvorni_sadrzaj>
    <derivirana_varijabla naziv="DomainObject.Predmet.OstaliListNazivFormatedOIB_1">
      <item>Dalibor Lipošćak, OIB 14003164151</item>
      <item>Emica Generalović, OIB 36251220103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LIPOŠĆAK d.o.o.</izvorni_sadrzaj>
    <derivirana_varijabla naziv="DomainObject.Predmet.ProtustrankaIDrugi_1">LIPOŠĆAK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LIPOŠĆAK d.o.o., OIB 33977053337, Brezova Glava 18/B, 47000 Karlovac</izvorni_sadrzaj>
    <derivirana_varijabla naziv="DomainObject.Predmet.ProtustrankaIDrugiAdressOIB_1">LIPOŠĆAK d.o.o., OIB 33977053337, Brezova Glava 18/B,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LIPOŠĆAK d.o.o.</item>
      <item>Dalibor Lipošćak</item>
      <item>Emica Generalović</item>
      <item>Dalibor Lipošćak</item>
      <item>Emica Generalović</item>
    </izvorni_sadrzaj>
    <derivirana_varijabla naziv="DomainObject.Predmet.SudioniciListNaziv_1">
      <item>FINA regionalni centar Zagreb, podružnica Karlovac</item>
      <item>LIPOŠĆAK d.o.o.</item>
      <item>Dalibor Lipošćak</item>
      <item>Emica Generalović</item>
      <item>Dalibor Lipošćak</item>
      <item>Emica Generalović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izvorni_sadrzaj>
    <derivirana_varijabla naziv="DomainObject.Predmet.SudioniciListAdressOIB_1">
      <item>FINA regionalni centar Zagreb, podružnica Karlovac, OIB 85821130368, Vitezovićeva 1,47000 Karlovac</item>
      <item>LIPOŠĆAK d.o.o., OIB 33977053337, Brezova Glava 18/B,47000 Karlovac</item>
      <item>Dalibor Lipošćak, OIB 14003164151, Miroslava Krleže 29,47000 Karlovac</item>
      <item>Emica Generalović, OIB 36251220103, Brezova Glava 18b,47242 Brezova Glava</item>
      <item>Dalibor Lipošćak, OIB 14003164151, Miroslava Krleže 29,47000 Karlovac</item>
      <item>Emica Generalović, OIB 36251220103, Tušilović 3E,47241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33977053337</item>
      <item>, OIB 14003164151</item>
      <item>, OIB 36251220103</item>
      <item>, OIB 14003164151</item>
      <item>, OIB 36251220103</item>
    </izvorni_sadrzaj>
    <derivirana_varijabla naziv="DomainObject.Predmet.SudioniciListNazivOIB_1">
      <item>, OIB 85821130368</item>
      <item>, OIB 33977053337</item>
      <item>, OIB 14003164151</item>
      <item>, OIB 36251220103</item>
      <item>, OIB 14003164151</item>
      <item>, OIB 36251220103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4C221-D45B-4B30-8C01-5FAE1A128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4090</properties:Characters>
  <properties:Lines>86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2018-10-02T10:52:00Z</dcterms:created>
  <dc:creator>gzubak</dc:creator>
  <cp:lastModifiedBy>Mirjana Gašparić</cp:lastModifiedBy>
  <cp:lastPrinted>2018-10-02T10:56:00Z</cp:lastPrinted>
  <dcterms:modified xmlns:xsi="http://www.w3.org/2001/XMLSchema-instance" xsi:type="dcterms:W3CDTF">2018-10-02T10:57:00Z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(St-980-2018-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