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5372" w14:paraId="dbe5372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BE4E03">
        <w:rPr>
          <w:rStyle w:val="Naglaeno"/>
          <w:b w:val="false"/>
        </w:rPr>
        <w:t xml:space="preserve">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</w:t>
      </w:r>
      <w:r w:rsidR="00BE4E03">
        <w:t xml:space="preserve"> </w:t>
      </w:r>
      <w:r w:rsidR="00A8162D" w:rsidRPr="00047B69">
        <w:t xml:space="preserve">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/>
    <w:p w:rsidRDefault="008F29C3" w:rsidP="00A8600C" w:rsidR="008F29C3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8F29C3" w:rsidP="003D6AB3" w:rsidR="008F29C3" w:rsidRPr="00507655">
      <w:pPr>
        <w:jc w:val="both"/>
      </w:pPr>
    </w:p>
    <w:p w:rsidRDefault="00507655" w:rsidP="00507655" w:rsidR="00507655" w:rsidRPr="00507655">
      <w:pPr>
        <w:pStyle w:val="Tijeloteksta"/>
        <w:ind w:firstLine="708"/>
        <w:rPr>
          <w:sz w:val="24"/>
        </w:rPr>
      </w:pPr>
      <w:r w:rsidRPr="00507655">
        <w:rPr>
          <w:sz w:val="24"/>
        </w:rPr>
        <w:t>Trgovački sud u Osijeku, po stečajnom sucu mr. sc. Borisu Vukoviću</w:t>
      </w:r>
      <w:r w:rsidRPr="00507655">
        <w:rPr>
          <w:color w:val="000000"/>
          <w:sz w:val="24"/>
        </w:rPr>
        <w:t xml:space="preserve">, </w:t>
      </w:r>
      <w:r w:rsidRPr="00507655">
        <w:rPr>
          <w:sz w:val="24"/>
        </w:rPr>
        <w:t xml:space="preserve">u stečajnom postupku nad dužnikom </w:t>
      </w:r>
      <w:r w:rsidRPr="00FD79A8">
        <w:rPr>
          <w:b/>
          <w:sz w:val="24"/>
        </w:rPr>
        <w:t>AGRO-USLUGA d.o.o. u stečaju, Osijek, Vukovarska 10/1, MBS: 030095172, OIB: 71928068941</w:t>
      </w:r>
      <w:r w:rsidRPr="00507655">
        <w:rPr>
          <w:sz w:val="24"/>
        </w:rPr>
        <w:t xml:space="preserve">, dana </w:t>
      </w:r>
      <w:r w:rsidR="00CC79F8">
        <w:rPr>
          <w:sz w:val="24"/>
        </w:rPr>
        <w:t>8</w:t>
      </w:r>
      <w:r>
        <w:rPr>
          <w:sz w:val="24"/>
        </w:rPr>
        <w:t xml:space="preserve">. prosinca 2017. 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1A098E" w:rsidP="001A098E" w:rsidR="001A098E" w:rsidRPr="00711F1C">
      <w:pPr>
        <w:jc w:val="center"/>
      </w:pPr>
      <w:r>
        <w:t>z a k l j u č</w:t>
      </w:r>
      <w:r w:rsidRPr="00711F1C">
        <w:t xml:space="preserve"> i o</w:t>
      </w:r>
      <w:r w:rsidR="00B47E04">
        <w:t xml:space="preserve"> </w:t>
      </w:r>
      <w:r w:rsidRPr="00711F1C">
        <w:t xml:space="preserve"> </w:t>
      </w:r>
      <w:r>
        <w:t xml:space="preserve"> </w:t>
      </w:r>
      <w:r w:rsidRPr="00711F1C">
        <w:t xml:space="preserve"> j e</w:t>
      </w:r>
    </w:p>
    <w:p w:rsidRDefault="001A098E" w:rsidP="001A098E" w:rsidR="001A098E" w:rsidRPr="00711F1C">
      <w:pPr>
        <w:jc w:val="center"/>
      </w:pPr>
    </w:p>
    <w:p w:rsidRDefault="001A098E" w:rsidP="001A098E" w:rsidR="001A098E" w:rsidRPr="00711F1C">
      <w:pPr>
        <w:jc w:val="center"/>
      </w:pPr>
    </w:p>
    <w:p w:rsidRDefault="001A098E" w:rsidP="001A098E" w:rsidR="001A098E" w:rsidRPr="00FF1330">
      <w:pPr>
        <w:pStyle w:val="Odlomakpopisa"/>
        <w:numPr>
          <w:ilvl w:val="0"/>
          <w:numId w:val="14"/>
        </w:numPr>
        <w:ind w:firstLine="0" w:left="142"/>
        <w:contextualSpacing w:val="false"/>
        <w:jc w:val="both"/>
      </w:pPr>
      <w:r>
        <w:t>U</w:t>
      </w:r>
      <w:r w:rsidRPr="00FF1330">
        <w:t xml:space="preserve"> stečajnom postupku, uz odgovarajuću primjenu </w:t>
      </w:r>
      <w:r>
        <w:t>pravila ovršnoga postupka o ovrsi na nekretnini,</w:t>
      </w:r>
      <w:r w:rsidRPr="00FF1330">
        <w:t xml:space="preserve"> </w:t>
      </w:r>
      <w:r>
        <w:t>prodaju se nekretnine</w:t>
      </w:r>
      <w:r w:rsidRPr="00FF1330">
        <w:t xml:space="preserve"> stečajnog dužnika </w:t>
      </w:r>
      <w:r w:rsidR="00FD79A8" w:rsidRPr="00FD79A8">
        <w:t>AGRO-USLUGA d.o.o. u stečaju, Osijek, Vukovarska 10/1, MBS: 030095172, OIB: 71928068941</w:t>
      </w:r>
      <w:r>
        <w:t xml:space="preserve"> </w:t>
      </w:r>
      <w:r w:rsidRPr="00FF1330">
        <w:t>i to:</w:t>
      </w:r>
    </w:p>
    <w:p w:rsidRDefault="001A098E" w:rsidP="001A098E" w:rsidR="001A098E" w:rsidRPr="00FF1330">
      <w:pPr>
        <w:pStyle w:val="Odlomakpopisa"/>
        <w:jc w:val="both"/>
      </w:pPr>
    </w:p>
    <w:p w:rsidRDefault="00FD79A8" w:rsidP="00FD79A8" w:rsidR="00FD79A8" w:rsidRPr="00FD79A8">
      <w:pPr>
        <w:ind w:left="705"/>
        <w:jc w:val="both"/>
        <w:rPr>
          <w:bCs/>
        </w:rPr>
      </w:pPr>
      <w:r w:rsidRPr="00FD79A8">
        <w:rPr>
          <w:bCs/>
        </w:rPr>
        <w:t>-</w:t>
      </w:r>
      <w:r>
        <w:t xml:space="preserve"> kč.br. 54 u naravi voćnjak  </w:t>
      </w:r>
      <w:proofErr w:type="spellStart"/>
      <w:r>
        <w:t>Mijatovci</w:t>
      </w:r>
      <w:proofErr w:type="spellEnd"/>
      <w:r>
        <w:t xml:space="preserve"> površine 16611 m² </w:t>
      </w:r>
      <w:r w:rsidRPr="00FD79A8">
        <w:rPr>
          <w:bCs/>
        </w:rPr>
        <w:t xml:space="preserve">upisana </w:t>
      </w:r>
      <w:r>
        <w:t xml:space="preserve">u zk.ul.br. 250 k.o. </w:t>
      </w:r>
      <w:proofErr w:type="spellStart"/>
      <w:r>
        <w:t>Kršinci</w:t>
      </w:r>
      <w:proofErr w:type="spellEnd"/>
      <w:r w:rsidRPr="00FD79A8">
        <w:rPr>
          <w:bCs/>
        </w:rPr>
        <w:t xml:space="preserve">, upisana u zemljišnu knjigu Općinskog suda u Osijeku, zemljišnoknjižni odjel Našice. </w:t>
      </w:r>
    </w:p>
    <w:p w:rsidRDefault="00FD79A8" w:rsidP="00FD79A8" w:rsidR="00FD79A8">
      <w:pPr>
        <w:pStyle w:val="Tijeloteksta"/>
        <w:ind w:firstLine="3" w:left="705"/>
        <w:rPr>
          <w:sz w:val="24"/>
        </w:rPr>
      </w:pPr>
      <w:r>
        <w:rPr>
          <w:sz w:val="24"/>
        </w:rPr>
        <w:t xml:space="preserve">Na navedenoj nekretnini upisano je pravo zaloga u korist H-ABDUCO d.o.o., OIB: 13667298928, Zagreb, Slavonska avenija 6A, </w:t>
      </w:r>
    </w:p>
    <w:p w:rsidRDefault="001A098E" w:rsidP="00FD79A8" w:rsidR="001A098E" w:rsidRPr="00FF1330">
      <w:pPr>
        <w:jc w:val="both"/>
      </w:pPr>
    </w:p>
    <w:p w:rsidRDefault="00FD79A8" w:rsidP="00FD79A8" w:rsidR="00FD79A8">
      <w:pPr>
        <w:pStyle w:val="Tijeloteksta"/>
        <w:ind w:left="705"/>
        <w:rPr>
          <w:sz w:val="24"/>
        </w:rPr>
      </w:pPr>
      <w:r>
        <w:rPr>
          <w:sz w:val="24"/>
        </w:rPr>
        <w:t xml:space="preserve">- kč.br. 55/1 u naravi voćnjak </w:t>
      </w:r>
      <w:proofErr w:type="spellStart"/>
      <w:r>
        <w:rPr>
          <w:sz w:val="24"/>
        </w:rPr>
        <w:t>Mijatovci</w:t>
      </w:r>
      <w:proofErr w:type="spellEnd"/>
      <w:r>
        <w:rPr>
          <w:sz w:val="24"/>
        </w:rPr>
        <w:t xml:space="preserve"> površine 12520 m² upisana u zk.ul.br. 255 k.o. </w:t>
      </w:r>
      <w:proofErr w:type="spellStart"/>
      <w:r>
        <w:rPr>
          <w:sz w:val="24"/>
        </w:rPr>
        <w:t>Kršinci</w:t>
      </w:r>
      <w:proofErr w:type="spellEnd"/>
      <w:r>
        <w:rPr>
          <w:sz w:val="24"/>
        </w:rPr>
        <w:t xml:space="preserve"> upisana u zemljišnu knjigu Općinskog suda u Osijeku, zemljišnoknjižni odjel Našice.</w:t>
      </w:r>
    </w:p>
    <w:p w:rsidRDefault="00FD79A8" w:rsidP="00BD2EE7" w:rsidR="001A098E" w:rsidRPr="00BD2EE7">
      <w:pPr>
        <w:pStyle w:val="Tijeloteksta"/>
        <w:ind w:left="705"/>
        <w:rPr>
          <w:rStyle w:val="Naglaeno"/>
          <w:b w:val="false"/>
          <w:bCs w:val="false"/>
          <w:sz w:val="24"/>
        </w:rPr>
      </w:pPr>
      <w:r>
        <w:rPr>
          <w:sz w:val="24"/>
        </w:rPr>
        <w:t xml:space="preserve">Na navedenoj nekretnini upisano je pravo zaloga u korist AGENCIJA D.O.O. ZA PRIVREMENO ZAPOŠLJAVANJE, OIB: 71928068941, </w:t>
      </w:r>
      <w:r>
        <w:t>Osijek, Vukovarska 10/I,</w:t>
      </w:r>
      <w:r>
        <w:rPr>
          <w:sz w:val="24"/>
        </w:rPr>
        <w:t xml:space="preserve"> i pravo zaloga u korist REPUBLIKA HRVATSKA – MINISTARSTVO FINANCIJA, OIB: 18683136487.</w:t>
      </w:r>
    </w:p>
    <w:p w:rsidRDefault="001A098E" w:rsidP="001A098E" w:rsidR="001A098E" w:rsidRPr="00FF1330">
      <w:pPr>
        <w:pStyle w:val="Odlomakpopisa"/>
        <w:ind w:left="1080"/>
        <w:jc w:val="both"/>
        <w:rPr>
          <w:rStyle w:val="Naglaeno"/>
          <w:b w:val="false"/>
        </w:rPr>
      </w:pPr>
    </w:p>
    <w:p w:rsidRDefault="001A098E" w:rsidP="001A098E" w:rsidR="001A098E">
      <w:pPr>
        <w:pStyle w:val="Odlomakpopisa"/>
        <w:numPr>
          <w:ilvl w:val="0"/>
          <w:numId w:val="14"/>
        </w:numPr>
        <w:ind w:firstLine="0" w:left="142"/>
        <w:jc w:val="both"/>
        <w:rPr>
          <w:rStyle w:val="Naglaeno"/>
          <w:b w:val="false"/>
        </w:rPr>
      </w:pPr>
      <w:r>
        <w:rPr>
          <w:rStyle w:val="Naglaeno"/>
          <w:b w:val="false"/>
        </w:rPr>
        <w:t>Utvrđuje se vrijednost nekretnina iz točke I. ovoga zaključka i to:</w:t>
      </w:r>
    </w:p>
    <w:p w:rsidRDefault="001A098E" w:rsidP="001A098E" w:rsidR="001A098E">
      <w:pPr>
        <w:pStyle w:val="Odlomakpopisa"/>
        <w:numPr>
          <w:ilvl w:val="0"/>
          <w:numId w:val="15"/>
        </w:numPr>
        <w:jc w:val="both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kč</w:t>
      </w:r>
      <w:proofErr w:type="spellEnd"/>
      <w:r>
        <w:rPr>
          <w:rStyle w:val="Naglaeno"/>
          <w:b w:val="false"/>
        </w:rPr>
        <w:t>. br</w:t>
      </w:r>
      <w:r w:rsidR="0037622E">
        <w:rPr>
          <w:rStyle w:val="Naglaeno"/>
          <w:b w:val="false"/>
        </w:rPr>
        <w:t xml:space="preserve">. </w:t>
      </w:r>
      <w:r w:rsidR="0037622E">
        <w:t xml:space="preserve">54 u naravi voćnjak  </w:t>
      </w:r>
      <w:proofErr w:type="spellStart"/>
      <w:r w:rsidR="0037622E">
        <w:t>Mijatovci</w:t>
      </w:r>
      <w:proofErr w:type="spellEnd"/>
      <w:r w:rsidR="0037622E">
        <w:t xml:space="preserve"> površine 16611 m² </w:t>
      </w:r>
      <w:r w:rsidR="0037622E" w:rsidRPr="00FD79A8">
        <w:rPr>
          <w:bCs/>
        </w:rPr>
        <w:t xml:space="preserve">upisana </w:t>
      </w:r>
      <w:r w:rsidR="0037622E">
        <w:t xml:space="preserve">u zk.ul.br. 250 k.o. </w:t>
      </w:r>
      <w:proofErr w:type="spellStart"/>
      <w:r w:rsidR="0037622E">
        <w:t>Kršinci</w:t>
      </w:r>
      <w:proofErr w:type="spellEnd"/>
      <w:r w:rsidR="0037622E" w:rsidRPr="00FD79A8">
        <w:rPr>
          <w:bCs/>
        </w:rPr>
        <w:t>, upisana u zemljišnu knjigu Općinskog suda u Osijeku, zemljišnoknjižni odjel Našice</w:t>
      </w:r>
      <w:r>
        <w:rPr>
          <w:rStyle w:val="Naglaeno"/>
          <w:b w:val="false"/>
        </w:rPr>
        <w:t xml:space="preserve"> u iznosu od 167.710,84 kn i </w:t>
      </w:r>
    </w:p>
    <w:p w:rsidRDefault="001A098E" w:rsidP="001A098E" w:rsidR="001A098E" w:rsidRPr="00FF1330">
      <w:pPr>
        <w:pStyle w:val="Odlomakpopisa"/>
        <w:numPr>
          <w:ilvl w:val="0"/>
          <w:numId w:val="15"/>
        </w:numPr>
        <w:jc w:val="both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kč</w:t>
      </w:r>
      <w:proofErr w:type="spellEnd"/>
      <w:r>
        <w:rPr>
          <w:rStyle w:val="Naglaeno"/>
          <w:b w:val="false"/>
        </w:rPr>
        <w:t xml:space="preserve">. br. </w:t>
      </w:r>
      <w:r w:rsidR="0037622E">
        <w:t xml:space="preserve">55/1 u naravi voćnjak </w:t>
      </w:r>
      <w:proofErr w:type="spellStart"/>
      <w:r w:rsidR="0037622E">
        <w:t>Mijatovci</w:t>
      </w:r>
      <w:proofErr w:type="spellEnd"/>
      <w:r w:rsidR="0037622E">
        <w:t xml:space="preserve"> površine 12520 m² upisana u zk.ul.br. 255 k.o. </w:t>
      </w:r>
      <w:proofErr w:type="spellStart"/>
      <w:r w:rsidR="0037622E">
        <w:t>Kršinci</w:t>
      </w:r>
      <w:proofErr w:type="spellEnd"/>
      <w:r w:rsidR="0037622E">
        <w:t xml:space="preserve"> upisana u zemljišnu knjigu Općinskog suda u Osijeku, zemljišnoknjižni odjel Našice</w:t>
      </w:r>
      <w:r w:rsidR="0037622E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u iznosu od 126.540,20 kn</w:t>
      </w:r>
      <w:r w:rsidR="0037622E">
        <w:rPr>
          <w:rStyle w:val="Naglaeno"/>
          <w:b w:val="false"/>
        </w:rPr>
        <w:t>.</w:t>
      </w:r>
    </w:p>
    <w:p w:rsidRDefault="001A098E" w:rsidP="001A098E" w:rsidR="001A098E" w:rsidRPr="00FF1330">
      <w:pPr>
        <w:pStyle w:val="Odlomakpopisa"/>
        <w:ind w:left="142"/>
        <w:jc w:val="both"/>
        <w:rPr>
          <w:rStyle w:val="Naglaeno"/>
          <w:b w:val="false"/>
        </w:rPr>
      </w:pPr>
    </w:p>
    <w:p w:rsidRDefault="001A098E" w:rsidP="001A098E" w:rsidR="001A098E" w:rsidRPr="00FF1330">
      <w:pPr>
        <w:pStyle w:val="Odlomakpopisa"/>
        <w:ind w:left="142"/>
        <w:jc w:val="both"/>
        <w:rPr>
          <w:rStyle w:val="Naglaeno"/>
          <w:b w:val="false"/>
        </w:rPr>
      </w:pPr>
    </w:p>
    <w:p w:rsidRDefault="001A098E" w:rsidP="001A098E" w:rsidR="001A098E" w:rsidRPr="00FF1330">
      <w:pPr>
        <w:pStyle w:val="Odlomakpopisa"/>
        <w:ind w:left="142"/>
        <w:jc w:val="both"/>
        <w:rPr>
          <w:rStyle w:val="Naglaeno"/>
          <w:b w:val="false"/>
        </w:rPr>
      </w:pPr>
    </w:p>
    <w:p w:rsidRDefault="001A098E" w:rsidP="001A098E" w:rsidR="001A098E">
      <w:pPr>
        <w:pStyle w:val="Odlomakpopisa"/>
        <w:numPr>
          <w:ilvl w:val="0"/>
          <w:numId w:val="14"/>
        </w:numPr>
        <w:ind w:firstLine="0" w:left="142"/>
        <w:jc w:val="both"/>
        <w:rPr>
          <w:rStyle w:val="Naglaeno"/>
          <w:b w:val="false"/>
        </w:rPr>
      </w:pPr>
      <w:r>
        <w:rPr>
          <w:rStyle w:val="Naglaeno"/>
          <w:b w:val="false"/>
        </w:rPr>
        <w:t>NAČIN PRODAJE:</w:t>
      </w:r>
    </w:p>
    <w:p w:rsidRDefault="001A098E" w:rsidP="001A098E" w:rsidR="001A098E">
      <w:pPr>
        <w:pStyle w:val="Odlomakpopisa"/>
        <w:ind w:left="142"/>
        <w:jc w:val="both"/>
        <w:rPr>
          <w:rStyle w:val="Naglaeno"/>
          <w:b w:val="false"/>
        </w:rPr>
      </w:pPr>
    </w:p>
    <w:p w:rsidRDefault="001A098E" w:rsidP="001A098E" w:rsidR="001A098E" w:rsidRPr="00FF1330">
      <w:pPr>
        <w:pStyle w:val="Odlomakpopisa"/>
        <w:ind w:firstLine="578" w:left="142"/>
        <w:jc w:val="both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nekretnina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,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 xml:space="preserve">. </w:t>
      </w:r>
    </w:p>
    <w:p w:rsidRDefault="001A098E" w:rsidP="001A098E" w:rsidR="001A098E" w:rsidRPr="00FF1330">
      <w:pPr>
        <w:pStyle w:val="Odlomakpopisa"/>
        <w:jc w:val="both"/>
        <w:rPr>
          <w:rStyle w:val="Naglaeno"/>
          <w:b w:val="false"/>
        </w:rPr>
      </w:pPr>
    </w:p>
    <w:p w:rsidRDefault="001A098E" w:rsidP="001A098E" w:rsidR="001A098E" w:rsidRPr="00FF1330">
      <w:pPr>
        <w:pStyle w:val="Odlomakpopisa"/>
        <w:numPr>
          <w:ilvl w:val="0"/>
          <w:numId w:val="14"/>
        </w:numPr>
        <w:ind w:firstLine="0" w:left="142"/>
        <w:jc w:val="both"/>
      </w:pPr>
      <w:r w:rsidRPr="00FF1330">
        <w:t>UVJETI PRODAJE:</w:t>
      </w:r>
    </w:p>
    <w:p w:rsidRDefault="001A098E" w:rsidP="001A098E" w:rsidR="001A098E" w:rsidRPr="00FF1330">
      <w:pPr>
        <w:pStyle w:val="Odlomakpopisa"/>
        <w:ind w:left="0"/>
        <w:jc w:val="both"/>
      </w:pPr>
    </w:p>
    <w:p w:rsidRDefault="001A098E" w:rsidP="001A098E" w:rsidR="001A098E" w:rsidRPr="00FF1330">
      <w:pPr>
        <w:pStyle w:val="Odlomakpopisa"/>
        <w:numPr>
          <w:ilvl w:val="0"/>
          <w:numId w:val="16"/>
        </w:numPr>
        <w:ind w:firstLine="0"/>
        <w:jc w:val="both"/>
      </w:pPr>
      <w:r>
        <w:t xml:space="preserve">Nekretnina upisana kao </w:t>
      </w:r>
      <w:proofErr w:type="spellStart"/>
      <w:r>
        <w:t>kč</w:t>
      </w:r>
      <w:proofErr w:type="spellEnd"/>
      <w:r>
        <w:t>. br</w:t>
      </w:r>
      <w:r w:rsidR="00B47E04">
        <w:t xml:space="preserve">. 54 u naravi voćnjak  </w:t>
      </w:r>
      <w:proofErr w:type="spellStart"/>
      <w:r w:rsidR="00B47E04">
        <w:t>Mijatovci</w:t>
      </w:r>
      <w:proofErr w:type="spellEnd"/>
      <w:r w:rsidR="00B47E04">
        <w:t xml:space="preserve"> površine 16611 m² </w:t>
      </w:r>
      <w:r w:rsidR="00B47E04">
        <w:rPr>
          <w:bCs/>
        </w:rPr>
        <w:t xml:space="preserve">upisana </w:t>
      </w:r>
      <w:r w:rsidR="00B47E04">
        <w:t xml:space="preserve">u zk.ul.br. 250 k.o. </w:t>
      </w:r>
      <w:proofErr w:type="spellStart"/>
      <w:r w:rsidR="00B47E04">
        <w:t>Kršinci</w:t>
      </w:r>
      <w:proofErr w:type="spellEnd"/>
      <w:r w:rsidR="00B47E04">
        <w:rPr>
          <w:bCs/>
        </w:rPr>
        <w:t>, upisana u zemljišnu knjigu Općinskog suda u Osijeku, zemljišnoknjižni odjel Našice</w:t>
      </w:r>
      <w:r w:rsidRPr="00FF1330">
        <w:t xml:space="preserve"> </w:t>
      </w:r>
      <w:r>
        <w:t>se ne može</w:t>
      </w:r>
      <w:r w:rsidRPr="00FF1330">
        <w:t xml:space="preserve"> prodati:</w:t>
      </w:r>
      <w:r w:rsidR="00B47E04">
        <w:t xml:space="preserve"> </w:t>
      </w:r>
    </w:p>
    <w:p w:rsidRDefault="001A098E" w:rsidP="00B47E04" w:rsidR="001A098E" w:rsidRPr="00FF1330">
      <w:pPr>
        <w:pStyle w:val="Odlomakpopisa"/>
        <w:numPr>
          <w:ilvl w:val="0"/>
          <w:numId w:val="13"/>
        </w:numPr>
        <w:jc w:val="both"/>
      </w:pPr>
      <w:r w:rsidRPr="00FF1330">
        <w:t>na prvoj dražbi ispod</w:t>
      </w:r>
      <w:r>
        <w:t xml:space="preserve"> 125.783,13 kn odnosno</w:t>
      </w:r>
      <w:r w:rsidRPr="00FF1330">
        <w:t xml:space="preserve"> ¾ </w:t>
      </w:r>
      <w:r>
        <w:t>utvrđene vrijednosti nekretnine</w:t>
      </w:r>
      <w:r w:rsidRPr="00FF1330">
        <w:t>;</w:t>
      </w:r>
    </w:p>
    <w:p w:rsidRDefault="001A098E" w:rsidP="00B47E04" w:rsidR="001A098E">
      <w:pPr>
        <w:pStyle w:val="Odlomakpopisa"/>
        <w:numPr>
          <w:ilvl w:val="0"/>
          <w:numId w:val="13"/>
        </w:numPr>
        <w:jc w:val="both"/>
      </w:pPr>
      <w:r w:rsidRPr="00807CAE">
        <w:t>na drugoj dražbi ispod</w:t>
      </w:r>
      <w:r>
        <w:t xml:space="preserve"> 83.855,42</w:t>
      </w:r>
      <w:r w:rsidRPr="00807CAE">
        <w:t xml:space="preserve"> kn odnosno ½ utvrđene vrijednosti nekretnine </w:t>
      </w:r>
      <w:r>
        <w:t>;</w:t>
      </w:r>
    </w:p>
    <w:p w:rsidRDefault="001A098E" w:rsidP="00B47E04" w:rsidR="001A098E" w:rsidRPr="00807CAE">
      <w:pPr>
        <w:pStyle w:val="Odlomakpopisa"/>
        <w:numPr>
          <w:ilvl w:val="0"/>
          <w:numId w:val="13"/>
        </w:numPr>
        <w:jc w:val="both"/>
      </w:pPr>
      <w:r w:rsidRPr="00807CAE">
        <w:t>na trećoj dražbi ispod</w:t>
      </w:r>
      <w:r>
        <w:t xml:space="preserve"> 41.927,71</w:t>
      </w:r>
      <w:r w:rsidRPr="00807CAE">
        <w:t xml:space="preserve"> kn odnosno ¼</w:t>
      </w:r>
      <w:r>
        <w:t xml:space="preserve"> utvrđene vrijednosti nekretnine. </w:t>
      </w:r>
      <w:r w:rsidR="00B47E04">
        <w:t xml:space="preserve">  </w:t>
      </w:r>
    </w:p>
    <w:p w:rsidRDefault="00B47E04" w:rsidP="001A098E" w:rsidR="001A098E">
      <w:pPr>
        <w:pStyle w:val="Odlomakpopisa"/>
        <w:jc w:val="both"/>
      </w:pPr>
      <w:r>
        <w:t xml:space="preserve"> </w:t>
      </w:r>
    </w:p>
    <w:p w:rsidRDefault="001A098E" w:rsidP="001B78C1" w:rsidR="001A098E" w:rsidRPr="00FF1330">
      <w:pPr>
        <w:pStyle w:val="Odlomakpopisa"/>
        <w:numPr>
          <w:ilvl w:val="0"/>
          <w:numId w:val="16"/>
        </w:numPr>
        <w:ind w:hanging="11"/>
        <w:jc w:val="both"/>
      </w:pPr>
      <w:r>
        <w:t xml:space="preserve">Nekretnina upisana kao </w:t>
      </w:r>
      <w:proofErr w:type="spellStart"/>
      <w:r>
        <w:t>kč</w:t>
      </w:r>
      <w:proofErr w:type="spellEnd"/>
      <w:r>
        <w:t>. br</w:t>
      </w:r>
      <w:r w:rsidR="001B78C1">
        <w:t xml:space="preserve">. </w:t>
      </w:r>
      <w:r w:rsidR="001B78C1" w:rsidRPr="001B78C1">
        <w:t xml:space="preserve">55/1 u naravi voćnjak </w:t>
      </w:r>
      <w:proofErr w:type="spellStart"/>
      <w:r w:rsidR="001B78C1" w:rsidRPr="001B78C1">
        <w:t>Mijatovci</w:t>
      </w:r>
      <w:proofErr w:type="spellEnd"/>
      <w:r w:rsidR="001B78C1" w:rsidRPr="001B78C1">
        <w:t xml:space="preserve"> površine 12520 m² upisana u zk.ul.br. 255 k.o. </w:t>
      </w:r>
      <w:proofErr w:type="spellStart"/>
      <w:r w:rsidR="001B78C1" w:rsidRPr="001B78C1">
        <w:t>Kršinci</w:t>
      </w:r>
      <w:proofErr w:type="spellEnd"/>
      <w:r w:rsidR="001B78C1" w:rsidRPr="001B78C1">
        <w:t xml:space="preserve"> upisana u zemljišnu knjigu Općinskog suda u Osijeku, zemljišnoknjižni odjel Našice</w:t>
      </w:r>
      <w:r w:rsidRPr="00FF1330">
        <w:t xml:space="preserve"> </w:t>
      </w:r>
      <w:r>
        <w:t>se ne može</w:t>
      </w:r>
      <w:r w:rsidRPr="00FF1330">
        <w:t xml:space="preserve"> prodati:</w:t>
      </w:r>
    </w:p>
    <w:p w:rsidRDefault="001A098E" w:rsidP="001B78C1" w:rsidR="001A098E" w:rsidRPr="00FF1330">
      <w:pPr>
        <w:pStyle w:val="Odlomakpopisa"/>
        <w:numPr>
          <w:ilvl w:val="0"/>
          <w:numId w:val="13"/>
        </w:numPr>
        <w:jc w:val="both"/>
      </w:pPr>
      <w:r w:rsidRPr="00FF1330">
        <w:t>na prvoj dražbi ispod</w:t>
      </w:r>
      <w:r>
        <w:t xml:space="preserve"> 94.905,15 kn odnosno</w:t>
      </w:r>
      <w:r w:rsidRPr="00FF1330">
        <w:t xml:space="preserve"> ¾ </w:t>
      </w:r>
      <w:r>
        <w:t>utvrđene vrijednosti nekretnine</w:t>
      </w:r>
      <w:r w:rsidRPr="00FF1330">
        <w:t>;</w:t>
      </w:r>
    </w:p>
    <w:p w:rsidRDefault="001A098E" w:rsidP="001B78C1" w:rsidR="001A098E">
      <w:pPr>
        <w:pStyle w:val="Odlomakpopisa"/>
        <w:numPr>
          <w:ilvl w:val="0"/>
          <w:numId w:val="13"/>
        </w:numPr>
        <w:jc w:val="both"/>
      </w:pPr>
      <w:r w:rsidRPr="00807CAE">
        <w:t>na drugoj dražbi ispod</w:t>
      </w:r>
      <w:r>
        <w:t xml:space="preserve"> 63.270,10</w:t>
      </w:r>
      <w:r w:rsidRPr="00807CAE">
        <w:t xml:space="preserve"> kn odnosno ½ </w:t>
      </w:r>
      <w:r w:rsidR="001B78C1">
        <w:t>utvrđene vrijednosti nekretnine</w:t>
      </w:r>
      <w:r>
        <w:t>;</w:t>
      </w:r>
    </w:p>
    <w:p w:rsidRDefault="001A098E" w:rsidP="001B78C1" w:rsidR="001A098E" w:rsidRPr="00143AFD">
      <w:pPr>
        <w:pStyle w:val="Odlomakpopisa"/>
        <w:numPr>
          <w:ilvl w:val="0"/>
          <w:numId w:val="13"/>
        </w:numPr>
        <w:jc w:val="both"/>
      </w:pPr>
      <w:r w:rsidRPr="00807CAE">
        <w:t>na trećoj dražbi ispod</w:t>
      </w:r>
      <w:r>
        <w:t xml:space="preserve"> 31.635,05</w:t>
      </w:r>
      <w:r w:rsidRPr="00807CAE">
        <w:t xml:space="preserve"> kn odnosno ¼</w:t>
      </w:r>
      <w:r>
        <w:t xml:space="preserve"> utvrđene vrijednosti nekretnine. </w:t>
      </w:r>
    </w:p>
    <w:p w:rsidRDefault="001A098E" w:rsidP="001A098E" w:rsidR="001A098E" w:rsidRPr="00FF1330">
      <w:pPr>
        <w:pStyle w:val="Odlomakpopisa"/>
        <w:ind w:left="0"/>
        <w:jc w:val="both"/>
      </w:pPr>
    </w:p>
    <w:p w:rsidRDefault="001A098E" w:rsidP="001A098E" w:rsidR="001A098E" w:rsidRPr="00FF1330">
      <w:pPr>
        <w:pStyle w:val="Odlomakpopisa"/>
        <w:numPr>
          <w:ilvl w:val="0"/>
          <w:numId w:val="16"/>
        </w:numPr>
        <w:ind w:firstLine="0"/>
        <w:jc w:val="both"/>
      </w:pPr>
      <w:r w:rsidRPr="00FF1330">
        <w:t>Na četvrtoj dražbi nekretnine se prodaju po početnoj cijeni od 1,00 kn.</w:t>
      </w:r>
    </w:p>
    <w:p w:rsidRDefault="001A098E" w:rsidP="001A098E" w:rsidR="001A098E" w:rsidRPr="00FF1330">
      <w:pPr>
        <w:pStyle w:val="Odlomakpopisa"/>
        <w:jc w:val="both"/>
      </w:pPr>
    </w:p>
    <w:p w:rsidRDefault="001A098E" w:rsidP="001A098E" w:rsidR="001A098E">
      <w:pPr>
        <w:pStyle w:val="Odlomakpopisa"/>
        <w:numPr>
          <w:ilvl w:val="0"/>
          <w:numId w:val="16"/>
        </w:numPr>
        <w:ind w:firstLine="0"/>
        <w:jc w:val="both"/>
      </w:pPr>
      <w:r w:rsidRPr="00FF1330">
        <w:t>Prikupljanje ponuda traje deset radnih dana</w:t>
      </w:r>
      <w:r>
        <w:t>.</w:t>
      </w:r>
    </w:p>
    <w:p w:rsidRDefault="001A098E" w:rsidP="001B78C1" w:rsidR="001A098E">
      <w:pPr>
        <w:pStyle w:val="Odlomakpopisa"/>
        <w:ind w:left="1134"/>
      </w:pPr>
    </w:p>
    <w:p w:rsidRDefault="001A098E" w:rsidP="001A098E" w:rsidR="001A098E">
      <w:pPr>
        <w:pStyle w:val="Odlomakpopisa"/>
        <w:numPr>
          <w:ilvl w:val="0"/>
          <w:numId w:val="16"/>
        </w:numPr>
        <w:ind w:firstLine="0"/>
        <w:jc w:val="both"/>
      </w:pPr>
      <w:r>
        <w:t>Dražbeni korak iznosi 1.000,00 kn.</w:t>
      </w:r>
    </w:p>
    <w:p w:rsidRDefault="001A098E" w:rsidP="001A098E" w:rsidR="001A098E">
      <w:pPr>
        <w:pStyle w:val="Odlomakpopisa"/>
      </w:pPr>
    </w:p>
    <w:p w:rsidRDefault="001A098E" w:rsidP="001A098E" w:rsidR="001A098E" w:rsidRPr="00FF1330">
      <w:pPr>
        <w:pStyle w:val="Odlomakpopisa"/>
        <w:numPr>
          <w:ilvl w:val="0"/>
          <w:numId w:val="16"/>
        </w:numPr>
        <w:ind w:firstLine="0"/>
        <w:jc w:val="both"/>
      </w:pPr>
      <w:r w:rsidRPr="00FF1330">
        <w:t xml:space="preserve">Prvi </w:t>
      </w:r>
      <w:proofErr w:type="spellStart"/>
      <w:r w:rsidRPr="00FF1330">
        <w:t>razlučni</w:t>
      </w:r>
      <w:proofErr w:type="spellEnd"/>
      <w:r w:rsidRPr="00FF1330">
        <w:t xml:space="preserve"> vjerovnik u </w:t>
      </w:r>
      <w:proofErr w:type="spellStart"/>
      <w:r w:rsidRPr="00FF1330">
        <w:t>prednosnom</w:t>
      </w:r>
      <w:proofErr w:type="spellEnd"/>
      <w:r w:rsidRPr="00FF1330">
        <w:t xml:space="preserve"> redu može izjaviti da kupuje nekretninu i da stavlja u prijeboj svoju tražbinu s </w:t>
      </w:r>
      <w:proofErr w:type="spellStart"/>
      <w:r w:rsidRPr="00FF1330">
        <w:t>protutražbinom</w:t>
      </w:r>
      <w:proofErr w:type="spellEnd"/>
      <w:r w:rsidRPr="00FF1330">
        <w:t xml:space="preserve"> stečajnog dužnika po osnovi cijene u visini utvrđene vrijednosti nekretnine.</w:t>
      </w:r>
    </w:p>
    <w:p w:rsidRDefault="001A098E" w:rsidP="001A098E" w:rsidR="001A098E" w:rsidRPr="00FF1330">
      <w:pPr>
        <w:pStyle w:val="Odlomakpopisa"/>
        <w:ind w:left="1080"/>
        <w:jc w:val="both"/>
      </w:pPr>
    </w:p>
    <w:p w:rsidRDefault="001A098E" w:rsidP="00C55886" w:rsidR="001A098E">
      <w:pPr>
        <w:numPr>
          <w:ilvl w:val="0"/>
          <w:numId w:val="16"/>
        </w:numPr>
        <w:suppressAutoHyphens/>
        <w:spacing w:lineRule="auto" w:line="480"/>
        <w:ind w:hanging="84" w:left="1077"/>
        <w:jc w:val="both"/>
      </w:pPr>
      <w:r w:rsidRPr="0073663B">
        <w:t>Sve  troškove i poreze u svezi s prodajom</w:t>
      </w:r>
      <w:r>
        <w:t xml:space="preserve">  nekretnine</w:t>
      </w:r>
      <w:r w:rsidRPr="0073663B">
        <w:t xml:space="preserve"> snosi kupac.</w:t>
      </w:r>
    </w:p>
    <w:p w:rsidRDefault="001A098E" w:rsidP="00C55886" w:rsidR="001A098E">
      <w:pPr>
        <w:pStyle w:val="Odlomakpopisa"/>
        <w:numPr>
          <w:ilvl w:val="0"/>
          <w:numId w:val="16"/>
        </w:numPr>
        <w:ind w:firstLine="0"/>
        <w:jc w:val="both"/>
      </w:pPr>
      <w:r w:rsidRPr="00FF1330">
        <w:t xml:space="preserve">Nekretnine navedene u točki I. ovog zaključka prodaju se po načelu „viđeno-kupljeno“, </w:t>
      </w:r>
      <w:r>
        <w:t xml:space="preserve">što isključuje sve navedene prigovore kupca. </w:t>
      </w:r>
    </w:p>
    <w:p w:rsidRDefault="001A098E" w:rsidP="001A098E" w:rsidR="001A098E">
      <w:pPr>
        <w:pStyle w:val="Odlomakpopisa"/>
      </w:pPr>
    </w:p>
    <w:p w:rsidRDefault="001A098E" w:rsidP="001A098E" w:rsidR="001A098E" w:rsidRPr="00FF1330">
      <w:pPr>
        <w:pStyle w:val="Odlomakpopisa"/>
        <w:numPr>
          <w:ilvl w:val="0"/>
          <w:numId w:val="16"/>
        </w:numPr>
        <w:ind w:firstLine="0"/>
        <w:jc w:val="both"/>
      </w:pPr>
      <w:r>
        <w:t xml:space="preserve">Nekretnina je slobodna od osoba i stvari i nije u zakupu ili najmu. </w:t>
      </w:r>
    </w:p>
    <w:p w:rsidRDefault="001A098E" w:rsidP="001A098E" w:rsidR="001A098E" w:rsidRPr="00FF1330">
      <w:pPr>
        <w:pStyle w:val="Odlomakpopisa"/>
        <w:jc w:val="both"/>
      </w:pPr>
    </w:p>
    <w:p w:rsidRDefault="00817A13" w:rsidP="001A098E" w:rsidR="001A098E" w:rsidRPr="00FF1330">
      <w:pPr>
        <w:pStyle w:val="Odlomakpopisa"/>
        <w:numPr>
          <w:ilvl w:val="0"/>
          <w:numId w:val="16"/>
        </w:numPr>
        <w:ind w:firstLine="0"/>
        <w:jc w:val="both"/>
      </w:pPr>
      <w:r>
        <w:t xml:space="preserve"> </w:t>
      </w:r>
      <w:r w:rsidR="001A098E"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="001A098E" w:rsidRPr="00FF1330">
        <w:rPr>
          <w:rStyle w:val="Naglaeno"/>
          <w:b w:val="false"/>
        </w:rPr>
        <w:t xml:space="preserve"> Financijske agencije u iznosu, roku i na način utvrđen u pozivu na sudjelovanje. </w:t>
      </w:r>
      <w:proofErr w:type="spellStart"/>
      <w:r w:rsidR="001A098E" w:rsidRPr="00FF1330">
        <w:rPr>
          <w:rStyle w:val="Naglaeno"/>
          <w:b w:val="false"/>
        </w:rPr>
        <w:t>Uplatitelj</w:t>
      </w:r>
      <w:r w:rsidR="00DE388A">
        <w:rPr>
          <w:rStyle w:val="Naglaeno"/>
          <w:b w:val="false"/>
        </w:rPr>
        <w:t>e</w:t>
      </w:r>
      <w:r w:rsidR="001A098E" w:rsidRPr="00FF1330">
        <w:rPr>
          <w:rStyle w:val="Naglaeno"/>
          <w:b w:val="false"/>
        </w:rPr>
        <w:t>m</w:t>
      </w:r>
      <w:proofErr w:type="spellEnd"/>
      <w:r w:rsidR="001A098E" w:rsidRPr="00FF1330">
        <w:rPr>
          <w:rStyle w:val="Naglaeno"/>
          <w:b w:val="false"/>
        </w:rPr>
        <w:t xml:space="preserve"> jamčevine smatrat će se osoba čiji je osobni identifikacijski broj </w:t>
      </w:r>
      <w:r w:rsidR="001A098E">
        <w:rPr>
          <w:rStyle w:val="Naglaeno"/>
          <w:b w:val="false"/>
        </w:rPr>
        <w:t>(OIB) naveden u pozivu uplate (PNB).</w:t>
      </w:r>
    </w:p>
    <w:p w:rsidRDefault="001A098E" w:rsidP="001A098E" w:rsidR="001A098E" w:rsidRPr="00FF1330">
      <w:pPr>
        <w:pStyle w:val="Odlomakpopisa"/>
        <w:jc w:val="both"/>
      </w:pPr>
    </w:p>
    <w:p w:rsidRDefault="00817A13" w:rsidP="001A098E" w:rsidR="001A098E" w:rsidRPr="00FF1330">
      <w:pPr>
        <w:pStyle w:val="Odlomakpopisa"/>
        <w:numPr>
          <w:ilvl w:val="0"/>
          <w:numId w:val="16"/>
        </w:numPr>
        <w:ind w:firstLine="0"/>
        <w:jc w:val="both"/>
      </w:pPr>
      <w:r>
        <w:lastRenderedPageBreak/>
        <w:t xml:space="preserve"> </w:t>
      </w:r>
      <w:r w:rsidR="001A098E" w:rsidRPr="00FF1330">
        <w:t>Ponuditeljima čija ponuda nije prihvaćena Agencija će vratiti jamčevinu na temelju naloga suda za prijenos novčanih sredst</w:t>
      </w:r>
      <w:r w:rsidR="001A098E">
        <w:t>ava.</w:t>
      </w:r>
    </w:p>
    <w:p w:rsidRDefault="001A098E" w:rsidP="001A098E" w:rsidR="001A098E" w:rsidRPr="00FF1330">
      <w:pPr>
        <w:pStyle w:val="Odlomakpopisa"/>
        <w:jc w:val="both"/>
      </w:pPr>
    </w:p>
    <w:p w:rsidRDefault="00817A13" w:rsidP="001A098E" w:rsidR="001A098E" w:rsidRPr="00FF1330">
      <w:pPr>
        <w:pStyle w:val="Odlomakpopisa"/>
        <w:numPr>
          <w:ilvl w:val="0"/>
          <w:numId w:val="16"/>
        </w:numPr>
        <w:ind w:firstLine="0"/>
        <w:jc w:val="both"/>
        <w:rPr>
          <w:rStyle w:val="Naglaeno"/>
          <w:b w:val="false"/>
          <w:bCs w:val="false"/>
        </w:rPr>
      </w:pPr>
      <w:r>
        <w:t xml:space="preserve"> </w:t>
      </w:r>
      <w:r w:rsidR="001A098E" w:rsidRPr="00FF1330">
        <w:t xml:space="preserve">Valjanom uplatom </w:t>
      </w:r>
      <w:r w:rsidR="001A098E">
        <w:t xml:space="preserve">jamčevine </w:t>
      </w:r>
      <w:r w:rsidR="001A098E" w:rsidRPr="00FF1330">
        <w:t>smatrat će se uplata izvršena u roku i evidentirana na računu</w:t>
      </w:r>
      <w:r w:rsidR="001A098E" w:rsidRPr="00FF1330">
        <w:rPr>
          <w:rStyle w:val="Naglaeno"/>
          <w:b w:val="false"/>
        </w:rPr>
        <w:t xml:space="preserve"> Financijske agencije najkasnije u roku od 8 dana od isteka rok</w:t>
      </w:r>
      <w:r>
        <w:rPr>
          <w:rStyle w:val="Naglaeno"/>
          <w:b w:val="false"/>
        </w:rPr>
        <w:t>a</w:t>
      </w:r>
      <w:r w:rsidR="001A098E" w:rsidRPr="00FF1330">
        <w:rPr>
          <w:rStyle w:val="Naglaeno"/>
          <w:b w:val="false"/>
        </w:rPr>
        <w:t xml:space="preserve"> za uplatu.</w:t>
      </w:r>
    </w:p>
    <w:p w:rsidRDefault="001A098E" w:rsidP="001A098E" w:rsidR="001A098E" w:rsidRPr="00FF1330">
      <w:pPr>
        <w:pStyle w:val="Odlomakpopisa"/>
        <w:jc w:val="both"/>
      </w:pPr>
    </w:p>
    <w:p w:rsidRDefault="00171A81" w:rsidP="001A098E" w:rsidR="001A098E" w:rsidRPr="00FF1330">
      <w:pPr>
        <w:pStyle w:val="Odlomakpopisa"/>
        <w:numPr>
          <w:ilvl w:val="0"/>
          <w:numId w:val="16"/>
        </w:numPr>
        <w:ind w:firstLine="0"/>
        <w:jc w:val="both"/>
      </w:pPr>
      <w:r>
        <w:t xml:space="preserve"> </w:t>
      </w:r>
      <w:r w:rsidR="001A098E" w:rsidRPr="00FF1330">
        <w:t xml:space="preserve">Kupac je dužan platiti </w:t>
      </w:r>
      <w:proofErr w:type="spellStart"/>
      <w:r w:rsidR="001A098E" w:rsidRPr="00FF1330">
        <w:t>kupovninu</w:t>
      </w:r>
      <w:proofErr w:type="spellEnd"/>
      <w:r w:rsidR="001A098E" w:rsidRPr="00FF1330">
        <w:t xml:space="preserve"> na poseban račun </w:t>
      </w:r>
      <w:r w:rsidR="001A098E" w:rsidRPr="00FF1330">
        <w:rPr>
          <w:rStyle w:val="Naglaeno"/>
          <w:b w:val="false"/>
        </w:rPr>
        <w:t xml:space="preserve">Financijske agencije otvoren za tu namjenu u roku od 30 dana od dana </w:t>
      </w:r>
      <w:r w:rsidR="001A098E">
        <w:rPr>
          <w:rStyle w:val="Naglaeno"/>
          <w:b w:val="false"/>
        </w:rPr>
        <w:t>pravomoćnosti rješenja o dosudi</w:t>
      </w:r>
      <w:r w:rsidR="001A098E" w:rsidRPr="00FF1330">
        <w:rPr>
          <w:rStyle w:val="Naglaeno"/>
          <w:b w:val="false"/>
        </w:rPr>
        <w:t>.</w:t>
      </w:r>
    </w:p>
    <w:p w:rsidRDefault="001A098E" w:rsidP="001A098E" w:rsidR="001A098E" w:rsidRPr="00FF1330">
      <w:pPr>
        <w:pStyle w:val="Odlomakpopisa"/>
        <w:jc w:val="both"/>
      </w:pPr>
    </w:p>
    <w:p w:rsidRDefault="00171A81" w:rsidP="001A098E" w:rsidR="001A098E" w:rsidRPr="00FF1330">
      <w:pPr>
        <w:pStyle w:val="Odlomakpopisa"/>
        <w:numPr>
          <w:ilvl w:val="0"/>
          <w:numId w:val="16"/>
        </w:numPr>
        <w:ind w:firstLine="0"/>
        <w:jc w:val="both"/>
      </w:pPr>
      <w:r>
        <w:t xml:space="preserve"> </w:t>
      </w:r>
      <w:r w:rsidR="001A098E" w:rsidRPr="00FF1330"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="001A098E" w:rsidRPr="00FF1330">
        <w:t>kupovninu</w:t>
      </w:r>
      <w:proofErr w:type="spellEnd"/>
      <w:r w:rsidR="001A098E" w:rsidRPr="00FF1330">
        <w:t xml:space="preserve"> u roku koji im je određen. U tom slučaju sud će donijeti posebno rješenje o dosudi svakom sljedećem kupcu koji je ispunio uvjete da mu se nekretnina dosudi, u kojem rješenju će se odrediti rok za polaganje </w:t>
      </w:r>
      <w:proofErr w:type="spellStart"/>
      <w:r w:rsidR="001A098E" w:rsidRPr="00FF1330">
        <w:t>kupovnine</w:t>
      </w:r>
      <w:proofErr w:type="spellEnd"/>
      <w:r w:rsidR="001A098E" w:rsidRPr="00FF1330">
        <w:t>. Sud će u tom rješenju najprije oglasiti nevažećom dosudu kupcu koji je ponudio višu cijenu</w:t>
      </w:r>
      <w:r w:rsidR="001A098E">
        <w:t xml:space="preserve">. </w:t>
      </w:r>
    </w:p>
    <w:p w:rsidRDefault="001A098E" w:rsidP="001A098E" w:rsidR="001A098E" w:rsidRPr="00FF1330">
      <w:pPr>
        <w:pStyle w:val="Odlomakpopisa"/>
        <w:jc w:val="both"/>
      </w:pPr>
    </w:p>
    <w:p w:rsidRDefault="00171A81" w:rsidP="001A098E" w:rsidR="001A098E" w:rsidRPr="00FF1330">
      <w:pPr>
        <w:pStyle w:val="Odlomakpopisa"/>
        <w:numPr>
          <w:ilvl w:val="0"/>
          <w:numId w:val="16"/>
        </w:numPr>
        <w:ind w:firstLine="0"/>
        <w:jc w:val="both"/>
      </w:pPr>
      <w:r>
        <w:t xml:space="preserve"> </w:t>
      </w:r>
      <w:r w:rsidR="001A098E" w:rsidRPr="00FF1330">
        <w:t xml:space="preserve">Ako kupac u određenom roku ne položi </w:t>
      </w:r>
      <w:proofErr w:type="spellStart"/>
      <w:r w:rsidR="001A098E" w:rsidRPr="00FF1330">
        <w:t>kupovninu</w:t>
      </w:r>
      <w:proofErr w:type="spellEnd"/>
      <w:r w:rsidR="001A098E" w:rsidRPr="00FF1330">
        <w:t>, a ne postoje uvjeti za dosudu nekretnine kupcu koji su ponudili nižu cijen</w:t>
      </w:r>
      <w:r w:rsidR="001A098E">
        <w:t>u,</w:t>
      </w:r>
      <w:r w:rsidR="001A098E" w:rsidRPr="00FF1330">
        <w:t xml:space="preserve">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="001A098E" w:rsidRPr="00FF1330">
        <w:t>kupovnine</w:t>
      </w:r>
      <w:proofErr w:type="spellEnd"/>
      <w:r w:rsidR="001A098E" w:rsidRPr="00FF1330">
        <w:t xml:space="preserve"> postignute na prijašnjoj dražbi i novoj prodaji.</w:t>
      </w:r>
    </w:p>
    <w:p w:rsidRDefault="001A098E" w:rsidP="001A098E" w:rsidR="001A098E" w:rsidRPr="00FF1330">
      <w:pPr>
        <w:pStyle w:val="Odlomakpopisa"/>
        <w:jc w:val="both"/>
      </w:pPr>
    </w:p>
    <w:p w:rsidRDefault="00171A81" w:rsidP="001A098E" w:rsidR="001A098E" w:rsidRPr="00FF1330">
      <w:pPr>
        <w:pStyle w:val="Odlomakpopisa"/>
        <w:numPr>
          <w:ilvl w:val="0"/>
          <w:numId w:val="16"/>
        </w:numPr>
        <w:ind w:firstLine="0"/>
        <w:jc w:val="both"/>
      </w:pPr>
      <w:r>
        <w:t xml:space="preserve"> </w:t>
      </w:r>
      <w:r w:rsidR="001A098E" w:rsidRPr="00FF1330">
        <w:t xml:space="preserve">Nakon što kupac položi </w:t>
      </w:r>
      <w:proofErr w:type="spellStart"/>
      <w:r w:rsidR="001A098E" w:rsidRPr="00FF1330">
        <w:t>kupovninu</w:t>
      </w:r>
      <w:proofErr w:type="spellEnd"/>
      <w:r w:rsidR="001A098E" w:rsidRPr="00FF1330">
        <w:t xml:space="preserve"> i rješenje o dosudi postane pravomoćno sud će zaključkom odrediti predaju nekretnina kupcu, upis prava vlasništva nekretnina u zemljišnim knjigama u korist kupca</w:t>
      </w:r>
      <w:r w:rsidR="001A098E">
        <w:t xml:space="preserve"> te da se brišu prava i tereti koji </w:t>
      </w:r>
      <w:r w:rsidR="0069135B">
        <w:t xml:space="preserve">prestaju </w:t>
      </w:r>
      <w:r w:rsidR="001A098E">
        <w:t xml:space="preserve">prodajom nekretnine. </w:t>
      </w:r>
    </w:p>
    <w:p w:rsidRDefault="001A098E" w:rsidP="001A098E" w:rsidR="001A098E" w:rsidRPr="00FF1330">
      <w:pPr>
        <w:pStyle w:val="Odlomakpopisa"/>
        <w:jc w:val="both"/>
      </w:pPr>
    </w:p>
    <w:p w:rsidRDefault="00171A81" w:rsidP="001A098E" w:rsidR="001A098E" w:rsidRPr="00FF1330">
      <w:pPr>
        <w:pStyle w:val="Odlomakpopisa"/>
        <w:numPr>
          <w:ilvl w:val="0"/>
          <w:numId w:val="16"/>
        </w:numPr>
        <w:ind w:firstLine="0"/>
        <w:jc w:val="both"/>
      </w:pPr>
      <w:r>
        <w:t xml:space="preserve"> </w:t>
      </w:r>
      <w:r w:rsidR="001A098E" w:rsidRPr="00FF1330">
        <w:t>Razgledavanje nekretnina te uvid u procjene vrijednosti istih mogu se obaviti</w:t>
      </w:r>
      <w:r w:rsidR="001A098E">
        <w:t xml:space="preserve"> uz prethodni dogovor sa stečajnim upraviteljem Zvonkom Tomljanovićem, telefon 091/2253-079. </w:t>
      </w:r>
      <w:r w:rsidR="001A098E" w:rsidRPr="00FF1330">
        <w:t xml:space="preserve"> </w:t>
      </w:r>
    </w:p>
    <w:p w:rsidRDefault="001A098E" w:rsidP="001A098E" w:rsidR="001A098E" w:rsidRPr="00FF1330">
      <w:pPr>
        <w:jc w:val="both"/>
      </w:pPr>
    </w:p>
    <w:p w:rsidRDefault="00E372E0" w:rsidP="00E372E0" w:rsidR="00E372E0">
      <w:pPr>
        <w:jc w:val="center"/>
      </w:pPr>
      <w:r w:rsidRPr="00047B69">
        <w:t xml:space="preserve">U Osijeku </w:t>
      </w:r>
      <w:r w:rsidR="00CC79F8">
        <w:t>8</w:t>
      </w:r>
      <w:r>
        <w:t>. prosinca</w:t>
      </w:r>
      <w:r w:rsidRPr="00047B69">
        <w:t xml:space="preserve"> 2017.</w:t>
      </w:r>
    </w:p>
    <w:p w:rsidRDefault="00E372E0" w:rsidP="00E372E0" w:rsidR="00E372E0">
      <w:pPr>
        <w:jc w:val="center"/>
      </w:pPr>
    </w:p>
    <w:p w:rsidRDefault="00E372E0" w:rsidP="00E372E0" w:rsidR="00E372E0" w:rsidRPr="00047B69">
      <w:pPr>
        <w:jc w:val="center"/>
      </w:pPr>
    </w:p>
    <w:p w:rsidRDefault="00E372E0" w:rsidP="00E372E0" w:rsidR="00E372E0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E372E0" w:rsidP="00E372E0" w:rsidR="00E372E0">
      <w:pPr>
        <w:ind w:left="4956"/>
        <w:jc w:val="center"/>
      </w:pPr>
      <w:r w:rsidRPr="00047B69">
        <w:t xml:space="preserve">       mr. sc. Boris Vuković</w:t>
      </w:r>
    </w:p>
    <w:p w:rsidRDefault="00E372E0" w:rsidP="00E372E0" w:rsidR="00E372E0" w:rsidRPr="00047B69">
      <w:pPr>
        <w:ind w:left="4956"/>
        <w:jc w:val="center"/>
      </w:pPr>
    </w:p>
    <w:p w:rsidRDefault="00E372E0" w:rsidP="00E372E0" w:rsidR="00E372E0" w:rsidRPr="00047B69">
      <w:pPr>
        <w:ind w:left="4956"/>
        <w:jc w:val="center"/>
      </w:pPr>
    </w:p>
    <w:p w:rsidRDefault="00E372E0" w:rsidP="00E372E0" w:rsidR="00E372E0" w:rsidRPr="00047B69">
      <w:pPr>
        <w:ind w:left="4956"/>
        <w:jc w:val="center"/>
      </w:pPr>
    </w:p>
    <w:p w:rsidRDefault="00E372E0" w:rsidP="00E372E0" w:rsidR="00E372E0">
      <w:pPr>
        <w:jc w:val="both"/>
      </w:pPr>
      <w:r w:rsidRPr="00047B69">
        <w:t xml:space="preserve">Zapisničar: Danijela Špeletić       </w:t>
      </w:r>
    </w:p>
    <w:p w:rsidRDefault="00E372E0" w:rsidP="00E372E0" w:rsidR="00BE4E03">
      <w:pPr>
        <w:jc w:val="both"/>
      </w:pPr>
      <w:r w:rsidRPr="00047B69">
        <w:t xml:space="preserve">            </w:t>
      </w:r>
    </w:p>
    <w:p w:rsidRDefault="00E372E0" w:rsidP="00E372E0" w:rsidR="006E4BAB">
      <w:pPr>
        <w:jc w:val="both"/>
      </w:pPr>
      <w:r w:rsidRPr="00047B69">
        <w:t xml:space="preserve">            </w:t>
      </w:r>
    </w:p>
    <w:p w:rsidRDefault="00E372E0" w:rsidP="00E372E0" w:rsidR="001A098E">
      <w:pPr>
        <w:jc w:val="both"/>
      </w:pPr>
      <w:r w:rsidRPr="00047B69">
        <w:t xml:space="preserve">                                         </w:t>
      </w:r>
    </w:p>
    <w:p w:rsidRDefault="001A098E" w:rsidP="001A098E" w:rsidR="001A098E" w:rsidRPr="00FF1330">
      <w:pPr>
        <w:jc w:val="both"/>
      </w:pPr>
      <w:r w:rsidRPr="00FF1330">
        <w:t>UPUTA O PRAVNOM LIJEKU:</w:t>
      </w:r>
    </w:p>
    <w:p w:rsidRDefault="001A098E" w:rsidP="001A098E" w:rsidR="001A098E" w:rsidRPr="00FF1330">
      <w:pPr>
        <w:jc w:val="both"/>
      </w:pPr>
      <w:r w:rsidRPr="00FF1330">
        <w:t>Protiv ovog zaključk</w:t>
      </w:r>
      <w:r>
        <w:t>a nije dopušten pravni lijek (</w:t>
      </w:r>
      <w:r w:rsidRPr="00FF1330">
        <w:t xml:space="preserve">čl. </w:t>
      </w:r>
      <w:r>
        <w:t>19. st. 7. Stečajnog zakona</w:t>
      </w:r>
      <w:r w:rsidRPr="00FF1330">
        <w:t>)</w:t>
      </w:r>
      <w:r>
        <w:t xml:space="preserve">. </w:t>
      </w:r>
    </w:p>
    <w:p w:rsidRDefault="001A098E" w:rsidP="001A098E" w:rsidR="001A098E">
      <w:pPr>
        <w:jc w:val="both"/>
      </w:pPr>
    </w:p>
    <w:p w:rsidRDefault="001A098E" w:rsidP="001A098E" w:rsidR="001A098E">
      <w:pPr>
        <w:jc w:val="both"/>
      </w:pPr>
    </w:p>
    <w:p w:rsidRDefault="006E4BAB" w:rsidP="001A098E" w:rsidR="006E4BAB">
      <w:pPr>
        <w:jc w:val="both"/>
      </w:pPr>
    </w:p>
    <w:p w:rsidRDefault="006E4BAB" w:rsidP="001A098E" w:rsidR="006E4BAB" w:rsidRPr="00FF1330">
      <w:pPr>
        <w:jc w:val="both"/>
      </w:pPr>
    </w:p>
    <w:p w:rsidRDefault="001A098E" w:rsidP="001A098E" w:rsidR="001A098E">
      <w:pPr>
        <w:jc w:val="both"/>
      </w:pPr>
      <w:r>
        <w:t>DNA:</w:t>
      </w:r>
    </w:p>
    <w:p w:rsidRDefault="001A098E" w:rsidP="006E4BAB" w:rsidR="001A098E" w:rsidRPr="006E4BAB">
      <w:pPr>
        <w:pStyle w:val="Tijeloteksta"/>
        <w:jc w:val="left"/>
        <w:rPr>
          <w:sz w:val="24"/>
        </w:rPr>
      </w:pPr>
      <w:r w:rsidRPr="006E4BAB">
        <w:rPr>
          <w:sz w:val="24"/>
        </w:rPr>
        <w:t>- stečajnom upravitelju Zvonku Tomljanović</w:t>
      </w:r>
      <w:r w:rsidR="006E4BAB" w:rsidRPr="006E4BAB">
        <w:rPr>
          <w:sz w:val="24"/>
        </w:rPr>
        <w:t>, Našice, J. Runjanina 7</w:t>
      </w:r>
    </w:p>
    <w:p w:rsidRDefault="001A098E" w:rsidP="001A098E" w:rsidR="006E4BAB">
      <w:pPr>
        <w:jc w:val="both"/>
      </w:pPr>
      <w:r w:rsidRPr="00D60C38">
        <w:t xml:space="preserve">- </w:t>
      </w:r>
      <w:proofErr w:type="spellStart"/>
      <w:r w:rsidRPr="00D60C38">
        <w:t>razlučni</w:t>
      </w:r>
      <w:proofErr w:type="spellEnd"/>
      <w:r w:rsidRPr="00D60C38">
        <w:t xml:space="preserve"> vjerovnici</w:t>
      </w:r>
      <w:r w:rsidR="006E4BAB">
        <w:t>:</w:t>
      </w:r>
    </w:p>
    <w:p w:rsidRDefault="001A098E" w:rsidP="001A098E" w:rsidR="006E4BAB">
      <w:pPr>
        <w:jc w:val="both"/>
      </w:pPr>
      <w:r w:rsidRPr="00D60C38">
        <w:t xml:space="preserve"> </w:t>
      </w:r>
      <w:r w:rsidR="006E4BAB">
        <w:t xml:space="preserve"> </w:t>
      </w:r>
      <w:r w:rsidRPr="00D60C38">
        <w:t xml:space="preserve">Republika Hrvatska Ministarstvo financija po ŽDO Osijek, </w:t>
      </w:r>
    </w:p>
    <w:p w:rsidRDefault="006E4BAB" w:rsidP="001A098E" w:rsidR="006E4BAB">
      <w:pPr>
        <w:jc w:val="both"/>
      </w:pPr>
      <w:r>
        <w:t xml:space="preserve">  </w:t>
      </w:r>
      <w:r w:rsidR="001A098E" w:rsidRPr="00D60C38">
        <w:t>AGENCIJA d.o.o.</w:t>
      </w:r>
      <w:r>
        <w:t xml:space="preserve"> </w:t>
      </w:r>
      <w:r w:rsidR="001A098E" w:rsidRPr="00D60C38">
        <w:t>ZA PRIVREMENO ZAPOŠLJAV</w:t>
      </w:r>
      <w:r>
        <w:t>ANJE, Osijek, Vukovarska 10/1 i</w:t>
      </w:r>
    </w:p>
    <w:p w:rsidRDefault="006E4BAB" w:rsidP="001A098E" w:rsidR="001A098E" w:rsidRPr="00D60C38">
      <w:pPr>
        <w:jc w:val="both"/>
      </w:pPr>
      <w:r>
        <w:t xml:space="preserve">  </w:t>
      </w:r>
      <w:r w:rsidR="001A098E" w:rsidRPr="00D60C38">
        <w:t>H-ABDUCO d.o.o., Zagreb, Slavonska avenija 6A,</w:t>
      </w:r>
    </w:p>
    <w:p w:rsidRDefault="001A098E" w:rsidP="001A098E" w:rsidR="001A098E" w:rsidRPr="00D60C38">
      <w:pPr>
        <w:jc w:val="both"/>
      </w:pPr>
      <w:r w:rsidRPr="00D60C38">
        <w:t>- Porezna uprava Našice</w:t>
      </w:r>
    </w:p>
    <w:p w:rsidRDefault="001A098E" w:rsidP="001A098E" w:rsidR="001A098E" w:rsidRPr="00D60C38">
      <w:pPr>
        <w:jc w:val="both"/>
      </w:pPr>
      <w:r w:rsidRPr="00D60C38">
        <w:t xml:space="preserve">- e-oglasna ploča </w:t>
      </w:r>
    </w:p>
    <w:p w:rsidRDefault="006E4BAB" w:rsidP="001A098E" w:rsidR="001A098E" w:rsidRPr="00D60C38">
      <w:pPr>
        <w:jc w:val="both"/>
      </w:pPr>
      <w:r>
        <w:t xml:space="preserve">-Fina Osijek </w:t>
      </w:r>
      <w:r w:rsidR="001A098E" w:rsidRPr="00D60C38">
        <w:t>uz Zahtjev za prodaju nekretnine u stečajnom postupku</w:t>
      </w:r>
      <w:r w:rsidR="00CC79F8">
        <w:t xml:space="preserve"> </w:t>
      </w:r>
      <w:r w:rsidR="003E0BC2">
        <w:t xml:space="preserve">i </w:t>
      </w:r>
      <w:proofErr w:type="spellStart"/>
      <w:r w:rsidR="003E0BC2">
        <w:t>zk</w:t>
      </w:r>
      <w:proofErr w:type="spellEnd"/>
      <w:r w:rsidR="003E0BC2">
        <w:t xml:space="preserve"> izvatke</w:t>
      </w:r>
    </w:p>
    <w:p w:rsidRDefault="001A098E" w:rsidP="001A098E" w:rsidR="001A098E" w:rsidRPr="00FF1330">
      <w:pPr>
        <w:jc w:val="both"/>
      </w:pPr>
      <w:r w:rsidRPr="00D60C38">
        <w:t>-kal. 28.2.</w:t>
      </w:r>
      <w:r w:rsidR="006E4BAB">
        <w:t>20</w:t>
      </w:r>
      <w:r w:rsidRPr="00D60C38">
        <w:t>18.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A9A" w:rsidR="00EC5A9A">
      <w:r>
        <w:separator/>
      </w:r>
    </w:p>
  </w:endnote>
  <w:endnote w:id="0" w:type="continuationSeparator">
    <w:p w:rsidRDefault="00EC5A9A" w:rsidR="00EC5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A9A" w:rsidR="00EC5A9A">
      <w:r>
        <w:separator/>
      </w:r>
    </w:p>
  </w:footnote>
  <w:footnote w:id="0" w:type="continuationSeparator">
    <w:p w:rsidRDefault="00EC5A9A" w:rsidR="00EC5A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408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098E" w:rsidP="001A098E" w:rsidR="001A098E">
    <w:pPr>
      <w:jc w:val="right"/>
    </w:pPr>
    <w:r>
      <w:t>7 St-2870/16-55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 w:rsidRPr="00C01283">
      <w:t>7 St-</w:t>
    </w:r>
    <w:r w:rsidR="001A098E" w:rsidRPr="00C01283">
      <w:t>2870</w:t>
    </w:r>
    <w:r w:rsidRPr="00C01283">
      <w:t>/16-</w:t>
    </w:r>
    <w:r w:rsidR="001A098E" w:rsidRPr="00C01283">
      <w:t>55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FE72646"/>
    <w:multiLevelType w:val="hybridMultilevel"/>
    <w:tmpl w:val="23A4908C"/>
    <w:lvl w:tplc="041A0013" w:ilvl="0">
      <w:start w:val="1"/>
      <w:numFmt w:val="upperRoman"/>
      <w:lvlText w:val="%1."/>
      <w:lvlJc w:val="right"/>
      <w:pPr>
        <w:ind w:hanging="360" w:left="436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  <w:num w:numId="13">
    <w:abstractNumId w:val="14"/>
  </w:num>
  <w:num w:numId="14">
    <w:abstractNumId w:val="10"/>
  </w:num>
  <w:num w:numId="15">
    <w:abstractNumId w:val="2"/>
  </w:num>
  <w:num w:numId="16">
    <w:abstractNumId w:val="6"/>
  </w:num>
  <w:num w:numId="17">
    <w:abstractNumId w:val="12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083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A81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098E"/>
    <w:rsid w:val="001A16DE"/>
    <w:rsid w:val="001A1A16"/>
    <w:rsid w:val="001A2221"/>
    <w:rsid w:val="001A619E"/>
    <w:rsid w:val="001B1AAC"/>
    <w:rsid w:val="001B22AA"/>
    <w:rsid w:val="001B33F4"/>
    <w:rsid w:val="001B4F31"/>
    <w:rsid w:val="001B78C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22E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0BC2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AAD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7655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481"/>
    <w:rsid w:val="00681ED4"/>
    <w:rsid w:val="00682070"/>
    <w:rsid w:val="00682B75"/>
    <w:rsid w:val="00687130"/>
    <w:rsid w:val="006874B5"/>
    <w:rsid w:val="006904CA"/>
    <w:rsid w:val="0069135B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AB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A13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624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131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CDD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04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2EE7"/>
    <w:rsid w:val="00BD5693"/>
    <w:rsid w:val="00BD6E08"/>
    <w:rsid w:val="00BE018E"/>
    <w:rsid w:val="00BE0835"/>
    <w:rsid w:val="00BE267B"/>
    <w:rsid w:val="00BE4E03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283"/>
    <w:rsid w:val="00C05047"/>
    <w:rsid w:val="00C05BB4"/>
    <w:rsid w:val="00C06DBA"/>
    <w:rsid w:val="00C07AD7"/>
    <w:rsid w:val="00C07C90"/>
    <w:rsid w:val="00C10480"/>
    <w:rsid w:val="00C108B5"/>
    <w:rsid w:val="00C117FB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88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C79F8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88A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372E0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5A9A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79A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098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A40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A408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A408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08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08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098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A40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A408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A408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08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08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4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8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27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16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St-2870/2016</izvorni_sadrzaj>
    <derivirana_varijabla naziv="DomainObject.Predmet.OznakaBroj_1">St-2870/2016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AGRO-USLUGA društvo s ograničenom odgovornošću za poljoprivredne djelatnosti zastupanog po punomoćniku Miroslav Levaković</izvorni_sadrzaj>
    <derivirana_varijabla naziv="DomainObject.Predmet.ProtustrankaFormated_1">  AGRO-USLUGA društvo s ograničenom odgovornošću za poljoprivredne djelatnosti zastupanog po punomoćniku Miroslav Levaković</derivirana_varijabla>
  </DomainObject.Predmet.ProtustrankaFormated>
  <DomainObject.Predmet.ProtustrankaFormatedOIB>
    <izvorni_sadrzaj>  AGRO-USLUGA društvo s ograničenom odgovornošću za poljoprivredne djelatnosti, OIB 71928068941 zastupanog po punomoćniku Miroslav Levaković</izvorni_sadrzaj>
    <derivirana_varijabla naziv="DomainObject.Predmet.ProtustrankaFormatedOIB_1">  AGRO-USLUGA društvo s ograničenom odgovornošću za poljoprivredne djelatnosti, OIB 71928068941 zastupanog po punomoćniku Miroslav Levaković</derivirana_varijabla>
  </DomainObject.Predmet.ProtustrankaFormatedOIB>
  <DomainObject.Predmet.ProtustrankaFormatedWithAdress>
    <izvorni_sadrzaj> AGRO-USLUGA društvo s ograničenom odgovornošću za poljoprivredne djelatnosti, Vukovarska 101, 31000 Osijek zastupanog po punomoćniku Miroslav Levaković</izvorni_sadrzaj>
    <derivirana_varijabla naziv="DomainObject.Predmet.ProtustrankaFormatedWithAdress_1"> AGRO-USLUGA društvo s ograničenom odgovornošću za poljoprivredne djelatnosti, Vukovarska 101, 31000 Osijek zastupanog po punomoćniku Miroslav Levaković</derivirana_varijabla>
  </DomainObject.Predmet.ProtustrankaFormatedWithAdress>
  <DomainObject.Predmet.ProtustrankaFormatedWithAdressOIB>
    <izvorni_sadrzaj> AGRO-USLUGA društvo s ograničenom odgovornošću za poljoprivredne djelatnosti, OIB 71928068941, Vukovarska 101, 31000 Osijek zastupanog po punomoćniku Miroslav Levaković</izvorni_sadrzaj>
    <derivirana_varijabla naziv="DomainObject.Predmet.ProtustrankaFormatedWithAdressOIB_1"> AGRO-USLUGA društvo s ograničenom odgovornošću za poljoprivredne djelatnosti, OIB 71928068941, Vukovarska 101, 31000 Osijek zastupanog po punomoćniku Miroslav Levaković</derivirana_varijabla>
  </DomainObject.Predmet.ProtustrankaFormatedWithAdressOIB>
  <DomainObject.Predmet.ProtustrankaWithAdress>
    <izvorni_sadrzaj>AGRO-USLUGA društvo s ograničenom odgovornošću za poljoprivredne djelatnosti Vukovarska 101, 31000 Osijek</izvorni_sadrzaj>
    <derivirana_varijabla naziv="DomainObject.Predmet.ProtustrankaWithAdress_1">AGRO-USLUGA društvo s ograničenom odgovornošću za poljoprivredne djelatnosti Vukovarska 101, 31000 Osijek</derivirana_varijabla>
  </DomainObject.Predmet.ProtustrankaWithAdress>
  <DomainObject.Predmet.ProtustrankaWithAdressOIB>
    <izvorni_sadrzaj>AGRO-USLUGA društvo s ograničenom odgovornošću za poljoprivredne djelatnosti, OIB 71928068941, Vukovarska 101, 31000 Osijek</izvorni_sadrzaj>
    <derivirana_varijabla naziv="DomainObject.Predmet.ProtustrankaWithAdressOIB_1">AGRO-USLUGA društvo s ograničenom odgovornošću za poljoprivredne djelatnosti, OIB 71928068941, Vukovarska 101, 31000 Osijek</derivirana_varijabla>
  </DomainObject.Predmet.ProtustrankaWithAdressOIB>
  <DomainObject.Predmet.ProtustrankaNazivFormated>
    <izvorni_sadrzaj>AGRO-USLUGA društvo s ograničenom odgovornošću za poljoprivredne djelatnosti</izvorni_sadrzaj>
    <derivirana_varijabla naziv="DomainObject.Predmet.ProtustrankaNazivFormated_1">AGRO-USLUGA društvo s ograničenom odgovornošću za poljoprivredne djelatnosti</derivirana_varijabla>
  </DomainObject.Predmet.ProtustrankaNazivFormated>
  <DomainObject.Predmet.ProtustrankaNazivFormatedOIB>
    <izvorni_sadrzaj>AGRO-USLUGA društvo s ograničenom odgovornošću za poljoprivredne djelatnosti, OIB 71928068941</izvorni_sadrzaj>
    <derivirana_varijabla naziv="DomainObject.Predmet.ProtustrankaNazivFormatedOIB_1">AGRO-USLUGA društvo s ograničenom odgovornošću za poljoprivredne djelatnosti, OIB 71928068941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Republika Hrvatska Ministarstvo financija Porezna uprava Područni ured Slavonija i Baranja, Osijek zastupanog po punomoćniku Županijsko državno odvjetništvo GUO</izvorni_sadrzaj>
    <derivirana_varijabla naziv="DomainObject.Predmet.StrankaFormated_1">  H-ABDUCO društvo s ograničenom odgovornošću za usluge; Republika Hrvatska Ministarstvo financija Porezna uprava Područni ured Slavonija i Baranja, Osijek zastupanog po punomoćniku Županijsko državno odvjetništvo GUO</derivirana_varijabla>
  </DomainObject.Predmet.StrankaFormated>
  <DomainObject.Predmet.StrankaFormatedOIB>
    <izvorni_sadrzaj>  H-ABDUCO društvo s ograničenom odgovornošću za usluge, OIB 13667298928; Republika Hrvatska Ministarstvo financija Porezna uprava Područni ured Slavonija i Baranja, Osijek, OIB 18683136487 zastupanog po punomoćniku Županijsko državno odvjetništvo GUO</izvorni_sadrzaj>
    <derivirana_varijabla naziv="DomainObject.Predmet.StrankaFormatedOIB_1">  H-ABDUCO društvo s ograničenom odgovornošću za usluge, OIB 13667298928; Republika Hrvatska Ministarstvo financija Porezna uprava Područni ured Slavonija i Baranja, Osijek, OIB 18683136487 zastupanog po punomoćniku Županijsko državno odvjetništvo GUO</derivirana_varijabla>
  </DomainObject.Predmet.StrankaFormatedOIB>
  <DomainObject.Predmet.StrankaFormatedWithAdress>
    <izvorni_sadrzaj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izvorni_sadrzaj>
    <derivirana_varijabla naziv="DomainObject.Predmet.StrankaFormatedWithAdress_1"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derivirana_varijabla>
  </DomainObject.Predmet.StrankaFormatedWithAdress>
  <DomainObject.Predmet.StrankaFormatedWithAdressOIB>
    <izvorni_sadrzaj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izvorni_sadrzaj>
    <derivirana_varijabla naziv="DomainObject.Predmet.StrankaFormatedWithAdressOIB_1"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derivirana_varijabla>
  </DomainObject.Predmet.StrankaFormatedWithAdressOIB>
  <DomainObject.Predmet.StrankaWithAdress>
    <izvorni_sadrzaj>H-ABDUCO društvo s ograničenom odgovornošću za usluge Slavonska avenija 6A ,10000 Zagreb,Republika Hrvatska Ministarstvo financija Porezna uprava Područni ured Slavonija i Baranja, Osijek Županijska 4,31000 Osijek</izvorni_sadrzaj>
    <derivirana_varijabla naziv="DomainObject.Predmet.StrankaWithAdress_1">H-ABDUCO društvo s ograničenom odgovornošću za usluge Slavonska avenija 6A ,10000 Zagreb,Republika Hrvatska Ministarstvo financija Porezna uprava Područni ured Slavonija i Baranja, Osijek Županijska 4,31000 Osijek</derivirana_varijabla>
  </DomainObject.Predmet.StrankaWithAdress>
  <DomainObject.Predmet.StrankaWithAdressOIB>
    <izvorni_sadrzaj>H-ABDUCO društvo s ograničenom odgovornošću za usluge, OIB 13667298928, Slavonska avenija 6A ,10000 Zagreb,Republika Hrvatska Ministarstvo financija Porezna uprava Područni ured Slavonija i Baranja, Osijek, OIB 18683136487, Županijska 4,31000 Osijek</izvorni_sadrzaj>
    <derivirana_varijabla naziv="DomainObject.Predmet.StrankaWithAdressOIB_1">H-ABDUCO društvo s ograničenom odgovornošću za usluge, OIB 13667298928, Slavonska avenija 6A ,10000 Zagreb,Republika Hrvatska Ministarstvo financija Porezna uprava Područni ured Slavonija i Baranja, Osijek, OIB 18683136487, Županijska 4,31000 Osijek</derivirana_varijabla>
  </DomainObject.Predmet.StrankaWithAdressOIB>
  <DomainObject.Predmet.StrankaNazivFormated>
    <izvorni_sadrzaj>H-ABDUCO društvo s ograničenom odgovornošću za usluge,Republika Hrvatska Ministarstvo financija Porezna uprava Područni ured Slavonija i Baranja, Osijek</izvorni_sadrzaj>
    <derivirana_varijabla naziv="DomainObject.Predmet.StrankaNazivFormated_1">H-ABDUCO društvo s ograničenom odgovornošću za usluge,Republika Hrvatska Ministarstvo financija Porezna uprava Područni ured Slavonija i Baranja, Osijek</derivirana_varijabla>
  </DomainObject.Predmet.StrankaNazivFormated>
  <DomainObject.Predmet.StrankaNazivFormatedOIB>
    <izvorni_sadrzaj>H-ABDUCO društvo s ograničenom odgovornošću za usluge, OIB 13667298928,Republika Hrvatska Ministarstvo financija Porezna uprava Područni ured Slavonija i Baranja, Osijek, OIB 18683136487</izvorni_sadrzaj>
    <derivirana_varijabla naziv="DomainObject.Predmet.StrankaNazivFormatedOIB_1">H-ABDUCO društvo s ograničenom odgovornošću za usluge, OIB 13667298928,Republika Hrvatska Ministarstvo financija Porezna uprava Područni ured Slavonija i Baranja,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H-ABDUCO društvo s ograničenom odgovornošću za usluge</item>
      <item>Republika Hrvatska Ministarstvo financija Porezna uprava Područni ured Slavonija i Baranja, Osijek zastupanog po punomoćniku Županijsko državno odvjetništvo GUO</item>
    </izvorni_sadrzaj>
    <derivirana_varijabla naziv="DomainObject.Predmet.StrankaListFormated_1">
      <item>H-ABDUCO društvo s ograničenom odgovornošću za usluge</item>
      <item>Republika Hrvatska Ministarstvo financija Porezna uprava Područni ured Slavonija i Baranja, Osijek zastupanog po punomoćniku Županijsko državno odvjetništvo GUO</item>
    </derivirana_varijabla>
  </DomainObject.Predmet.StrankaListFormated>
  <DomainObject.Predmet.StrankaListFormatedOIB>
    <izvorni_sadrzaj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izvorni_sadrzaj>
    <derivirana_varijabla naziv="DomainObject.Predmet.StrankaListFormatedOIB_1"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izvorni_sadrzaj>
    <derivirana_varijabla naziv="DomainObject.Predmet.StrankaListFormatedWithAdress_1"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izvorni_sadrzaj>
    <derivirana_varijabla naziv="DomainObject.Predmet.StrankaListFormatedWithAdressOIB_1"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derivirana_varijabla>
  </DomainObject.Predmet.StrankaListFormatedWithAdressOIB>
  <DomainObject.Predmet.StrankaListNazivFormated>
    <izvorni_sadrzaj>
      <item>H-ABDUCO društvo s ograničenom odgovornošću za usluge</item>
      <item>Republika Hrvatska Ministarstvo financija Porezna uprava Područni ured Slavonija i Baranja, Osijek</item>
    </izvorni_sadrzaj>
    <derivirana_varijabla naziv="DomainObject.Predmet.StrankaListNazivFormated_1">
      <item>H-ABDUCO društvo s ograničenom odgovornošću za usluge</item>
      <item>Republika Hrvatska Ministarstvo financija Porezna uprava Područni ured Slavonija i Baranja, Osijek</item>
    </derivirana_varijabla>
  </DomainObject.Predmet.StrankaListNazivFormated>
  <DomainObject.Predmet.StrankaListNazivFormatedOIB>
    <izvorni_sadrzaj>
      <item>H-ABDUCO društvo s ograničenom odgovornošću za usluge, OIB 13667298928</item>
      <item>Republika Hrvatska Ministarstvo financija Porezna uprava Područni ured Slavonija i Baranja, Osijek, OIB 18683136487</item>
    </izvorni_sadrzaj>
    <derivirana_varijabla naziv="DomainObject.Predmet.StrankaListNazivFormatedOIB_1">
      <item>H-ABDUCO društvo s ograničenom odgovornošću za usluge, OIB 13667298928</item>
      <item>Republika Hrvatska Ministarstvo financija Porezna uprava Područni ured Slavonija i Baranja, Osijek, OIB 18683136487</item>
    </derivirana_varijabla>
  </DomainObject.Predmet.StrankaListNazivFormatedOIB>
  <DomainObject.Predmet.ProtuStrankaListFormated>
    <izvorni_sadrzaj>
      <item>AGRO-USLUGA društvo s ograničenom odgovornošću za poljoprivredne djelatnosti zastupanog po punomoćniku Miroslav Levaković</item>
    </izvorni_sadrzaj>
    <derivirana_varijabla naziv="DomainObject.Predmet.ProtuStrankaListFormated_1">
      <item>AGRO-USLUGA društvo s ograničenom odgovornošću za poljoprivredne djelatnosti zastupanog po punomoćniku Miroslav Levaković</item>
    </derivirana_varijabla>
  </DomainObject.Predmet.ProtuStrankaListFormated>
  <DomainObject.Predmet.ProtuStrankaListFormatedOIB>
    <izvorni_sadrzaj>
      <item>AGRO-USLUGA društvo s ograničenom odgovornošću za poljoprivredne djelatnosti, OIB 71928068941 zastupanog po punomoćniku Miroslav Levaković</item>
    </izvorni_sadrzaj>
    <derivirana_varijabla naziv="DomainObject.Predmet.ProtuStrankaListFormatedOIB_1">
      <item>AGRO-USLUGA društvo s ograničenom odgovornošću za poljoprivredne djelatnosti, OIB 71928068941 zastupanog po punomoćniku Miroslav Levaković</item>
    </derivirana_varijabla>
  </DomainObject.Predmet.ProtuStrankaListFormatedOIB>
  <DomainObject.Predmet.ProtuStrankaListFormatedWithAdress>
    <izvorni_sadrzaj>
      <item>AGRO-USLUGA društvo s ograničenom odgovornošću za poljoprivredne djelatnosti, Vukovarska 101, 31000 Osijek zastupanog po punomoćniku Miroslav Levaković</item>
    </izvorni_sadrzaj>
    <derivirana_varijabla naziv="DomainObject.Predmet.ProtuStrankaListFormatedWithAdress_1">
      <item>AGRO-USLUGA društvo s ograničenom odgovornošću za poljoprivredne djelatnosti, Vukovarska 101, 31000 Osijek zastupanog po punomoćniku Miroslav Levaković</item>
    </derivirana_varijabla>
  </DomainObject.Predmet.ProtuStrankaListFormatedWithAdress>
  <DomainObject.Predmet.ProtuStrankaListFormatedWithAdressOIB>
    <izvorni_sadrzaj>
      <item>AGRO-USLUGA društvo s ograničenom odgovornošću za poljoprivredne djelatnosti, OIB 71928068941, Vukovarska 101, 31000 Osijek zastupanog po punomoćniku Miroslav Levaković</item>
    </izvorni_sadrzaj>
    <derivirana_varijabla naziv="DomainObject.Predmet.ProtuStrankaListFormatedWithAdressOIB_1">
      <item>AGRO-USLUGA društvo s ograničenom odgovornošću za poljoprivredne djelatnosti, OIB 71928068941, Vukovarska 101, 31000 Osijek zastupanog po punomoćniku Miroslav Levaković</item>
    </derivirana_varijabla>
  </DomainObject.Predmet.ProtuStrankaListFormatedWithAdressOIB>
  <DomainObject.Predmet.ProtuStrankaListNazivFormated>
    <izvorni_sadrzaj>
      <item>AGRO-USLUGA društvo s ograničenom odgovornošću za poljoprivredne djelatnosti</item>
    </izvorni_sadrzaj>
    <derivirana_varijabla naziv="DomainObject.Predmet.ProtuStrankaListNazivFormated_1">
      <item>AGRO-USLUGA društvo s ograničenom odgovornošću za poljoprivredne djelatnosti</item>
    </derivirana_varijabla>
  </DomainObject.Predmet.ProtuStrankaListNazivFormated>
  <DomainObject.Predmet.ProtuStrankaListNazivFormatedOIB>
    <izvorni_sadrzaj>
      <item>AGRO-USLUGA društvo s ograničenom odgovornošću za poljoprivredne djelatnosti, OIB 71928068941</item>
    </izvorni_sadrzaj>
    <derivirana_varijabla naziv="DomainObject.Predmet.ProtuStrankaListNazivFormatedOIB_1">
      <item>AGRO-USLUGA društvo s ograničenom odgovornošću za poljoprivredne djelatnosti, OIB 71928068941</item>
    </derivirana_varijabla>
  </DomainObject.Predmet.ProtuStrankaListNazivFormatedOIB>
  <DomainObject.Predmet.OstaliListFormated>
    <izvorni_sadrzaj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  <item>Agencija d.o.o. za privremeno zapošljavanje</item>
    </izvorni_sadrzaj>
    <derivirana_varijabla naziv="DomainObject.Predmet.OstaliListFormated_1"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  <item>Agencija d.o.o. za privremeno zapošljavanje</item>
    </derivirana_varijabla>
  </DomainObject.Predmet.OstaliListFormated>
  <DomainObject.Predmet.OstaliListFormatedOIB>
    <izvorni_sadrzaj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  <item>Agencija d.o.o. za privremeno zapošljavanje</item>
    </izvorni_sadrzaj>
    <derivirana_varijabla naziv="DomainObject.Predmet.OstaliListFormatedOIB_1"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  <item>Agencija d.o.o. za privremeno zapošljavanje</item>
    </derivirana_varijabla>
  </DomainObject.Predmet.OstaliListFormatedOIB>
  <DomainObject.Predmet.OstaliListFormatedWithAdress>
    <izvorni_sadrzaj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  <item>Agencija d.o.o. za privremeno zapošljavanje, Vukovarska 10/I, 31000 Osijek</item>
    </izvorni_sadrzaj>
    <derivirana_varijabla naziv="DomainObject.Predmet.OstaliListFormatedWithAdress_1"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  <item>Agencija d.o.o. za privremeno zapošljavanje, Vukovarska 10/I, 31000 Osijek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  <item>Agencija d.o.o. za privremeno zapošljavanje, Vukovarska 10/I, 31000 Osijek</item>
    </izvorni_sadrzaj>
    <derivirana_varijabla naziv="DomainObject.Predmet.OstaliListFormatedWithAdressOIB_1"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  <item>Agencija d.o.o. za privremeno zapošljavanje, Vukovarska 10/I, 31000 Osijek</item>
    </derivirana_varijabla>
  </DomainObject.Predmet.OstaliListFormatedWithAdressOIB>
  <DomainObject.Predmet.OstaliListNazivFormated>
    <izvorni_sadrzaj>
      <item>Županijsko državno odvjetništvo GUO</item>
      <item>Miroslav Levaković</item>
      <item>Agencija d.o.o. za privremeno zapošljavanje</item>
    </izvorni_sadrzaj>
    <derivirana_varijabla naziv="DomainObject.Predmet.OstaliListNazivFormated_1">
      <item>Županijsko državno odvjetništvo GUO</item>
      <item>Miroslav Levaković</item>
      <item>Agencija d.o.o. za privremeno zapošljavanje</item>
    </derivirana_varijabla>
  </DomainObject.Predmet.OstaliListNazivFormated>
  <DomainObject.Predmet.OstaliListNazivFormatedOIB>
    <izvorni_sadrzaj>
      <item>Županijsko državno odvjetništvo GUO</item>
      <item>Miroslav Levaković, OIB 36364630965</item>
      <item>Agencija d.o.o. za privremeno zapošljavanje</item>
    </izvorni_sadrzaj>
    <derivirana_varijabla naziv="DomainObject.Predmet.OstaliListNazivFormatedOIB_1">
      <item>Županijsko državno odvjetništvo GUO</item>
      <item>Miroslav Levaković, OIB 36364630965</item>
      <item>Agencija d.o.o. za privremeno zapošljavanje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AGRO-USLUGA društvo s ograničenom odgovornošću za poljoprivredne djelatnosti</izvorni_sadrzaj>
    <derivirana_varijabla naziv="DomainObject.Predmet.ProtustrankaIDrugi_1">AGRO-USLUGA društvo s ograničenom odgovornošću za poljoprivredne djelatnosti</derivirana_varijabla>
  </DomainObject.Predmet.ProtustrankaIDrugi>
  <DomainObject.Predmet.StrankaIDrugiAdressOIB>
    <izvorni_sadrzaj>H-ABDUCO društvo s ograničenom odgovornošću za usluge, OIB 13667298928, Slavonska avenija 6A , 10000 Zagreb i dr.</izvorni_sadrzaj>
    <derivirana_varijabla naziv="DomainObject.Predmet.StrankaIDrugiAdressOIB_1">H-ABDUCO društvo s ograničenom odgovornošću za usluge, OIB 13667298928, Slavonska avenija 6A , 10000 Zagreb i dr.</derivirana_varijabla>
  </DomainObject.Predmet.StrankaIDrugiAdressOIB>
  <DomainObject.Predmet.ProtustrankaIDrugiAdressOIB>
    <izvorni_sadrzaj>AGRO-USLUGA društvo s ograničenom odgovornošću za poljoprivredne djelatnosti, OIB 71928068941, Vukovarska 101, 31000 Osijek</izvorni_sadrzaj>
    <derivirana_varijabla naziv="DomainObject.Predmet.ProtustrankaIDrugiAdressOIB_1">AGRO-USLUGA društvo s ograničenom odgovornošću za poljoprivredne djelatnosti, OIB 71928068941, Vukovarska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  <item>Agencija d.o.o. za privremeno zapošljavanje</item>
    </izvorni_sadrzaj>
    <derivirana_varijabla naziv="DomainObject.Predmet.SudioniciListNaziv_1"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  <item>Agencija d.o.o. za privremeno zapošljavanje</item>
    </derivirana_varijabla>
  </DomainObject.Predmet.SudioniciListNaziv>
  <DomainObject.Predmet.SudioniciListAdressOIB>
    <izvorni_sadrzaj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  <item>Agencija d.o.o. za privremeno zapošljavanje, Vukovarska 10/I,31000 Osijek</item>
    </izvorni_sadrzaj>
    <derivirana_varijabla naziv="DomainObject.Predmet.SudioniciListAdressOIB_1"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  <item>Agencija d.o.o. za privremeno zapošljavanje, Vukovarska 10/I,31000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71928068941</item>
      <item>, OIB 13667298928</item>
      <item>, OIB 18683136487</item>
      <item>, OIB null</item>
      <item>, OIB 36364630965</item>
      <item>, OIB null</item>
    </izvorni_sadrzaj>
    <derivirana_varijabla naziv="DomainObject.Predmet.SudioniciListNazivOIB_1">
      <item>, OIB 71928068941</item>
      <item>, OIB 13667298928</item>
      <item>, OIB 18683136487</item>
      <item>, OIB null</item>
      <item>, OIB 36364630965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AB9F4E-DC3E-4B7A-8234-62AD88016F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1008</properties:Words>
  <properties:Characters>5583</properties:Characters>
  <properties:Lines>191</properties:Lines>
  <properties:Paragraphs>55</properties:Paragraphs>
  <properties:TotalTime>446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2017-12-11T07:03:00Z</dcterms:modified>
  <cp:revision>542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