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7d8c" w14:paraId="f4b7d8c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B341A">
        <w:rPr>
          <w:rFonts w:hAnsi="Times New Roman" w:ascii="Times New Roman"/>
          <w:szCs w:val="24"/>
          <w:lang w:val="hr-HR"/>
        </w:rPr>
        <w:t xml:space="preserve"> </w:t>
      </w:r>
      <w:r w:rsidR="002B341A" w:rsidRPr="009B5085">
        <w:rPr>
          <w:rFonts w:hAnsi="Times New Roman" w:ascii="Times New Roman"/>
        </w:rPr>
        <w:t>SRPSKA NARODNA STRANKA, Zagreb, Mažuranićev trg 3, OIB: 95271042726,</w:t>
      </w:r>
      <w:r w:rsidR="00736961" w:rsidRPr="007353F9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736961">
        <w:rPr>
          <w:rFonts w:hAnsi="Times New Roman" w:ascii="Times New Roman"/>
          <w:szCs w:val="24"/>
          <w:lang w:val="hr-HR"/>
        </w:rPr>
        <w:t>0</w:t>
      </w:r>
      <w:r w:rsidR="00524593">
        <w:rPr>
          <w:rFonts w:hAnsi="Times New Roman" w:ascii="Times New Roman"/>
          <w:szCs w:val="24"/>
          <w:lang w:val="hr-HR"/>
        </w:rPr>
        <w:t>5</w:t>
      </w:r>
      <w:r w:rsidR="00736961">
        <w:rPr>
          <w:rFonts w:hAnsi="Times New Roman" w:ascii="Times New Roman"/>
          <w:szCs w:val="24"/>
          <w:lang w:val="hr-HR"/>
        </w:rPr>
        <w:t>. srpnja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657745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657745">
        <w:rPr>
          <w:rFonts w:hAnsi="Times New Roman" w:ascii="Times New Roman"/>
          <w:szCs w:val="24"/>
          <w:lang w:val="hr-HR"/>
        </w:rPr>
        <w:t xml:space="preserve"> Mladen Šarec, Glavničica, Kružna ulica 35, OIB </w:t>
      </w:r>
      <w:r w:rsidR="00657745" w:rsidRPr="00657745">
        <w:rPr>
          <w:rFonts w:hAnsi="Times New Roman" w:ascii="Times New Roman"/>
          <w:szCs w:val="24"/>
          <w:lang w:val="hr-HR"/>
        </w:rPr>
        <w:t>40238347050</w:t>
      </w:r>
      <w:r w:rsidR="00213183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657745">
        <w:rPr>
          <w:rFonts w:hAnsi="Times New Roman" w:ascii="Times New Roman"/>
          <w:lang w:val="hr-HR"/>
        </w:rPr>
        <w:t>1987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C8017F">
        <w:rPr>
          <w:rFonts w:hAnsi="Times New Roman" w:ascii="Times New Roman"/>
          <w:lang w:val="hr-HR"/>
        </w:rPr>
        <w:t>0</w:t>
      </w:r>
      <w:r w:rsidR="00213183">
        <w:rPr>
          <w:rFonts w:hAnsi="Times New Roman" w:ascii="Times New Roman"/>
          <w:lang w:val="hr-HR"/>
        </w:rPr>
        <w:t>5</w:t>
      </w:r>
      <w:r w:rsidR="00C8017F">
        <w:rPr>
          <w:rFonts w:hAnsi="Times New Roman" w:ascii="Times New Roman"/>
          <w:lang w:val="hr-HR"/>
        </w:rPr>
        <w:t>. srpnja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8017F">
        <w:rPr>
          <w:rFonts w:hAnsi="Times New Roman" w:ascii="Times New Roman"/>
          <w:lang w:val="hr-HR"/>
        </w:rPr>
        <w:t>0</w:t>
      </w:r>
      <w:r w:rsidR="00213183">
        <w:rPr>
          <w:rFonts w:hAnsi="Times New Roman" w:ascii="Times New Roman"/>
          <w:lang w:val="hr-HR"/>
        </w:rPr>
        <w:t>5</w:t>
      </w:r>
      <w:r w:rsidR="00C8017F">
        <w:rPr>
          <w:rFonts w:hAnsi="Times New Roman" w:ascii="Times New Roman"/>
          <w:lang w:val="hr-HR"/>
        </w:rPr>
        <w:t>. srpnja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220316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220316">
      <w:pPr>
        <w:jc w:val="both"/>
        <w:rPr>
          <w:rFonts w:hAnsi="Times New Roman" w:ascii="Times New Roman"/>
          <w:szCs w:val="24"/>
          <w:lang w:val="hr-HR"/>
        </w:rPr>
      </w:pPr>
    </w:p>
    <w:p w:rsidRDefault="00220316" w:rsidP="00492E13" w:rsidR="00220316" w:rsidRPr="00220316">
      <w:pPr>
        <w:jc w:val="center"/>
        <w:rPr>
          <w:rFonts w:hAnsi="Times New Roman" w:ascii="Times New Roman"/>
        </w:rPr>
      </w:pPr>
    </w:p>
    <w:p w:rsidRDefault="00220316" w:rsidP="002152A3" w:rsidR="00220316" w:rsidRPr="00220316">
      <w:pPr>
        <w:jc w:val="right"/>
        <w:rPr>
          <w:rFonts w:hAnsi="Times New Roman" w:ascii="Times New Roman"/>
        </w:rPr>
      </w:pPr>
      <w:r w:rsidRPr="00220316">
        <w:rPr>
          <w:rFonts w:hAnsi="Times New Roman" w:ascii="Times New Roman"/>
        </w:rPr>
        <w:t>za točnost otpravka</w:t>
      </w:r>
    </w:p>
    <w:p w:rsidRDefault="00220316" w:rsidP="002152A3" w:rsidR="00220316" w:rsidRPr="00220316">
      <w:pPr>
        <w:jc w:val="right"/>
        <w:rPr>
          <w:rFonts w:hAnsi="Times New Roman" w:ascii="Times New Roman"/>
        </w:rPr>
      </w:pPr>
      <w:r w:rsidRPr="00220316">
        <w:rPr>
          <w:rFonts w:hAnsi="Times New Roman" w:ascii="Times New Roman"/>
        </w:rPr>
        <w:t>ovlašteni službenik</w:t>
      </w:r>
    </w:p>
    <w:p w:rsidRDefault="00220316" w:rsidP="002152A3" w:rsidR="00220316" w:rsidRPr="00220316">
      <w:pPr>
        <w:jc w:val="right"/>
        <w:rPr>
          <w:rFonts w:hAnsi="Times New Roman" w:ascii="Times New Roman"/>
        </w:rPr>
      </w:pPr>
      <w:r w:rsidRPr="00220316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5D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657745">
      <w:rPr>
        <w:rFonts w:hAnsi="Times New Roman" w:ascii="Times New Roman"/>
        <w:lang w:val="hr-HR"/>
      </w:rPr>
      <w:t>1987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657745">
      <w:rPr>
        <w:rFonts w:hAnsi="Times New Roman" w:ascii="Times New Roman"/>
        <w:lang w:val="hr-HR"/>
      </w:rPr>
      <w:t>1987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20316"/>
    <w:rsid w:val="002522F0"/>
    <w:rsid w:val="002B341A"/>
    <w:rsid w:val="002C0798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5774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85D00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EF79E6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3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3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St-1987/2015-9</izvorni_sadrzaj>
    <derivirana_varijabla naziv="DomainObject.Oznaka_1">St-1987/2015-9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St-1987/2015</izvorni_sadrzaj>
    <derivirana_varijabla naziv="DomainObject.Predmet.OznakaBroj_1">St-1987/2015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KONJOGOJSTVENA UDRUGA PRIGORJE GLAVINČICA zastupanog po punomoćniku Mladen Šarec</izvorni_sadrzaj>
    <derivirana_varijabla naziv="DomainObject.Predmet.ProtustrankaFormated_1">  KONJOGOJSTVENA UDRUGA PRIGORJE GLAVINČICA zastupanog po punomoćniku Mladen Šarec</derivirana_varijabla>
  </DomainObject.Predmet.ProtustrankaFormated>
  <DomainObject.Predmet.ProtustrankaFormatedOIB>
    <izvorni_sadrzaj>  KONJOGOJSTVENA UDRUGA PRIGORJE GLAVINČICA, OIB 87697830017 zastupanog po punomoćniku Mladen Šarec</izvorni_sadrzaj>
    <derivirana_varijabla naziv="DomainObject.Predmet.ProtustrankaFormatedOIB_1">  KONJOGOJSTVENA UDRUGA PRIGORJE GLAVINČICA, OIB 87697830017 zastupanog po punomoćniku Mladen Šarec</derivirana_varijabla>
  </DomainObject.Predmet.ProtustrankaFormatedOIB>
  <DomainObject.Predmet.ProtustrankaFormatedWithAdress>
    <izvorni_sadrzaj> KONJOGOJSTVENA UDRUGA PRIGORJE GLAVINČICA, Kružna 35, 10360 Sesvete zastupanog po punomoćniku Mladen Šarec</izvorni_sadrzaj>
    <derivirana_varijabla naziv="DomainObject.Predmet.ProtustrankaFormatedWithAdress_1"> KONJOGOJSTVENA UDRUGA PRIGORJE GLAVINČICA, Kružna 35, 10360 Sesvete zastupanog po punomoćniku Mladen Šarec</derivirana_varijabla>
  </DomainObject.Predmet.ProtustrankaFormatedWithAdress>
  <DomainObject.Predmet.ProtustrankaFormatedWithAdressOIB>
    <izvorni_sadrzaj> KONJOGOJSTVENA UDRUGA PRIGORJE GLAVINČICA, OIB 87697830017, Kružna 35, 10360 Sesvete zastupanog po punomoćniku Mladen Šarec</izvorni_sadrzaj>
    <derivirana_varijabla naziv="DomainObject.Predmet.ProtustrankaFormatedWithAdressOIB_1"> KONJOGOJSTVENA UDRUGA PRIGORJE GLAVINČICA, OIB 87697830017, Kružna 35, 10360 Sesvete zastupanog po punomoćniku Mladen Šarec</derivirana_varijabla>
  </DomainObject.Predmet.ProtustrankaFormatedWithAdressOIB>
  <DomainObject.Predmet.ProtustrankaWithAdress>
    <izvorni_sadrzaj>KONJOGOJSTVENA UDRUGA PRIGORJE GLAVINČICA Kružna 35, 10360 Sesvete</izvorni_sadrzaj>
    <derivirana_varijabla naziv="DomainObject.Predmet.ProtustrankaWithAdress_1">KONJOGOJSTVENA UDRUGA PRIGORJE GLAVINČICA Kružna 35, 10360 Sesvete</derivirana_varijabla>
  </DomainObject.Predmet.ProtustrankaWithAdress>
  <DomainObject.Predmet.ProtustrankaWithAdressOIB>
    <izvorni_sadrzaj>KONJOGOJSTVENA UDRUGA PRIGORJE GLAVINČICA, OIB 87697830017, Kružna 35, 10360 Sesvete</izvorni_sadrzaj>
    <derivirana_varijabla naziv="DomainObject.Predmet.ProtustrankaWithAdressOIB_1">KONJOGOJSTVENA UDRUGA PRIGORJE GLAVINČICA, OIB 87697830017, Kružna 35, 10360 Sesvete</derivirana_varijabla>
  </DomainObject.Predmet.ProtustrankaWithAdressOIB>
  <DomainObject.Predmet.ProtustrankaNazivFormated>
    <izvorni_sadrzaj>KONJOGOJSTVENA UDRUGA PRIGORJE GLAVINČICA</izvorni_sadrzaj>
    <derivirana_varijabla naziv="DomainObject.Predmet.ProtustrankaNazivFormated_1">KONJOGOJSTVENA UDRUGA PRIGORJE GLAVINČICA</derivirana_varijabla>
  </DomainObject.Predmet.ProtustrankaNazivFormated>
  <DomainObject.Predmet.ProtustrankaNazivFormatedOIB>
    <izvorni_sadrzaj>KONJOGOJSTVENA UDRUGA PRIGORJE GLAVINČICA, OIB 87697830017</izvorni_sadrzaj>
    <derivirana_varijabla naziv="DomainObject.Predmet.ProtustrankaNazivFormatedOIB_1">KONJOGOJSTVENA UDRUGA PRIGORJE GLAVINČICA, OIB 87697830017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KONJOGOJSTVENA UDRUGA PRIGORJE GLAVINČICA zastupanog po punomoćniku Mladen Šarec</item>
    </izvorni_sadrzaj>
    <derivirana_varijabla naziv="DomainObject.Predmet.ProtuStrankaListFormated_1">
      <item>KONJOGOJSTVENA UDRUGA PRIGORJE GLAVINČICA zastupanog po punomoćniku Mladen Šarec</item>
    </derivirana_varijabla>
  </DomainObject.Predmet.ProtuStrankaListFormated>
  <DomainObject.Predmet.ProtuStrankaListFormatedOIB>
    <izvorni_sadrzaj>
      <item>KONJOGOJSTVENA UDRUGA PRIGORJE GLAVINČICA, OIB 87697830017 zastupanog po punomoćniku Mladen Šarec</item>
    </izvorni_sadrzaj>
    <derivirana_varijabla naziv="DomainObject.Predmet.ProtuStrankaListFormatedOIB_1">
      <item>KONJOGOJSTVENA UDRUGA PRIGORJE GLAVINČICA, OIB 87697830017 zastupanog po punomoćniku Mladen Šarec</item>
    </derivirana_varijabla>
  </DomainObject.Predmet.ProtuStrankaListFormatedOIB>
  <DomainObject.Predmet.ProtuStrankaListFormatedWithAdress>
    <izvorni_sadrzaj>
      <item>KONJOGOJSTVENA UDRUGA PRIGORJE GLAVINČICA, Kružna 35, 10360 Sesvete zastupanog po punomoćniku Mladen Šarec</item>
    </izvorni_sadrzaj>
    <derivirana_varijabla naziv="DomainObject.Predmet.ProtuStrankaListFormatedWithAdress_1">
      <item>KONJOGOJSTVENA UDRUGA PRIGORJE GLAVINČICA, Kružna 35, 10360 Sesvete zastupanog po punomoćniku Mladen Šarec</item>
    </derivirana_varijabla>
  </DomainObject.Predmet.ProtuStrankaListFormatedWithAdress>
  <DomainObject.Predmet.ProtuStrankaListFormatedWithAdressOIB>
    <izvorni_sadrzaj>
      <item>KONJOGOJSTVENA UDRUGA PRIGORJE GLAVINČICA, OIB 87697830017, Kružna 35, 10360 Sesvete zastupanog po punomoćniku Mladen Šarec</item>
    </izvorni_sadrzaj>
    <derivirana_varijabla naziv="DomainObject.Predmet.ProtuStrankaListFormatedWithAdressOIB_1">
      <item>KONJOGOJSTVENA UDRUGA PRIGORJE GLAVINČICA, OIB 87697830017, Kružna 35, 10360 Sesvete zastupanog po punomoćniku Mladen Šarec</item>
    </derivirana_varijabla>
  </DomainObject.Predmet.ProtuStrankaListFormatedWithAdressOIB>
  <DomainObject.Predmet.ProtuStrankaListNazivFormated>
    <izvorni_sadrzaj>
      <item>KONJOGOJSTVENA UDRUGA PRIGORJE GLAVINČICA</item>
    </izvorni_sadrzaj>
    <derivirana_varijabla naziv="DomainObject.Predmet.ProtuStrankaListNazivFormated_1">
      <item>KONJOGOJSTVENA UDRUGA PRIGORJE GLAVINČICA</item>
    </derivirana_varijabla>
  </DomainObject.Predmet.ProtuStrankaListNazivFormated>
  <DomainObject.Predmet.ProtuStrankaListNazivFormatedOIB>
    <izvorni_sadrzaj>
      <item>KONJOGOJSTVENA UDRUGA PRIGORJE GLAVINČICA, OIB 87697830017</item>
    </izvorni_sadrzaj>
    <derivirana_varijabla naziv="DomainObject.Predmet.ProtuStrankaListNazivFormatedOIB_1">
      <item>KONJOGOJSTVENA UDRUGA PRIGORJE GLAVINČICA, OIB 87697830017</item>
    </derivirana_varijabla>
  </DomainObject.Predmet.ProtuStrankaListNazivFormatedOIB>
  <DomainObject.Predmet.OstaliListFormated>
    <izvorni_sadrzaj>
      <item>HRVATSKI ZAVOD ZA MIROVINSKO OSIGURANJE</item>
      <item>Mladen Šarec punomoćnik sudionika u postupku KONJOGOJSTVENA UDRUGA PRIGORJE GLAVINČICA</item>
    </izvorni_sadrzaj>
    <derivirana_varijabla naziv="DomainObject.Predmet.OstaliListFormated_1">
      <item>HRVATSKI ZAVOD ZA MIROVINSKO OSIGURANJE</item>
      <item>Mladen Šarec punomoćnik sudionika u postupku KONJOGOJSTVENA UDRUGA PRIGORJE GLAVINČICA</item>
    </derivirana_varijabla>
  </DomainObject.Predmet.OstaliListFormated>
  <DomainObject.Predmet.OstaliListFormatedOIB>
    <izvorni_sadrzaj>
      <item>HRVATSKI ZAVOD ZA MIROVINSKO OSIGURANJE, OIB 84397956623</item>
      <item>Mladen Šarec, OIB 40238347050 punomoćnik sudionika u postupku KONJOGOJSTVENA UDRUGA PRIGORJE GLAVINČICA</item>
    </izvorni_sadrzaj>
    <derivirana_varijabla naziv="DomainObject.Predmet.OstaliListFormatedOIB_1">
      <item>HRVATSKI ZAVOD ZA MIROVINSKO OSIGURANJE, OIB 84397956623</item>
      <item>Mladen Šarec, OIB 40238347050 punomoćnik sudionika u postupku KONJOGOJSTVENA UDRUGA PRIGORJE GLAVINČICA</item>
    </derivirana_varijabla>
  </DomainObject.Predmet.OstaliListFormatedOIB>
  <DomainObject.Predmet.OstaliListFormatedWithAdress>
    <izvorni_sadrzaj>
      <item>HRVATSKI ZAVOD ZA MIROVINSKO OSIGURANJE, Trpimirova 4, 10000 Zagreb</item>
      <item>Mladen Šarec, Kružna Ulica 35, 10361 Glavničica punomoćnik sudionika u postupku KONJOGOJSTVENA UDRUGA PRIGORJE GLAVINČICA</item>
    </izvorni_sadrzaj>
    <derivirana_varijabla naziv="DomainObject.Predmet.OstaliListFormatedWithAdress_1">
      <item>HRVATSKI ZAVOD ZA MIROVINSKO OSIGURANJE, Trpimirova 4, 10000 Zagreb</item>
      <item>Mladen Šarec, Kružna Ulica 35, 10361 Glavničica punomoćnik sudionika u postupku KONJOGOJSTVENA UDRUGA PRIGORJE GLAVINČICA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Mladen Šarec, OIB 40238347050, Kružna Ulica 35, 10361 Glavničica punomoćnik sudionika u postupku KONJOGOJSTVENA UDRUGA PRIGORJE GLAVINČICA</item>
    </izvorni_sadrzaj>
    <derivirana_varijabla naziv="DomainObject.Predmet.OstaliListFormatedWithAdressOIB_1">
      <item>HRVATSKI ZAVOD ZA MIROVINSKO OSIGURANJE, OIB 84397956623, Trpimirova 4, 10000 Zagreb</item>
      <item>Mladen Šarec, OIB 40238347050, Kružna Ulica 35, 10361 Glavničica punomoćnik sudionika u postupku KONJOGOJSTVENA UDRUGA PRIGORJE GLAVINČICA</item>
    </derivirana_varijabla>
  </DomainObject.Predmet.OstaliListFormatedWithAdressOIB>
  <DomainObject.Predmet.OstaliListNazivFormated>
    <izvorni_sadrzaj>
      <item>HRVATSKI ZAVOD ZA MIROVINSKO OSIGURANJE</item>
      <item>Mladen Šarec</item>
    </izvorni_sadrzaj>
    <derivirana_varijabla naziv="DomainObject.Predmet.OstaliListNazivFormated_1">
      <item>HRVATSKI ZAVOD ZA MIROVINSKO OSIGURANJE</item>
      <item>Mladen Šarec</item>
    </derivirana_varijabla>
  </DomainObject.Predmet.OstaliListNazivFormated>
  <DomainObject.Predmet.OstaliListNazivFormatedOIB>
    <izvorni_sadrzaj>
      <item>HRVATSKI ZAVOD ZA MIROVINSKO OSIGURANJE, OIB 84397956623</item>
      <item>Mladen Šarec, OIB 40238347050</item>
    </izvorni_sadrzaj>
    <derivirana_varijabla naziv="DomainObject.Predmet.OstaliListNazivFormatedOIB_1">
      <item>HRVATSKI ZAVOD ZA MIROVINSKO OSIGURANJE, OIB 84397956623</item>
      <item>Mladen Šarec, OIB 40238347050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St-1987/2015-9</izvorni_sadrzaj>
    <derivirana_varijabla naziv="DomainObject.PoslovniBrojDokumenta_1">St-1987/2015-9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KONJOGOJSTVENA UDRUGA PRIGORJE GLAVINČICA</izvorni_sadrzaj>
    <derivirana_varijabla naziv="DomainObject.Predmet.ProtustrankaIDrugi_1">KONJOGOJSTVENA UDRUGA PRIGORJE GLAVINČICA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KONJOGOJSTVENA UDRUGA PRIGORJE GLAVINČICA, OIB 87697830017, Kružna 35, 10360 Sesvete</izvorni_sadrzaj>
    <derivirana_varijabla naziv="DomainObject.Predmet.ProtustrankaIDrugiAdressOIB_1">KONJOGOJSTVENA UDRUGA PRIGORJE GLAVINČICA, OIB 87697830017, Kružna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KONJOGOJSTVENA UDRUGA PRIGORJE GLAVINČICA</item>
      <item>FINA Regionalni centar Zagreb</item>
      <item>HRVATSKI ZAVOD ZA MIROVINSKO OSIGURANJE</item>
      <item>Mladen Šarec</item>
    </izvorni_sadrzaj>
    <derivirana_varijabla naziv="DomainObject.Predmet.SudioniciListNaziv_1">
      <item>KONJOGOJSTVENA UDRUGA PRIGORJE GLAVINČICA</item>
      <item>FINA Regionalni centar Zagreb</item>
      <item>HRVATSKI ZAVOD ZA MIROVINSKO OSIGURANJE</item>
      <item>Mladen Šarec</item>
    </derivirana_varijabla>
  </DomainObject.Predmet.SudioniciListNaziv>
  <DomainObject.Predmet.SudioniciListAdressOIB>
    <izvorni_sadrzaj>
      <item>KONJOGOJSTVENA UDRUGA PRIGORJE GLAVINČICA, OIB 87697830017, Kružna 35,10360 Sesvete</item>
      <item>FINA Regionalni centar Zagreb, OIB 85821130368, Trg svibanjskih žrtava 1995. 1,10000 Zagreb</item>
      <item>HRVATSKI ZAVOD ZA MIROVINSKO OSIGURANJE, OIB 84397956623, Trpimirova 4,10000 Zagreb</item>
      <item>Mladen Šarec, OIB 40238347050, Kružna Ulica 35,10361 Glavničica</item>
    </izvorni_sadrzaj>
    <derivirana_varijabla naziv="DomainObject.Predmet.SudioniciListAdressOIB_1">
      <item>KONJOGOJSTVENA UDRUGA PRIGORJE GLAVINČICA, OIB 87697830017, Kružna 35,10360 Sesvete</item>
      <item>FINA Regionalni centar Zagreb, OIB 85821130368, Trg svibanjskih žrtava 1995. 1,10000 Zagreb</item>
      <item>HRVATSKI ZAVOD ZA MIROVINSKO OSIGURANJE, OIB 84397956623, Trpimirova 4,10000 Zagreb</item>
      <item>Mladen Šarec, OIB 40238347050, Kružna Ulica 35,10361 Glavničica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87697830017</item>
      <item>, OIB 85821130368</item>
      <item>, OIB 84397956623</item>
      <item>, OIB 40238347050</item>
    </izvorni_sadrzaj>
    <derivirana_varijabla naziv="DomainObject.Predmet.SudioniciListNazivOIB_1">
      <item>, OIB 87697830017</item>
      <item>, OIB 85821130368</item>
      <item>, OIB 84397956623</item>
      <item>, OIB 40238347050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2439</properties:Characters>
  <properties:Lines>84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2016-07-05T09:00:00Z</dcterms:created>
  <dc:creator>Sudsko vijeæe</dc:creator>
  <cp:lastModifiedBy>Višnja Svečak</cp:lastModifiedBy>
  <cp:lastPrinted>2016-07-05T09:06:00Z</cp:lastPrinted>
  <dcterms:modified xmlns:xsi="http://www.w3.org/2001/XMLSchema-instance" xsi:type="dcterms:W3CDTF">2016-07-05T09:06:00Z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St-1987/2015-9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