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74b1" w14:paraId="1f474b1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</w:r>
      <w:r w:rsidR="00845CBB">
        <w:t xml:space="preserve">TRGOVAČKI SUD U OSIJEKU, po sucu Dubravki Kuveždić u stečajnom predmetu predlagatelja FINA RC Zagreb Podružnica Zagreb, Trg svibanjskih žrtava 1995. br. 1 povodom prijedloga za otvaranje stečajnog postupka nad dužnikom IPA AUTO j.d.o.o. za trgovinu i usluge Zagreb, Nova cesta 36/A, OIB 46426818149, MBS 080973769, dana 30. kolovoza 2017.,  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5A54CF" w:rsidP="004F25AD" w:rsidR="005A54CF">
      <w:pPr>
        <w:tabs>
          <w:tab w:pos="3705" w:val="left"/>
        </w:tabs>
        <w:jc w:val="both"/>
      </w:pP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 w:rsidRPr="00D576FB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>dužnikom</w:t>
      </w:r>
      <w:r w:rsidR="001B1A0B" w:rsidRPr="001B1A0B">
        <w:t xml:space="preserve"> </w:t>
      </w:r>
      <w:r w:rsidR="005A54CF">
        <w:t>IPA AUTO j.d.o.o. za trgovinu i usluge Zagreb, Nova cesta 36/A, OIB 46426818149, MBS 080973769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D576FB" w:rsidP="00D576FB" w:rsidR="00D576FB">
      <w:pPr>
        <w:pStyle w:val="Tijeloteksta"/>
        <w:ind w:left="786"/>
      </w:pP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576FB" w:rsidRPr="002F1377">
        <w:rPr>
          <w:b/>
          <w:i/>
        </w:rPr>
        <w:t>2</w:t>
      </w:r>
      <w:r w:rsidR="00D576FB" w:rsidRPr="002F1377">
        <w:rPr>
          <w:b/>
        </w:rPr>
        <w:t>4</w:t>
      </w:r>
      <w:r w:rsidR="00615950">
        <w:rPr>
          <w:b/>
        </w:rPr>
        <w:t>. listopada</w:t>
      </w:r>
      <w:r w:rsidR="00E11F11">
        <w:rPr>
          <w:b/>
        </w:rPr>
        <w:t xml:space="preserve"> </w:t>
      </w:r>
      <w:r w:rsidR="00A23173">
        <w:rPr>
          <w:b/>
        </w:rPr>
        <w:t>201</w:t>
      </w:r>
      <w:r w:rsidR="00D576FB">
        <w:rPr>
          <w:b/>
        </w:rPr>
        <w:t>7</w:t>
      </w:r>
      <w:r w:rsidR="00A23173">
        <w:rPr>
          <w:b/>
        </w:rPr>
        <w:t xml:space="preserve">. u </w:t>
      </w:r>
      <w:r w:rsidR="00615950">
        <w:rPr>
          <w:b/>
        </w:rPr>
        <w:t>10,</w:t>
      </w:r>
      <w:r w:rsidR="005A54CF">
        <w:rPr>
          <w:b/>
        </w:rPr>
        <w:t>3</w:t>
      </w:r>
      <w:r w:rsidR="00D576FB">
        <w:rPr>
          <w:b/>
        </w:rPr>
        <w:t>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576FB">
        <w:t>38</w:t>
      </w:r>
      <w:r>
        <w:t>/II, na koje se pozivaju sve zainteresirane stranke dostavom ovog rješenja.</w:t>
      </w:r>
    </w:p>
    <w:p w:rsidRDefault="00615950" w:rsidP="00615950" w:rsidR="00615950">
      <w:pPr>
        <w:pStyle w:val="Tijeloteksta"/>
        <w:ind w:left="786"/>
      </w:pPr>
    </w:p>
    <w:p w:rsidRDefault="004B741D" w:rsidP="00615950" w:rsidR="002F1377" w:rsidRPr="002F1377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</w:t>
      </w:r>
      <w:r w:rsidR="00D576FB">
        <w:t xml:space="preserve">Ivan Mikić iz Nove Gradiške, Gundulićeva bb, OIB 72220905423.            </w:t>
      </w:r>
    </w:p>
    <w:p w:rsidRDefault="00D576FB" w:rsidP="002F1377" w:rsidR="006C2276" w:rsidRPr="0099715B">
      <w:pPr>
        <w:pStyle w:val="Tijeloteksta"/>
        <w:ind w:left="786"/>
        <w:rPr>
          <w:b/>
        </w:rPr>
      </w:pPr>
      <w:r>
        <w:t xml:space="preserve">        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D576FB">
        <w:t>dostaviti</w:t>
      </w:r>
      <w:r w:rsidR="004B741D">
        <w:t xml:space="preserve"> sucu izvješće o financijsko</w:t>
      </w:r>
      <w:r w:rsidR="00660D00">
        <w:t xml:space="preserve"> g</w:t>
      </w:r>
      <w:r w:rsidR="004B741D">
        <w:t>ospodarskom stanju stečajnog dužnika, te mogućnostima provođenja stečajnog postupka nad njegovom imovinom.</w:t>
      </w:r>
    </w:p>
    <w:p w:rsidRDefault="002F1377" w:rsidP="002F1377" w:rsidR="002F1377">
      <w:pPr>
        <w:pStyle w:val="Tijeloteksta"/>
        <w:ind w:left="786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2F1377" w:rsidP="002F1377" w:rsidR="002F1377">
      <w:pPr>
        <w:pStyle w:val="Odlomakpopisa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28350B" w:rsidP="004B741D" w:rsidR="0028350B">
      <w:pPr>
        <w:pStyle w:val="Tijeloteksta"/>
        <w:rPr>
          <w:b/>
          <w:bCs/>
        </w:rPr>
      </w:pPr>
    </w:p>
    <w:p w:rsidRDefault="002F1377" w:rsidP="004B741D" w:rsidR="002F137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lastRenderedPageBreak/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A0258F">
      <w:pPr>
        <w:pStyle w:val="Tijeloteksta"/>
      </w:pPr>
      <w:r>
        <w:tab/>
        <w:t>Predlagatelj</w:t>
      </w:r>
      <w:r w:rsidR="002F1377">
        <w:t xml:space="preserve"> </w:t>
      </w:r>
      <w:r w:rsidR="00214478">
        <w:t xml:space="preserve">FINA RC </w:t>
      </w:r>
      <w:r w:rsidR="002F1377">
        <w:t>Zagreb</w:t>
      </w:r>
      <w:r w:rsidR="005A54CF">
        <w:t>, Podružnica Zagreb</w:t>
      </w:r>
      <w:r w:rsidR="002F1377">
        <w:t xml:space="preserve"> </w:t>
      </w:r>
      <w:r w:rsidR="00B32D98">
        <w:t>podni</w:t>
      </w:r>
      <w:r w:rsidR="00EF5439">
        <w:t>o je</w:t>
      </w:r>
      <w:r w:rsidR="005A54CF">
        <w:t xml:space="preserve"> Trgovačkom sudu u Zagrebu</w:t>
      </w:r>
      <w:r w:rsidR="00EF5439">
        <w:t xml:space="preserve"> dana</w:t>
      </w:r>
      <w:r w:rsidR="005A54CF">
        <w:t xml:space="preserve"> 2</w:t>
      </w:r>
      <w:r w:rsidR="002F1377">
        <w:t>0.</w:t>
      </w:r>
      <w:r w:rsidR="00615950">
        <w:t xml:space="preserve"> ožujka</w:t>
      </w:r>
      <w:r w:rsidR="00214478">
        <w:t xml:space="preserve"> 201</w:t>
      </w:r>
      <w:r w:rsidR="002F1377">
        <w:t>7</w:t>
      </w:r>
      <w:r w:rsidR="00214478">
        <w:t>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D73015">
        <w:t>stečajnog postupka</w:t>
      </w:r>
      <w:r w:rsidR="00C473BD">
        <w:t xml:space="preserve"> </w:t>
      </w:r>
      <w:r>
        <w:t>nad dužnikom</w:t>
      </w:r>
      <w:r w:rsidR="002F1377" w:rsidRPr="002F1377">
        <w:t xml:space="preserve"> </w:t>
      </w:r>
      <w:r w:rsidR="005A54CF">
        <w:t>IPA AUTO j.d.o.o. za trgovinu i usluge Zagreb, Nova cesta 36/A, OIB 46426818149, MBS 080973769</w:t>
      </w:r>
      <w:r w:rsidR="00316834">
        <w:rPr>
          <w:b/>
        </w:rPr>
        <w:t>.</w:t>
      </w:r>
      <w:r w:rsidR="00EF5439">
        <w:t xml:space="preserve"> </w:t>
      </w:r>
      <w:r w:rsidR="002D77B4">
        <w:tab/>
      </w: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8F68B8">
        <w:t xml:space="preserve">15. ožujka </w:t>
      </w:r>
      <w:r w:rsidR="00C45E7F">
        <w:t>2017.</w:t>
      </w:r>
      <w:r>
        <w:t xml:space="preserve"> u Očevidniku redoslijed</w:t>
      </w:r>
      <w:r w:rsidR="00C45E7F">
        <w:t>a</w:t>
      </w:r>
      <w:r>
        <w:t xml:space="preserve"> osnova za plaćanje ima evidentirane neizvršene osnove za plaćanje u neprekinutom razdoblju od</w:t>
      </w:r>
      <w:r w:rsidR="00B94A89">
        <w:t xml:space="preserve"> </w:t>
      </w:r>
      <w:r w:rsidR="00C45E7F">
        <w:t>120</w:t>
      </w:r>
      <w:r>
        <w:t xml:space="preserve"> dana u ukupnom iznosu od </w:t>
      </w:r>
      <w:r w:rsidR="008F68B8">
        <w:t xml:space="preserve">44.188,23 </w:t>
      </w:r>
      <w:r>
        <w:t>kn u koji iznos je uračunata kamata i naknada FINE za provedbu ovrhe na novčanim sredstvima te da dužnik ima</w:t>
      </w:r>
      <w:r w:rsidR="008F68B8">
        <w:t xml:space="preserve"> 2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>Slijedom navedenog</w:t>
      </w:r>
      <w:r w:rsidR="00C45E7F">
        <w:t xml:space="preserve">, a </w:t>
      </w:r>
      <w:r w:rsidR="008F68B8">
        <w:t xml:space="preserve">u skladu s </w:t>
      </w:r>
      <w:r>
        <w:t>čl</w:t>
      </w:r>
      <w:r w:rsidR="00C45E7F">
        <w:t>ank</w:t>
      </w:r>
      <w:r w:rsidR="008F68B8">
        <w:t>om</w:t>
      </w:r>
      <w:r>
        <w:t xml:space="preserve"> 115</w:t>
      </w:r>
      <w:r w:rsidR="008F68B8">
        <w:t>.</w:t>
      </w:r>
      <w:r>
        <w:t xml:space="preserve"> Stečajnog zakona (N</w:t>
      </w:r>
      <w:r w:rsidR="00C45E7F">
        <w:t>arodne novine br.</w:t>
      </w:r>
      <w:r>
        <w:t xml:space="preserve"> 71/15</w:t>
      </w:r>
      <w:r w:rsidR="00C45E7F">
        <w:t>, dalje SZ</w:t>
      </w:r>
      <w:r>
        <w:t xml:space="preserve">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>Također, temeljem čl</w:t>
      </w:r>
      <w:r w:rsidR="00C45E7F">
        <w:t xml:space="preserve">anka </w:t>
      </w:r>
      <w:r>
        <w:t>115. st</w:t>
      </w:r>
      <w:r w:rsidR="00C45E7F">
        <w:t>av</w:t>
      </w:r>
      <w:r>
        <w:t xml:space="preserve"> 2. citiranog </w:t>
      </w:r>
      <w:r w:rsidR="00C45E7F">
        <w:t>Z</w:t>
      </w:r>
      <w:r>
        <w:t xml:space="preserve">akona imenovan je privremeni stečajni upravitelj </w:t>
      </w:r>
      <w:r w:rsidR="00935EEC">
        <w:t>Ivan Mikić iz Nove Gradiške, Gundulićeva bb (a</w:t>
      </w:r>
      <w:r w:rsidR="00316834">
        <w:t>utomatski odabir)</w:t>
      </w:r>
      <w:r>
        <w:t>, radi utvrđivanja stanja imovine dužnika, nakon čega sudac može donijeti odluku u ovom postupku.</w:t>
      </w: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935EEC">
        <w:t xml:space="preserve"> </w:t>
      </w:r>
      <w:r w:rsidR="00660D00">
        <w:t>30</w:t>
      </w:r>
      <w:r w:rsidR="00935EEC">
        <w:t xml:space="preserve">. kolovoza 2017.                </w:t>
      </w:r>
    </w:p>
    <w:p w:rsidRDefault="00094230" w:rsidP="001309A4" w:rsidR="00094230">
      <w:pPr>
        <w:pStyle w:val="Tijeloteksta"/>
        <w:jc w:val="center"/>
      </w:pPr>
    </w:p>
    <w:p w:rsidRDefault="001726B9" w:rsidP="001309A4" w:rsidR="001726B9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218" w:rsidR="005E7218">
      <w:r>
        <w:separator/>
      </w:r>
    </w:p>
  </w:endnote>
  <w:endnote w:id="0" w:type="continuationSeparator">
    <w:p w:rsidRDefault="005E7218" w:rsidR="005E7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218" w:rsidR="005E7218">
      <w:r>
        <w:separator/>
      </w:r>
    </w:p>
  </w:footnote>
  <w:footnote w:id="0" w:type="continuationSeparator">
    <w:p w:rsidRDefault="005E7218" w:rsidR="005E72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A1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St-124</w:t>
    </w:r>
    <w:r w:rsidR="00845CBB">
      <w:t>5</w:t>
    </w:r>
    <w:r w:rsidR="00935EEC">
      <w:t>/17-</w:t>
    </w:r>
    <w:r w:rsidR="00660D00">
      <w:t>4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44F3ED7"/>
    <w:multiLevelType w:val="hybridMultilevel"/>
    <w:tmpl w:val="7C9E26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726B9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54CF"/>
    <w:rsid w:val="005A7923"/>
    <w:rsid w:val="005B403D"/>
    <w:rsid w:val="005D4764"/>
    <w:rsid w:val="005E5805"/>
    <w:rsid w:val="005E7218"/>
    <w:rsid w:val="00607E75"/>
    <w:rsid w:val="00615950"/>
    <w:rsid w:val="00615FE6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3543C"/>
    <w:rsid w:val="00845777"/>
    <w:rsid w:val="00845CBB"/>
    <w:rsid w:val="00850A85"/>
    <w:rsid w:val="008737C5"/>
    <w:rsid w:val="00891BF4"/>
    <w:rsid w:val="008F68B8"/>
    <w:rsid w:val="009001D6"/>
    <w:rsid w:val="00906032"/>
    <w:rsid w:val="00926DED"/>
    <w:rsid w:val="00935547"/>
    <w:rsid w:val="00935EEC"/>
    <w:rsid w:val="009505E8"/>
    <w:rsid w:val="00951A3C"/>
    <w:rsid w:val="00964A16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86D66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543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543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43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43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543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543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43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43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St-1245/2017-4</izvorni_sadrzaj>
    <derivirana_varijabla naziv="DomainObject.Oznaka_1">St-1245/2017-4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St-1245/2017</izvorni_sadrzaj>
    <derivirana_varijabla naziv="DomainObject.Predmet.OznakaBroj_1">St-1245/2017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IPA AUTO j.d.o.o. za trgovinu i usluge</izvorni_sadrzaj>
    <derivirana_varijabla naziv="DomainObject.Predmet.ProtustrankaFormated_1">  IPA AUTO j.d.o.o. za trgovinu i usluge</derivirana_varijabla>
  </DomainObject.Predmet.ProtustrankaFormated>
  <DomainObject.Predmet.ProtustrankaFormatedOIB>
    <izvorni_sadrzaj>  IPA AUTO j.d.o.o. za trgovinu i usluge, OIB 46426818149</izvorni_sadrzaj>
    <derivirana_varijabla naziv="DomainObject.Predmet.ProtustrankaFormatedOIB_1">  IPA AUTO j.d.o.o. za trgovinu i usluge, OIB 46426818149</derivirana_varijabla>
  </DomainObject.Predmet.ProtustrankaFormatedOIB>
  <DomainObject.Predmet.ProtustrankaFormatedWithAdress>
    <izvorni_sadrzaj> IPA AUTO j.d.o.o. za trgovinu i usluge, Nova cesta 36A, 10000 Zagreb</izvorni_sadrzaj>
    <derivirana_varijabla naziv="DomainObject.Predmet.ProtustrankaFormatedWithAdress_1"> IPA AUTO j.d.o.o. za trgovinu i usluge, Nova cesta 36A, 10000 Zagreb</derivirana_varijabla>
  </DomainObject.Predmet.ProtustrankaFormatedWithAdress>
  <DomainObject.Predmet.ProtustrankaFormatedWithAdressOIB>
    <izvorni_sadrzaj> IPA AUTO j.d.o.o. za trgovinu i usluge, OIB 46426818149, Nova cesta 36A, 10000 Zagreb</izvorni_sadrzaj>
    <derivirana_varijabla naziv="DomainObject.Predmet.ProtustrankaFormatedWithAdressOIB_1"> IPA AUTO j.d.o.o. za trgovinu i usluge, OIB 46426818149, Nova cesta 36A, 10000 Zagreb</derivirana_varijabla>
  </DomainObject.Predmet.ProtustrankaFormatedWithAdressOIB>
  <DomainObject.Predmet.ProtustrankaWithAdress>
    <izvorni_sadrzaj>IPA AUTO j.d.o.o. za trgovinu i usluge Nova cesta 36A, 10000 Zagreb</izvorni_sadrzaj>
    <derivirana_varijabla naziv="DomainObject.Predmet.ProtustrankaWithAdress_1">IPA AUTO j.d.o.o. za trgovinu i usluge Nova cesta 36A, 10000 Zagreb</derivirana_varijabla>
  </DomainObject.Predmet.ProtustrankaWithAdress>
  <DomainObject.Predmet.ProtustrankaWithAdressOIB>
    <izvorni_sadrzaj>IPA AUTO j.d.o.o. za trgovinu i usluge, OIB 46426818149, Nova cesta 36A, 10000 Zagreb</izvorni_sadrzaj>
    <derivirana_varijabla naziv="DomainObject.Predmet.ProtustrankaWithAdressOIB_1">IPA AUTO j.d.o.o. za trgovinu i usluge, OIB 46426818149, Nova cesta 36A, 10000 Zagreb</derivirana_varijabla>
  </DomainObject.Predmet.ProtustrankaWithAdressOIB>
  <DomainObject.Predmet.ProtustrankaNazivFormated>
    <izvorni_sadrzaj>IPA AUTO j.d.o.o. za trgovinu i usluge</izvorni_sadrzaj>
    <derivirana_varijabla naziv="DomainObject.Predmet.ProtustrankaNazivFormated_1">IPA AUTO j.d.o.o. za trgovinu i usluge</derivirana_varijabla>
  </DomainObject.Predmet.ProtustrankaNazivFormated>
  <DomainObject.Predmet.ProtustrankaNazivFormatedOIB>
    <izvorni_sadrzaj>IPA AUTO j.d.o.o. za trgovinu i usluge, OIB 46426818149</izvorni_sadrzaj>
    <derivirana_varijabla naziv="DomainObject.Predmet.ProtustrankaNazivFormatedOIB_1">IPA AUTO j.d.o.o. za trgovinu i usluge, OIB 46426818149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IPA AUTO j.d.o.o. za trgovinu i usluge</item>
    </izvorni_sadrzaj>
    <derivirana_varijabla naziv="DomainObject.Predmet.ProtuStrankaListFormated_1">
      <item>IPA AUTO j.d.o.o. za trgovinu i usluge</item>
    </derivirana_varijabla>
  </DomainObject.Predmet.ProtuStrankaListFormated>
  <DomainObject.Predmet.ProtuStrankaListFormatedOIB>
    <izvorni_sadrzaj>
      <item>IPA AUTO j.d.o.o. za trgovinu i usluge, OIB 46426818149</item>
    </izvorni_sadrzaj>
    <derivirana_varijabla naziv="DomainObject.Predmet.ProtuStrankaListFormatedOIB_1">
      <item>IPA AUTO j.d.o.o. za trgovinu i usluge, OIB 46426818149</item>
    </derivirana_varijabla>
  </DomainObject.Predmet.ProtuStrankaListFormatedOIB>
  <DomainObject.Predmet.ProtuStrankaListFormatedWithAdress>
    <izvorni_sadrzaj>
      <item>IPA AUTO j.d.o.o. za trgovinu i usluge, Nova cesta 36A, 10000 Zagreb</item>
    </izvorni_sadrzaj>
    <derivirana_varijabla naziv="DomainObject.Predmet.ProtuStrankaListFormatedWithAdress_1">
      <item>IPA AUTO j.d.o.o. za trgovinu i usluge, Nova cesta 36A, 10000 Zagreb</item>
    </derivirana_varijabla>
  </DomainObject.Predmet.ProtuStrankaListFormatedWithAdress>
  <DomainObject.Predmet.ProtuStrankaListFormatedWithAdressOIB>
    <izvorni_sadrzaj>
      <item>IPA AUTO j.d.o.o. za trgovinu i usluge, OIB 46426818149, Nova cesta 36A, 10000 Zagreb</item>
    </izvorni_sadrzaj>
    <derivirana_varijabla naziv="DomainObject.Predmet.ProtuStrankaListFormatedWithAdressOIB_1">
      <item>IPA AUTO j.d.o.o. za trgovinu i usluge, OIB 46426818149, Nova cesta 36A, 10000 Zagreb</item>
    </derivirana_varijabla>
  </DomainObject.Predmet.ProtuStrankaListFormatedWithAdressOIB>
  <DomainObject.Predmet.ProtuStrankaListNazivFormated>
    <izvorni_sadrzaj>
      <item>IPA AUTO j.d.o.o. za trgovinu i usluge</item>
    </izvorni_sadrzaj>
    <derivirana_varijabla naziv="DomainObject.Predmet.ProtuStrankaListNazivFormated_1">
      <item>IPA AUTO j.d.o.o. za trgovinu i usluge</item>
    </derivirana_varijabla>
  </DomainObject.Predmet.ProtuStrankaListNazivFormated>
  <DomainObject.Predmet.ProtuStrankaListNazivFormatedOIB>
    <izvorni_sadrzaj>
      <item>IPA AUTO j.d.o.o. za trgovinu i usluge, OIB 46426818149</item>
    </izvorni_sadrzaj>
    <derivirana_varijabla naziv="DomainObject.Predmet.ProtuStrankaListNazivFormatedOIB_1">
      <item>IPA AUTO j.d.o.o. za trgovinu i usluge, OIB 46426818149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St-1245/2017-4</izvorni_sadrzaj>
    <derivirana_varijabla naziv="DomainObject.PoslovniBrojDokumenta_1">St-1245/2017-4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IPA AUTO j.d.o.o. za trgovinu i usluge</izvorni_sadrzaj>
    <derivirana_varijabla naziv="DomainObject.Predmet.ProtustrankaIDrugi_1">IPA AUTO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IPA AUTO j.d.o.o. za trgovinu i usluge, OIB 46426818149, Nova cesta 36A, 10000 Zagreb</izvorni_sadrzaj>
    <derivirana_varijabla naziv="DomainObject.Predmet.ProtustrankaIDrugiAdressOIB_1">IPA AUTO j.d.o.o. za trgovinu i usluge, OIB 46426818149, Nova cesta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IPA AUTO j.d.o.o. za trgovinu i usluge</item>
      <item>FINA Regionalni centar Zagreb</item>
    </izvorni_sadrzaj>
    <derivirana_varijabla naziv="DomainObject.Predmet.SudioniciListNaziv_1">
      <item>IPA AUTO j.d.o.o. za trgovinu i usluge</item>
      <item>FINA Regionalni centar Zagreb</item>
    </derivirana_varijabla>
  </DomainObject.Predmet.SudioniciListNaziv>
  <DomainObject.Predmet.SudioniciListAdressOIB>
    <izvorni_sadrzaj>
      <item>IPA AUTO j.d.o.o. za trgovinu i usluge, OIB 46426818149, Nova cesta 36A,10000 Zagreb</item>
      <item>FINA Regionalni centar Zagreb, OIB 85821130368, Trg svibanjskih žrtava 1995. br. 1,10000 Zagreb</item>
    </izvorni_sadrzaj>
    <derivirana_varijabla naziv="DomainObject.Predmet.SudioniciListAdressOIB_1">
      <item>IPA AUTO j.d.o.o. za trgovinu i usluge, OIB 46426818149, Nova cesta 36A,10000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46426818149</item>
      <item>, OIB 85821130368</item>
    </izvorni_sadrzaj>
    <derivirana_varijabla naziv="DomainObject.Predmet.SudioniciListNazivOIB_1">
      <item>, OIB 46426818149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B9268-338A-47D8-B984-5977E370B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2510</properties:Characters>
  <properties:Lines>87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2017-08-30T11:53:00Z</dcterms:created>
  <dc:creator>hermanj</dc:creator>
  <cp:lastModifiedBy>Darija Miličević</cp:lastModifiedBy>
  <cp:lastPrinted>2017-08-31T06:21:00Z</cp:lastPrinted>
  <dcterms:modified xmlns:xsi="http://www.w3.org/2001/XMLSchema-instance" xsi:type="dcterms:W3CDTF">2017-08-31T06:22:00Z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St-1245/2017-4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