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fad2a" w14:paraId="92fad2a" w:rsidRDefault="003061BF" w:rsidP="003061BF" w:rsidR="003061BF">
      <w:pPr>
        <w15:collapsed w:val="false"/>
      </w:pPr>
      <w:r>
        <w:rPr>
          <w:rStyle w:val="Naglaeno"/>
        </w:rPr>
        <w:t xml:space="preserve">             </w:t>
      </w:r>
      <w:r w:rsidR="003C0AF6">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061BF" w:rsidP="003061BF" w:rsidR="003061BF" w:rsidRPr="00D21A2C"/>
    <w:p w:rsidRDefault="003061BF" w:rsidP="003061BF" w:rsidR="003061BF" w:rsidRPr="00B82754">
      <w:pPr>
        <w:ind w:hanging="720" w:left="360"/>
        <w:rPr>
          <w:b/>
        </w:rPr>
      </w:pPr>
      <w:r w:rsidRPr="00B82754">
        <w:rPr>
          <w:b/>
        </w:rPr>
        <w:t xml:space="preserve">     REPUBLIKA HRVATSKA</w:t>
      </w:r>
    </w:p>
    <w:p w:rsidRDefault="003061BF" w:rsidP="003061BF" w:rsidR="003061BF" w:rsidRPr="004C7FC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061BF" w:rsidP="003061BF" w:rsidR="003061BF"/>
    <w:p w:rsidRDefault="003061BF" w:rsidP="003061BF" w:rsidR="003061BF">
      <w:pPr>
        <w:jc w:val="center"/>
      </w:pPr>
      <w:r>
        <w:t>R E P U B L I K A  H R V A T S K A</w:t>
      </w:r>
    </w:p>
    <w:p w:rsidRDefault="003061BF" w:rsidP="003061BF" w:rsidR="003061BF"/>
    <w:p w:rsidRDefault="003061BF" w:rsidP="003061BF" w:rsidR="003061BF" w:rsidRPr="0013209D">
      <w:pPr>
        <w:jc w:val="center"/>
      </w:pPr>
      <w:r w:rsidRPr="0013209D">
        <w:t>R J E Š E N J E</w:t>
      </w:r>
    </w:p>
    <w:p w:rsidRDefault="003061BF" w:rsidP="003061BF" w:rsidR="003061BF">
      <w:pPr>
        <w:rPr>
          <w:b/>
        </w:rPr>
      </w:pPr>
    </w:p>
    <w:p w:rsidRDefault="003061BF" w:rsidP="003969D3" w:rsidR="00563C78">
      <w:pPr>
        <w:jc w:val="both"/>
      </w:pPr>
      <w:r>
        <w:tab/>
        <w:t xml:space="preserve">Trgovački sud u Osijeku, po stečajnoj sutkinji Nadi Roso, </w:t>
      </w:r>
      <w:r w:rsidRPr="00A82800">
        <w:t>u stečajnom postupku nad dužnikom</w:t>
      </w:r>
      <w:r w:rsidRPr="00F4212B">
        <w:t xml:space="preserve"> </w:t>
      </w:r>
      <w:r w:rsidR="00CA6C9C" w:rsidRPr="00CA6C9C">
        <w:rPr>
          <w:b/>
        </w:rPr>
        <w:t xml:space="preserve"> </w:t>
      </w:r>
      <w:r w:rsidR="00E32E5B" w:rsidRPr="00917541">
        <w:rPr>
          <w:b/>
        </w:rPr>
        <w:t xml:space="preserve">AM.-T. GRADNJA j.d.o.o., </w:t>
      </w:r>
      <w:proofErr w:type="spellStart"/>
      <w:r w:rsidR="00E32E5B" w:rsidRPr="00917541">
        <w:rPr>
          <w:b/>
        </w:rPr>
        <w:t>Ivankovo</w:t>
      </w:r>
      <w:proofErr w:type="spellEnd"/>
      <w:r w:rsidR="00E32E5B" w:rsidRPr="00917541">
        <w:rPr>
          <w:b/>
        </w:rPr>
        <w:t>, Gorjani 67, MBS: 030144584, OIB: 73693527985</w:t>
      </w:r>
      <w:r w:rsidR="003969D3">
        <w:t xml:space="preserve">, dana </w:t>
      </w:r>
      <w:r w:rsidR="00E32E5B">
        <w:t>25. siječnja 2017. g.,</w:t>
      </w:r>
      <w:r w:rsidR="003969D3">
        <w:t xml:space="preserve">       </w:t>
      </w:r>
    </w:p>
    <w:p w:rsidRDefault="00563C78" w:rsidP="003969D3" w:rsidR="00563C78">
      <w:pPr>
        <w:jc w:val="both"/>
      </w:pPr>
    </w:p>
    <w:p w:rsidRDefault="003969D3" w:rsidP="003969D3" w:rsidR="00120EB4">
      <w:pPr>
        <w:jc w:val="both"/>
        <w:rPr>
          <w:b/>
        </w:rPr>
      </w:pPr>
      <w:r>
        <w:t xml:space="preserve">    </w:t>
      </w:r>
    </w:p>
    <w:p w:rsidRDefault="00120EB4" w:rsidP="00120EB4" w:rsidR="00120EB4" w:rsidRPr="00563C78">
      <w:pPr>
        <w:jc w:val="center"/>
        <w:rPr>
          <w:bCs/>
        </w:rPr>
      </w:pPr>
      <w:r>
        <w:rPr>
          <w:b/>
        </w:rPr>
        <w:t xml:space="preserve">    </w:t>
      </w:r>
      <w:r w:rsidRPr="00563C78">
        <w:t>r i j e š i o   j e</w:t>
      </w:r>
    </w:p>
    <w:p w:rsidRDefault="00120EB4" w:rsidP="00120EB4" w:rsidR="00120EB4">
      <w:pPr>
        <w:jc w:val="both"/>
      </w:pPr>
    </w:p>
    <w:p w:rsidRDefault="008826C9" w:rsidP="008826C9" w:rsidR="00120EB4">
      <w:pPr>
        <w:tabs>
          <w:tab w:pos="3030" w:val="left"/>
        </w:tabs>
        <w:jc w:val="both"/>
      </w:pPr>
      <w:r>
        <w:tab/>
      </w:r>
    </w:p>
    <w:p w:rsidRDefault="00120EB4" w:rsidP="00CA6C9C" w:rsidR="00120EB4">
      <w:pPr>
        <w:numPr>
          <w:ilvl w:val="0"/>
          <w:numId w:val="1"/>
        </w:numPr>
        <w:jc w:val="both"/>
        <w:rPr>
          <w:b/>
        </w:rPr>
      </w:pPr>
      <w:r w:rsidRPr="008826C9">
        <w:rPr>
          <w:b/>
        </w:rPr>
        <w:t>OBUSTAVLJA SE</w:t>
      </w:r>
      <w:r w:rsidR="00333D96">
        <w:t xml:space="preserve"> stečajni postupak nad dužnikom </w:t>
      </w:r>
      <w:r w:rsidR="00CA6C9C" w:rsidRPr="00CA6C9C">
        <w:rPr>
          <w:b/>
        </w:rPr>
        <w:t xml:space="preserve"> </w:t>
      </w:r>
      <w:r w:rsidR="00E32E5B" w:rsidRPr="00917541">
        <w:rPr>
          <w:b/>
        </w:rPr>
        <w:t xml:space="preserve">AM.-T. GRADNJA j.d.o.o., </w:t>
      </w:r>
      <w:proofErr w:type="spellStart"/>
      <w:r w:rsidR="00E32E5B" w:rsidRPr="00917541">
        <w:rPr>
          <w:b/>
        </w:rPr>
        <w:t>Ivankovo</w:t>
      </w:r>
      <w:proofErr w:type="spellEnd"/>
      <w:r w:rsidR="00E32E5B" w:rsidRPr="00917541">
        <w:rPr>
          <w:b/>
        </w:rPr>
        <w:t>, Gorjani 67, MBS: 030144584, OIB: 73693527985</w:t>
      </w:r>
      <w:r w:rsidR="00E32E5B">
        <w:rPr>
          <w:b/>
        </w:rPr>
        <w:t xml:space="preserve"> </w:t>
      </w:r>
      <w:r>
        <w:t xml:space="preserve">a prijedlog </w:t>
      </w:r>
      <w:r w:rsidR="00E32E5B">
        <w:t>FINE od 25. travnja</w:t>
      </w:r>
      <w:r w:rsidR="008F3B38">
        <w:t xml:space="preserve"> </w:t>
      </w:r>
      <w:r w:rsidR="00CA6C9C">
        <w:t>2016. g.</w:t>
      </w:r>
      <w:r w:rsidR="006978BA">
        <w:t xml:space="preserve"> </w:t>
      </w:r>
      <w:r w:rsidR="008826C9">
        <w:t xml:space="preserve">za otvaranje stečajnog postupka </w:t>
      </w:r>
      <w:r w:rsidRPr="008826C9">
        <w:rPr>
          <w:b/>
        </w:rPr>
        <w:t>se odbacuje.</w:t>
      </w:r>
    </w:p>
    <w:p w:rsidRDefault="00596BFC" w:rsidP="007E1918" w:rsidR="00596BFC">
      <w:pPr>
        <w:pStyle w:val="Odlomakpopisa"/>
        <w:ind w:left="0"/>
      </w:pPr>
    </w:p>
    <w:p w:rsidRDefault="00120EB4" w:rsidP="003061BF" w:rsidR="00120EB4">
      <w:pPr>
        <w:jc w:val="both"/>
      </w:pPr>
    </w:p>
    <w:p w:rsidRDefault="00120EB4" w:rsidP="00120EB4" w:rsidR="00120EB4">
      <w:pPr>
        <w:pStyle w:val="Naslov1"/>
        <w:rPr>
          <w:b w:val="false"/>
          <w:lang w:val="hr-HR"/>
        </w:rPr>
      </w:pPr>
      <w:r w:rsidRPr="006978BA">
        <w:rPr>
          <w:b w:val="false"/>
          <w:lang w:val="hr-HR"/>
        </w:rPr>
        <w:t>Obrazloženje</w:t>
      </w:r>
    </w:p>
    <w:p w:rsidRDefault="006978BA" w:rsidP="00120EB4" w:rsidR="006978BA" w:rsidRPr="006978BA">
      <w:pPr>
        <w:pStyle w:val="Naslov1"/>
        <w:rPr>
          <w:b w:val="false"/>
          <w:lang w:val="hr-HR"/>
        </w:rPr>
      </w:pPr>
    </w:p>
    <w:p w:rsidRDefault="00120EB4" w:rsidP="007E1918" w:rsidR="00120EB4">
      <w:pPr>
        <w:rPr>
          <w:b/>
          <w:bCs/>
        </w:rPr>
      </w:pPr>
    </w:p>
    <w:p w:rsidRDefault="00120EB4" w:rsidP="00E32E5B" w:rsidR="00E32E5B">
      <w:pPr>
        <w:jc w:val="both"/>
        <w:rPr>
          <w:bCs/>
        </w:rPr>
      </w:pPr>
      <w:r>
        <w:rPr>
          <w:b/>
          <w:bCs/>
        </w:rPr>
        <w:tab/>
      </w:r>
      <w:r w:rsidR="00E32E5B">
        <w:rPr>
          <w:bCs/>
        </w:rPr>
        <w:t xml:space="preserve">Prijedlogom od 25. travnja 2016. g. FINA RC Osijek podnijela je prijedlog za otvaranje stečajnog postupka za dužnika </w:t>
      </w:r>
      <w:r w:rsidR="00E32E5B" w:rsidRPr="00917541">
        <w:rPr>
          <w:b/>
        </w:rPr>
        <w:t xml:space="preserve">AM.-T. GRADNJA j.d.o.o., </w:t>
      </w:r>
      <w:proofErr w:type="spellStart"/>
      <w:r w:rsidR="00E32E5B" w:rsidRPr="00917541">
        <w:rPr>
          <w:b/>
        </w:rPr>
        <w:t>Ivankovo</w:t>
      </w:r>
      <w:proofErr w:type="spellEnd"/>
      <w:r w:rsidR="00E32E5B" w:rsidRPr="00917541">
        <w:rPr>
          <w:b/>
        </w:rPr>
        <w:t>, Gorjani 67, MBS: 030144584, OIB: 73693527985</w:t>
      </w:r>
      <w:r w:rsidR="00E32E5B">
        <w:rPr>
          <w:b/>
        </w:rPr>
        <w:t xml:space="preserve">  </w:t>
      </w:r>
      <w:r w:rsidR="00E32E5B">
        <w:rPr>
          <w:bCs/>
        </w:rPr>
        <w:t>navodeći da dužnik na dan 21. travnja 2016. g. u Očevidniku redoslijeda osnova za plaćanje ima evidentirane neizvršene osnove za plaćanje u neprekinutom razdoblju od 120 dana, u ukupnom iznosu od 40.970,80 kn te da ima jednog zaposlenika.</w:t>
      </w:r>
    </w:p>
    <w:p w:rsidRDefault="00E32E5B" w:rsidP="00E32E5B" w:rsidR="00E32E5B">
      <w:pPr>
        <w:jc w:val="both"/>
        <w:rPr>
          <w:bCs/>
        </w:rPr>
      </w:pPr>
    </w:p>
    <w:p w:rsidRDefault="00E32E5B" w:rsidP="00E32E5B" w:rsidR="00E32E5B">
      <w:pPr>
        <w:ind w:firstLine="720"/>
        <w:jc w:val="both"/>
        <w:rPr>
          <w:bCs/>
        </w:rPr>
      </w:pPr>
      <w:r>
        <w:rPr>
          <w:bCs/>
        </w:rPr>
        <w:t>Podneskom od 20. siječnja 2017. g. dužnik je podnio zahtjev za obustavu stečajnog postupka navodeći da više nije u blokadi što dokazuje Potvrdom FINE od 20.1.2017. g.</w:t>
      </w:r>
    </w:p>
    <w:p w:rsidRDefault="00E32E5B" w:rsidP="00E32E5B" w:rsidR="00E32E5B">
      <w:pPr>
        <w:jc w:val="both"/>
        <w:rPr>
          <w:bCs/>
        </w:rPr>
      </w:pPr>
    </w:p>
    <w:p w:rsidRDefault="00E32E5B" w:rsidP="00E32E5B" w:rsidR="00E32E5B">
      <w:pPr>
        <w:ind w:firstLine="720"/>
        <w:jc w:val="both"/>
        <w:rPr>
          <w:bCs/>
        </w:rPr>
      </w:pPr>
      <w:r>
        <w:rPr>
          <w:bCs/>
        </w:rPr>
        <w:t>Uvidom u dokumentaciju koja se nalazi u spisu – Potvrdu FINE o blokadi računa i novčanih sredstava dužnika od 20.1.2017. g. sud je utvrdio da dužnik nije blokiran odnosno da je stanje blokade računa dužnika 0,00 kn iz čega proizlazi da na strani dužnika više ne postoji stečajni razlog propisan čl. 5 Stečajnog zakona (NN 71/15) a kako bi se nad istim mogao provoditi stečajni postupak.</w:t>
      </w:r>
    </w:p>
    <w:p w:rsidRDefault="00E32E5B" w:rsidP="00E32E5B" w:rsidR="00E32E5B">
      <w:pPr>
        <w:jc w:val="both"/>
        <w:rPr>
          <w:bCs/>
        </w:rPr>
      </w:pPr>
    </w:p>
    <w:p w:rsidRDefault="00E32E5B" w:rsidP="00E32E5B" w:rsidR="00E32E5B" w:rsidRPr="00E909F2">
      <w:pPr>
        <w:ind w:firstLine="720"/>
        <w:jc w:val="both"/>
        <w:rPr>
          <w:bCs/>
        </w:rPr>
      </w:pPr>
    </w:p>
    <w:p w:rsidRDefault="00E32E5B" w:rsidP="00E32E5B" w:rsidR="00E32E5B">
      <w:pPr>
        <w:ind w:firstLine="720"/>
        <w:jc w:val="both"/>
      </w:pPr>
      <w:r>
        <w:t>Sukladno čl. 128 st. 9 Stečajnog zakona ako dužnik do završetka prethodnog postupka postane sposoban za plaćanje, sud će postupak obustaviti te je valjalo sukladno citiranoj odredbi Zakona odlučiti kao u izreci.</w:t>
      </w:r>
    </w:p>
    <w:p w:rsidRDefault="00E32E5B" w:rsidP="00E32E5B" w:rsidR="00E32E5B">
      <w:pPr>
        <w:jc w:val="both"/>
      </w:pPr>
    </w:p>
    <w:p w:rsidRDefault="00E32E5B" w:rsidP="00E32E5B" w:rsidR="00E32E5B">
      <w:pPr>
        <w:jc w:val="both"/>
      </w:pPr>
    </w:p>
    <w:p w:rsidRDefault="008826C9" w:rsidP="00E32E5B" w:rsidR="00BF2EA1">
      <w:pPr>
        <w:jc w:val="both"/>
      </w:pPr>
      <w:r>
        <w:rPr>
          <w:bCs/>
        </w:rPr>
        <w:tab/>
      </w:r>
    </w:p>
    <w:p w:rsidRDefault="00B75497" w:rsidP="00B75497" w:rsidR="00B75497">
      <w:pPr>
        <w:jc w:val="both"/>
      </w:pPr>
    </w:p>
    <w:p w:rsidRDefault="00B75497" w:rsidP="00BF2EA1" w:rsidR="00B75497">
      <w:pPr>
        <w:jc w:val="both"/>
        <w:rPr>
          <w:bCs/>
        </w:rPr>
      </w:pPr>
      <w:r w:rsidRPr="00CC5FC7">
        <w:t xml:space="preserve">                                               </w:t>
      </w:r>
      <w:r>
        <w:rPr>
          <w:bCs/>
        </w:rPr>
        <w:t xml:space="preserve">U Osijeku </w:t>
      </w:r>
      <w:r w:rsidR="00E32E5B">
        <w:rPr>
          <w:bCs/>
        </w:rPr>
        <w:t>25. siječnja 2017. g.</w:t>
      </w:r>
    </w:p>
    <w:p w:rsidRDefault="00BF2EA1" w:rsidP="00BF2EA1" w:rsidR="00BF2EA1">
      <w:pPr>
        <w:jc w:val="both"/>
        <w:rPr>
          <w:bCs/>
        </w:rPr>
      </w:pPr>
    </w:p>
    <w:p w:rsidRDefault="00BF2EA1" w:rsidP="00BF2EA1" w:rsidR="00BF2EA1">
      <w:pPr>
        <w:jc w:val="both"/>
        <w:rPr>
          <w:b/>
          <w:bCs/>
        </w:rPr>
      </w:pPr>
    </w:p>
    <w:p w:rsidRDefault="00D066E2" w:rsidP="00D066E2" w:rsidR="00D066E2" w:rsidRPr="00CC5FC7">
      <w:pPr>
        <w:pStyle w:val="Naslov2"/>
        <w:rPr>
          <w:b w:val="false"/>
          <w:lang w:val="hr-HR"/>
        </w:rPr>
      </w:pPr>
      <w:r w:rsidRPr="00CC5FC7">
        <w:rPr>
          <w:b w:val="false"/>
          <w:lang w:val="hr-HR"/>
        </w:rPr>
        <w:t>Zapisničar:      </w:t>
      </w:r>
    </w:p>
    <w:p w:rsidRDefault="00D066E2" w:rsidP="00D066E2" w:rsidR="00D066E2">
      <w:pPr>
        <w:pStyle w:val="Naslov2"/>
        <w:rPr>
          <w:b w:val="false"/>
          <w:lang w:val="hr-HR"/>
        </w:rPr>
      </w:pPr>
      <w:r>
        <w:rPr>
          <w:b w:val="false"/>
          <w:lang w:val="hr-HR"/>
        </w:rPr>
        <w:t>Danijela Sekulić</w:t>
      </w:r>
    </w:p>
    <w:p w:rsidRDefault="00D066E2" w:rsidP="00D066E2" w:rsidR="00D066E2" w:rsidRPr="00CC5FC7">
      <w:pPr>
        <w:pStyle w:val="Naslov2"/>
        <w:rPr>
          <w:b w:val="false"/>
          <w:lang w:val="hr-HR"/>
        </w:rPr>
      </w:pPr>
    </w:p>
    <w:p w:rsidRDefault="00D066E2" w:rsidP="00D066E2" w:rsidR="00D066E2">
      <w:pPr>
        <w:pStyle w:val="Naslov2"/>
        <w:rPr>
          <w:b w:val="false"/>
          <w:lang w:val="hr-HR"/>
        </w:rPr>
      </w:pPr>
      <w:r>
        <w:rPr>
          <w:lang w:val="hr-HR"/>
        </w:rPr>
        <w:t xml:space="preserve">                                                                                  </w:t>
      </w:r>
      <w:r>
        <w:rPr>
          <w:lang w:val="hr-HR"/>
        </w:rPr>
        <w:tab/>
      </w:r>
      <w:r>
        <w:rPr>
          <w:lang w:val="hr-HR"/>
        </w:rPr>
        <w:tab/>
        <w:t xml:space="preserve">       </w:t>
      </w:r>
      <w:r>
        <w:rPr>
          <w:b w:val="false"/>
          <w:lang w:val="hr-HR"/>
        </w:rPr>
        <w:t>STEČAJNA SUTKINJA</w:t>
      </w:r>
    </w:p>
    <w:p w:rsidRDefault="00D066E2" w:rsidP="00D066E2" w:rsidR="00D066E2">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t xml:space="preserve">         Nada Roso</w:t>
      </w:r>
    </w:p>
    <w:p w:rsidRDefault="00D066E2" w:rsidP="00D066E2" w:rsidR="00D066E2">
      <w:pPr>
        <w:pStyle w:val="Naslov2"/>
        <w:rPr>
          <w:b w:val="false"/>
          <w:lang w:val="hr-HR"/>
        </w:rPr>
      </w:pPr>
    </w:p>
    <w:p w:rsidRDefault="00D066E2" w:rsidP="00D066E2" w:rsidR="00D066E2">
      <w:pPr>
        <w:jc w:val="both"/>
        <w:rPr>
          <w:b/>
          <w:bCs/>
        </w:rPr>
      </w:pPr>
    </w:p>
    <w:p w:rsidRDefault="00D066E2" w:rsidP="00D066E2" w:rsidR="00D066E2">
      <w:pPr>
        <w:pStyle w:val="Tijeloteksta"/>
        <w:rPr>
          <w:lang w:val="hr-HR"/>
        </w:rPr>
      </w:pPr>
      <w:r>
        <w:rPr>
          <w:lang w:val="hr-HR"/>
        </w:rPr>
        <w:t>POUKA O PRAVNOM LIJEKU:</w:t>
      </w:r>
    </w:p>
    <w:p w:rsidRDefault="00D066E2" w:rsidP="00D066E2" w:rsidR="00D066E2">
      <w:pPr>
        <w:jc w:val="both"/>
        <w:rPr>
          <w:b/>
          <w:bCs/>
        </w:rPr>
      </w:pPr>
      <w:r>
        <w:t>Protiv ovog rješenja može nezadovoljna stranka uložiti žalbu Visokom trgovačkom sudu Republike Hrvatske u Zagrebu u roku od 8 dana pismeno u 3 primjerka putem ovog suda.</w:t>
      </w:r>
      <w:r>
        <w:rPr>
          <w:b/>
          <w:bCs/>
        </w:rPr>
        <w:t xml:space="preserve">                                                                                                          </w:t>
      </w:r>
    </w:p>
    <w:p w:rsidRDefault="00D066E2" w:rsidP="00D066E2" w:rsidR="00D066E2" w:rsidRPr="00CC5FC7">
      <w:pPr>
        <w:pStyle w:val="Tijeloteksta"/>
        <w:rPr>
          <w:bCs/>
          <w:lang w:val="hr-HR"/>
        </w:rPr>
      </w:pPr>
      <w:r w:rsidRPr="00CC5FC7">
        <w:t xml:space="preserve">                                                                                                                                             </w:t>
      </w:r>
    </w:p>
    <w:p w:rsidRDefault="00D066E2" w:rsidP="00D066E2" w:rsidR="00D066E2">
      <w:pPr>
        <w:jc w:val="both"/>
        <w:rPr>
          <w:bCs/>
        </w:rPr>
      </w:pPr>
      <w:r w:rsidRPr="00CC5FC7">
        <w:rPr>
          <w:bCs/>
        </w:rPr>
        <w:t>DNA :</w:t>
      </w:r>
    </w:p>
    <w:p w:rsidRDefault="00D066E2" w:rsidP="00D066E2" w:rsidR="00D066E2">
      <w:pPr>
        <w:numPr>
          <w:ilvl w:val="0"/>
          <w:numId w:val="2"/>
        </w:numPr>
        <w:jc w:val="both"/>
        <w:rPr>
          <w:bCs/>
        </w:rPr>
      </w:pPr>
      <w:r>
        <w:rPr>
          <w:bCs/>
        </w:rPr>
        <w:t>FINA</w:t>
      </w:r>
    </w:p>
    <w:p w:rsidRDefault="00D066E2" w:rsidP="00D066E2" w:rsidR="00D066E2">
      <w:pPr>
        <w:numPr>
          <w:ilvl w:val="0"/>
          <w:numId w:val="2"/>
        </w:numPr>
        <w:jc w:val="both"/>
        <w:rPr>
          <w:bCs/>
        </w:rPr>
      </w:pPr>
      <w:r>
        <w:rPr>
          <w:bCs/>
        </w:rPr>
        <w:t>dužnik</w:t>
      </w:r>
    </w:p>
    <w:p w:rsidRDefault="00D066E2" w:rsidP="00D066E2" w:rsidR="00D066E2" w:rsidRPr="00D066E2">
      <w:pPr>
        <w:numPr>
          <w:ilvl w:val="0"/>
          <w:numId w:val="2"/>
        </w:numPr>
        <w:jc w:val="both"/>
        <w:rPr>
          <w:bCs/>
        </w:rPr>
      </w:pPr>
      <w:proofErr w:type="spellStart"/>
      <w:r>
        <w:rPr>
          <w:bCs/>
        </w:rPr>
        <w:t>priv</w:t>
      </w:r>
      <w:proofErr w:type="spellEnd"/>
      <w:r>
        <w:rPr>
          <w:bCs/>
        </w:rPr>
        <w:t>. st. uprav. Ivana Krstić</w:t>
      </w:r>
    </w:p>
    <w:p w:rsidRDefault="00D066E2" w:rsidP="00D066E2" w:rsidR="00D066E2">
      <w:pPr>
        <w:numPr>
          <w:ilvl w:val="0"/>
          <w:numId w:val="2"/>
        </w:numPr>
        <w:jc w:val="both"/>
      </w:pPr>
      <w:r>
        <w:t>e-</w:t>
      </w:r>
      <w:proofErr w:type="spellStart"/>
      <w:r>
        <w:t>ogl</w:t>
      </w:r>
      <w:proofErr w:type="spellEnd"/>
      <w:r>
        <w:t>. pl. uz podnesak dužnika s prilogom od 20.1.2017. g. (str. 12 i 13 spisa)</w:t>
      </w:r>
    </w:p>
    <w:p w:rsidRDefault="00D066E2" w:rsidP="00D066E2" w:rsidR="00D066E2">
      <w:pPr>
        <w:numPr>
          <w:ilvl w:val="0"/>
          <w:numId w:val="2"/>
        </w:numPr>
        <w:jc w:val="both"/>
      </w:pPr>
      <w:proofErr w:type="spellStart"/>
      <w:r>
        <w:t>rj</w:t>
      </w:r>
      <w:proofErr w:type="spellEnd"/>
      <w:r>
        <w:t>. obustavom</w:t>
      </w:r>
    </w:p>
    <w:p w:rsidRDefault="00D066E2" w:rsidP="00D066E2" w:rsidR="00D066E2">
      <w:pPr>
        <w:numPr>
          <w:ilvl w:val="0"/>
          <w:numId w:val="2"/>
        </w:numPr>
        <w:jc w:val="both"/>
      </w:pPr>
      <w:r>
        <w:t>k-25.2.</w:t>
      </w:r>
    </w:p>
    <w:p w:rsidRDefault="00D066E2" w:rsidP="00D066E2" w:rsidR="00D066E2">
      <w:pPr>
        <w:jc w:val="both"/>
      </w:pPr>
    </w:p>
    <w:p w:rsidRDefault="00D066E2" w:rsidP="00D066E2" w:rsidR="00D066E2">
      <w:pPr>
        <w:jc w:val="both"/>
      </w:pPr>
    </w:p>
    <w:p w:rsidRDefault="00D066E2" w:rsidP="00D066E2" w:rsidR="00D066E2">
      <w:pPr>
        <w:jc w:val="both"/>
      </w:pPr>
    </w:p>
    <w:p w:rsidRDefault="00D066E2" w:rsidP="00D066E2" w:rsidR="00D066E2">
      <w:pPr>
        <w:jc w:val="both"/>
      </w:pPr>
    </w:p>
    <w:p w:rsidRDefault="00D066E2" w:rsidP="00D066E2" w:rsidR="00D066E2">
      <w:pPr>
        <w:jc w:val="both"/>
      </w:pPr>
    </w:p>
    <w:p w:rsidRDefault="00D066E2" w:rsidP="00D066E2" w:rsidR="00D066E2">
      <w:pPr>
        <w:jc w:val="both"/>
      </w:pPr>
    </w:p>
    <w:p w:rsidRDefault="00D066E2" w:rsidP="00D066E2" w:rsidR="00D066E2">
      <w:pPr>
        <w:jc w:val="both"/>
      </w:pPr>
    </w:p>
    <w:p w:rsidRDefault="00D066E2" w:rsidP="00D066E2" w:rsidR="00D066E2">
      <w:pPr>
        <w:jc w:val="both"/>
      </w:pPr>
    </w:p>
    <w:p w:rsidRDefault="00D066E2" w:rsidP="00D066E2" w:rsidR="00D066E2">
      <w:pPr>
        <w:jc w:val="both"/>
      </w:pPr>
    </w:p>
    <w:p w:rsidRDefault="00D066E2" w:rsidP="00D066E2" w:rsidR="00D066E2">
      <w:pPr>
        <w:jc w:val="both"/>
      </w:pPr>
    </w:p>
    <w:p w:rsidRDefault="00D066E2" w:rsidP="00D066E2" w:rsidR="00D066E2">
      <w:pPr>
        <w:jc w:val="both"/>
      </w:pPr>
    </w:p>
    <w:p w:rsidRDefault="00D066E2" w:rsidP="00D066E2" w:rsidR="00D066E2">
      <w:pPr>
        <w:jc w:val="both"/>
      </w:pPr>
    </w:p>
    <w:p w:rsidRDefault="00D066E2" w:rsidP="00D066E2" w:rsidR="00D066E2">
      <w:pPr>
        <w:jc w:val="both"/>
      </w:pPr>
    </w:p>
    <w:p w:rsidRDefault="00D066E2" w:rsidP="00D066E2" w:rsidR="00D066E2">
      <w:pPr>
        <w:jc w:val="both"/>
      </w:pPr>
    </w:p>
    <w:p w:rsidRDefault="002E4934" w:rsidP="002E4934" w:rsidR="002E4934">
      <w:pPr>
        <w:jc w:val="both"/>
      </w:pPr>
      <w:bookmarkStart w:name="_GoBack" w:id="0"/>
      <w:bookmarkEnd w:id="0"/>
    </w:p>
    <w:sectPr w:rsidR="002E4934">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0E12" w:rsidP="004A3868" w:rsidR="002C0E12">
      <w:r>
        <w:separator/>
      </w:r>
    </w:p>
  </w:endnote>
  <w:endnote w:id="0" w:type="continuationSeparator">
    <w:p w:rsidRDefault="002C0E12" w:rsidP="004A3868" w:rsidR="002C0E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0E12" w:rsidP="004A3868" w:rsidR="002C0E12">
      <w:r>
        <w:separator/>
      </w:r>
    </w:p>
  </w:footnote>
  <w:footnote w:id="0" w:type="continuationSeparator">
    <w:p w:rsidRDefault="002C0E12" w:rsidP="004A3868" w:rsidR="002C0E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3868" w:rsidR="004A3868">
    <w:pPr>
      <w:pStyle w:val="Zaglavlje"/>
      <w:jc w:val="center"/>
    </w:pPr>
    <w:r>
      <w:fldChar w:fldCharType="begin"/>
    </w:r>
    <w:r>
      <w:instrText>PAGE   \* MERGEFORMAT</w:instrText>
    </w:r>
    <w:r>
      <w:fldChar w:fldCharType="separate"/>
    </w:r>
    <w:r w:rsidR="009E42DC">
      <w:rPr>
        <w:noProof/>
      </w:rPr>
      <w:t>2</w:t>
    </w:r>
    <w:r>
      <w:fldChar w:fldCharType="end"/>
    </w:r>
  </w:p>
  <w:p w:rsidRDefault="00563C78" w:rsidP="00563C78" w:rsidR="00563C78">
    <w:pPr>
      <w:jc w:val="right"/>
    </w:pPr>
    <w:r>
      <w:t>6 St-</w:t>
    </w:r>
    <w:r w:rsidR="00E32E5B">
      <w:t>961/16-9</w:t>
    </w:r>
  </w:p>
  <w:p w:rsidRDefault="004A3868" w:rsidR="004A386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1C1874A3"/>
    <w:multiLevelType w:val="hybridMultilevel"/>
    <w:tmpl w:val="D8048F56"/>
    <w:lvl w:tplc="FD8A23D8" w:ilvl="0">
      <w:start w:val="1"/>
      <w:numFmt w:val="decimal"/>
      <w:lvlText w:val="%1."/>
      <w:lvlJc w:val="left"/>
      <w:pPr>
        <w:tabs>
          <w:tab w:pos="1070" w:val="num"/>
        </w:tabs>
        <w:ind w:hanging="360" w:left="1070"/>
      </w:pPr>
      <w:rPr>
        <w:rFonts w:hint="default"/>
      </w:rPr>
    </w:lvl>
    <w:lvl w:tplc="54F4A3BC" w:ilvl="1">
      <w:numFmt w:val="bullet"/>
      <w:lvlText w:val="-"/>
      <w:lvlJc w:val="left"/>
      <w:pPr>
        <w:tabs>
          <w:tab w:pos="1785" w:val="num"/>
        </w:tabs>
        <w:ind w:hanging="360" w:left="1785"/>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3">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22E42"/>
    <w:rsid w:val="00045004"/>
    <w:rsid w:val="00054AB6"/>
    <w:rsid w:val="00072890"/>
    <w:rsid w:val="000848B6"/>
    <w:rsid w:val="000A4224"/>
    <w:rsid w:val="000B086B"/>
    <w:rsid w:val="000D55E4"/>
    <w:rsid w:val="000D5628"/>
    <w:rsid w:val="000E6E82"/>
    <w:rsid w:val="000F70F7"/>
    <w:rsid w:val="001105E6"/>
    <w:rsid w:val="001120D6"/>
    <w:rsid w:val="00114820"/>
    <w:rsid w:val="00120EB4"/>
    <w:rsid w:val="0014134B"/>
    <w:rsid w:val="0014394E"/>
    <w:rsid w:val="00154A6B"/>
    <w:rsid w:val="00163169"/>
    <w:rsid w:val="001718AE"/>
    <w:rsid w:val="001867CA"/>
    <w:rsid w:val="001C0CFA"/>
    <w:rsid w:val="001C3861"/>
    <w:rsid w:val="001D2166"/>
    <w:rsid w:val="001E7E8C"/>
    <w:rsid w:val="00221D43"/>
    <w:rsid w:val="0028334A"/>
    <w:rsid w:val="00287EC6"/>
    <w:rsid w:val="00290C26"/>
    <w:rsid w:val="00292D1E"/>
    <w:rsid w:val="002C0E12"/>
    <w:rsid w:val="002C51D3"/>
    <w:rsid w:val="002E4934"/>
    <w:rsid w:val="002E7214"/>
    <w:rsid w:val="002F1CD3"/>
    <w:rsid w:val="002F7A13"/>
    <w:rsid w:val="00301A4D"/>
    <w:rsid w:val="003061BF"/>
    <w:rsid w:val="0031239B"/>
    <w:rsid w:val="00331E48"/>
    <w:rsid w:val="003331FB"/>
    <w:rsid w:val="00333D96"/>
    <w:rsid w:val="0036579C"/>
    <w:rsid w:val="00365B73"/>
    <w:rsid w:val="003843C3"/>
    <w:rsid w:val="003969D3"/>
    <w:rsid w:val="003B06A8"/>
    <w:rsid w:val="003B355F"/>
    <w:rsid w:val="003B51C9"/>
    <w:rsid w:val="003B7AAC"/>
    <w:rsid w:val="003C0AF6"/>
    <w:rsid w:val="003D451A"/>
    <w:rsid w:val="003E6FCE"/>
    <w:rsid w:val="004076D4"/>
    <w:rsid w:val="00455C18"/>
    <w:rsid w:val="00456233"/>
    <w:rsid w:val="004636D6"/>
    <w:rsid w:val="004930D1"/>
    <w:rsid w:val="004A3868"/>
    <w:rsid w:val="004B4582"/>
    <w:rsid w:val="004E1213"/>
    <w:rsid w:val="004E65BC"/>
    <w:rsid w:val="005012E6"/>
    <w:rsid w:val="005200AB"/>
    <w:rsid w:val="0055298C"/>
    <w:rsid w:val="0055407E"/>
    <w:rsid w:val="005560F4"/>
    <w:rsid w:val="00563C78"/>
    <w:rsid w:val="00571630"/>
    <w:rsid w:val="00583AE6"/>
    <w:rsid w:val="00596BFC"/>
    <w:rsid w:val="005A04B3"/>
    <w:rsid w:val="005B4DB5"/>
    <w:rsid w:val="005C39A5"/>
    <w:rsid w:val="005E2B09"/>
    <w:rsid w:val="005E739C"/>
    <w:rsid w:val="00607A96"/>
    <w:rsid w:val="00625F0A"/>
    <w:rsid w:val="006832C3"/>
    <w:rsid w:val="006978BA"/>
    <w:rsid w:val="006C0F0C"/>
    <w:rsid w:val="006D2EF0"/>
    <w:rsid w:val="006D752E"/>
    <w:rsid w:val="006F0A36"/>
    <w:rsid w:val="00710662"/>
    <w:rsid w:val="00726845"/>
    <w:rsid w:val="0073354C"/>
    <w:rsid w:val="00752B41"/>
    <w:rsid w:val="00782257"/>
    <w:rsid w:val="007C1C95"/>
    <w:rsid w:val="007C2112"/>
    <w:rsid w:val="007E1918"/>
    <w:rsid w:val="00816035"/>
    <w:rsid w:val="00836674"/>
    <w:rsid w:val="0085567C"/>
    <w:rsid w:val="00865626"/>
    <w:rsid w:val="008826C9"/>
    <w:rsid w:val="008A49DF"/>
    <w:rsid w:val="008F3B38"/>
    <w:rsid w:val="008F656F"/>
    <w:rsid w:val="009227A8"/>
    <w:rsid w:val="009335A6"/>
    <w:rsid w:val="00941AE2"/>
    <w:rsid w:val="00964800"/>
    <w:rsid w:val="00991CE4"/>
    <w:rsid w:val="00992F2B"/>
    <w:rsid w:val="00996147"/>
    <w:rsid w:val="009E2A56"/>
    <w:rsid w:val="009E42DC"/>
    <w:rsid w:val="00A01838"/>
    <w:rsid w:val="00A10816"/>
    <w:rsid w:val="00A45F7B"/>
    <w:rsid w:val="00A819D4"/>
    <w:rsid w:val="00AA0272"/>
    <w:rsid w:val="00AB16F3"/>
    <w:rsid w:val="00AE71B9"/>
    <w:rsid w:val="00B01BF0"/>
    <w:rsid w:val="00B13424"/>
    <w:rsid w:val="00B526C2"/>
    <w:rsid w:val="00B6174E"/>
    <w:rsid w:val="00B7064E"/>
    <w:rsid w:val="00B75497"/>
    <w:rsid w:val="00B96701"/>
    <w:rsid w:val="00BB4147"/>
    <w:rsid w:val="00BF2EA1"/>
    <w:rsid w:val="00C02B4E"/>
    <w:rsid w:val="00C318C9"/>
    <w:rsid w:val="00C37A56"/>
    <w:rsid w:val="00C533EF"/>
    <w:rsid w:val="00C60B30"/>
    <w:rsid w:val="00C82B5E"/>
    <w:rsid w:val="00C8412F"/>
    <w:rsid w:val="00C86792"/>
    <w:rsid w:val="00CA6C9C"/>
    <w:rsid w:val="00CB6208"/>
    <w:rsid w:val="00CC2E2A"/>
    <w:rsid w:val="00CC3B98"/>
    <w:rsid w:val="00CC5FC7"/>
    <w:rsid w:val="00CE2A4F"/>
    <w:rsid w:val="00D03A3D"/>
    <w:rsid w:val="00D066E2"/>
    <w:rsid w:val="00D410AA"/>
    <w:rsid w:val="00D411F0"/>
    <w:rsid w:val="00D44BA8"/>
    <w:rsid w:val="00D909BE"/>
    <w:rsid w:val="00DB1856"/>
    <w:rsid w:val="00DC0E52"/>
    <w:rsid w:val="00DD5C46"/>
    <w:rsid w:val="00DE4EC1"/>
    <w:rsid w:val="00DE7EA8"/>
    <w:rsid w:val="00DF4595"/>
    <w:rsid w:val="00E17C16"/>
    <w:rsid w:val="00E32E5B"/>
    <w:rsid w:val="00E55445"/>
    <w:rsid w:val="00E909F2"/>
    <w:rsid w:val="00E962DA"/>
    <w:rsid w:val="00E97528"/>
    <w:rsid w:val="00EC42BA"/>
    <w:rsid w:val="00ED07AA"/>
    <w:rsid w:val="00ED438E"/>
    <w:rsid w:val="00EF7BDD"/>
    <w:rsid w:val="00F03D23"/>
    <w:rsid w:val="00F04195"/>
    <w:rsid w:val="00F35A98"/>
    <w:rsid w:val="00F40AC3"/>
    <w:rsid w:val="00F673A4"/>
    <w:rsid w:val="00F67C0D"/>
    <w:rsid w:val="00F971B3"/>
    <w:rsid w:val="00FA70D4"/>
    <w:rsid w:val="00FB1DC3"/>
    <w:rsid w:val="00FC068C"/>
    <w:rsid w:val="00FC360A"/>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true"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true" w:styleId="PodnojeChar" w:type="character">
    <w:name w:val="Podnožje Char"/>
    <w:link w:val="Podnoje"/>
    <w:rsid w:val="004A3868"/>
    <w:rPr>
      <w:sz w:val="24"/>
      <w:szCs w:val="24"/>
      <w:lang w:eastAsia="en-US"/>
    </w:rPr>
  </w:style>
  <w:style w:styleId="Naglaeno" w:type="character">
    <w:name w:val="Strong"/>
    <w:qFormat/>
    <w:rsid w:val="002F1CD3"/>
    <w:rPr>
      <w:b/>
      <w:bCs/>
    </w:rPr>
  </w:style>
  <w:style w:styleId="Odlomakpopisa" w:type="paragraph">
    <w:name w:val="List Paragraph"/>
    <w:basedOn w:val="Normal"/>
    <w:uiPriority w:val="34"/>
    <w:qFormat/>
    <w:rsid w:val="00596BFC"/>
    <w:pPr>
      <w:ind w:left="708"/>
    </w:pPr>
  </w:style>
  <w:style w:styleId="Tekstrezerviranogmjesta" w:type="character">
    <w:name w:val="Placeholder Text"/>
    <w:basedOn w:val="Zadanifontodlomka"/>
    <w:uiPriority w:val="99"/>
    <w:semiHidden/>
    <w:rsid w:val="009E42DC"/>
    <w:rPr>
      <w:color w:val="808080"/>
      <w:bdr w:space="0" w:sz="0" w:color="auto" w:val="none"/>
      <w:shd w:fill="CCFFFF" w:color="auto" w:val="clear"/>
    </w:rPr>
  </w:style>
  <w:style w:customStyle="true" w:styleId="eSPISCCParagraphDefaultFont" w:type="character">
    <w:name w:val="eSPIS_CC_Paragraph Default Font"/>
    <w:basedOn w:val="Naglaeno"/>
    <w:rsid w:val="009E42DC"/>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9E42DC"/>
    <w:rPr>
      <w:b/>
      <w:bCs/>
      <w:bdr w:space="0" w:sz="0" w:color="auto" w:val="none"/>
      <w:shd w:fill="FFFFCC" w:color="auto" w:val="clear"/>
      <w:lang w:val="hr-HR"/>
    </w:rPr>
  </w:style>
  <w:style w:customStyle="true" w:styleId="PozadinaSvijetloCrvena" w:type="character">
    <w:name w:val="Pozadina_SvijetloCrvena"/>
    <w:basedOn w:val="eSPISCCParagraphDefaultFont"/>
    <w:rsid w:val="009E42DC"/>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9E42DC"/>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1"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1" w:styleId="PodnojeChar" w:type="character">
    <w:name w:val="Podnožje Char"/>
    <w:link w:val="Podnoje"/>
    <w:rsid w:val="004A3868"/>
    <w:rPr>
      <w:sz w:val="24"/>
      <w:szCs w:val="24"/>
      <w:lang w:eastAsia="en-US"/>
    </w:rPr>
  </w:style>
  <w:style w:styleId="Naglaeno" w:type="character">
    <w:name w:val="Strong"/>
    <w:qFormat/>
    <w:rsid w:val="002F1CD3"/>
    <w:rPr>
      <w:b/>
      <w:bCs/>
    </w:rPr>
  </w:style>
  <w:style w:styleId="Odlomakpopisa" w:type="paragraph">
    <w:name w:val="List Paragraph"/>
    <w:basedOn w:val="Normal"/>
    <w:uiPriority w:val="34"/>
    <w:qFormat/>
    <w:rsid w:val="00596BFC"/>
    <w:pPr>
      <w:ind w:left="708"/>
    </w:pPr>
  </w:style>
  <w:style w:styleId="Tekstrezerviranogmjesta" w:type="character">
    <w:name w:val="Placeholder Text"/>
    <w:basedOn w:val="Zadanifontodlomka"/>
    <w:uiPriority w:val="99"/>
    <w:semiHidden/>
    <w:rsid w:val="009E42DC"/>
    <w:rPr>
      <w:color w:val="808080"/>
      <w:bdr w:color="auto" w:space="0" w:sz="0" w:val="none"/>
      <w:shd w:color="auto" w:fill="CCFFFF" w:val="clear"/>
    </w:rPr>
  </w:style>
  <w:style w:customStyle="1" w:styleId="eSPISCCParagraphDefaultFont" w:type="character">
    <w:name w:val="eSPIS_CC_Paragraph Default Font"/>
    <w:basedOn w:val="Naglaeno"/>
    <w:rsid w:val="009E42DC"/>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9E42DC"/>
    <w:rPr>
      <w:b/>
      <w:bCs/>
      <w:bdr w:color="auto" w:space="0" w:sz="0" w:val="none"/>
      <w:shd w:color="auto" w:fill="FFFFCC" w:val="clear"/>
      <w:lang w:val="hr-HR"/>
    </w:rPr>
  </w:style>
  <w:style w:customStyle="1" w:styleId="PozadinaSvijetloCrvena" w:type="character">
    <w:name w:val="Pozadina_SvijetloCrvena"/>
    <w:basedOn w:val="eSPISCCParagraphDefaultFont"/>
    <w:rsid w:val="009E42DC"/>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9E42DC"/>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 w:id="14646903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961</izvorni_sadrzaj>
    <derivirana_varijabla naziv="DomainObject.Predmet.Broj_1">961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St-961/2016</izvorni_sadrzaj>
    <derivirana_varijabla naziv="DomainObject.Predmet.OznakaBroj_1">St-961/2016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AM.-T. GRADNJA j.d.o.o. za graditeljstvo, trgovinu i usluge</izvorni_sadrzaj>
    <derivirana_varijabla naziv="DomainObject.Predmet.ProtustrankaFormated_1">  AM.-T. GRADNJA j.d.o.o. za graditeljstvo, trgovinu i usluge</derivirana_varijabla>
  </DomainObject.Predmet.ProtustrankaFormated>
  <DomainObject.Predmet.ProtustrankaFormatedOIB>
    <izvorni_sadrzaj>  AM.-T. GRADNJA j.d.o.o. za graditeljstvo, trgovinu i usluge, OIB 73693527985</izvorni_sadrzaj>
    <derivirana_varijabla naziv="DomainObject.Predmet.ProtustrankaFormatedOIB_1">  AM.-T. GRADNJA j.d.o.o. za graditeljstvo, trgovinu i usluge, OIB 73693527985</derivirana_varijabla>
  </DomainObject.Predmet.ProtustrankaFormatedOIB>
  <DomainObject.Predmet.ProtustrankaFormatedWithAdress>
    <izvorni_sadrzaj> AM.-T. GRADNJA j.d.o.o. za graditeljstvo, trgovinu i usluge, Gorjani 67, 32281 Ivankovo</izvorni_sadrzaj>
    <derivirana_varijabla naziv="DomainObject.Predmet.ProtustrankaFormatedWithAdress_1"> AM.-T. GRADNJA j.d.o.o. za graditeljstvo, trgovinu i usluge, Gorjani 67, 32281 Ivankovo</derivirana_varijabla>
  </DomainObject.Predmet.ProtustrankaFormatedWithAdress>
  <DomainObject.Predmet.ProtustrankaFormatedWithAdressOIB>
    <izvorni_sadrzaj> AM.-T. GRADNJA j.d.o.o. za graditeljstvo, trgovinu i usluge, OIB 73693527985, Gorjani 67, 32281 Ivankovo</izvorni_sadrzaj>
    <derivirana_varijabla naziv="DomainObject.Predmet.ProtustrankaFormatedWithAdressOIB_1"> AM.-T. GRADNJA j.d.o.o. za graditeljstvo, trgovinu i usluge, OIB 73693527985, Gorjani 67, 32281 Ivankovo</derivirana_varijabla>
  </DomainObject.Predmet.ProtustrankaFormatedWithAdressOIB>
  <DomainObject.Predmet.ProtustrankaWithAdress>
    <izvorni_sadrzaj>AM.-T. GRADNJA j.d.o.o. za graditeljstvo, trgovinu i usluge Gorjani 67, 32281 Ivankovo</izvorni_sadrzaj>
    <derivirana_varijabla naziv="DomainObject.Predmet.ProtustrankaWithAdress_1">AM.-T. GRADNJA j.d.o.o. za graditeljstvo, trgovinu i usluge Gorjani 67, 32281 Ivankovo</derivirana_varijabla>
  </DomainObject.Predmet.ProtustrankaWithAdress>
  <DomainObject.Predmet.ProtustrankaWithAdressOIB>
    <izvorni_sadrzaj>AM.-T. GRADNJA j.d.o.o. za graditeljstvo, trgovinu i usluge, OIB 73693527985, Gorjani 67, 32281 Ivankovo</izvorni_sadrzaj>
    <derivirana_varijabla naziv="DomainObject.Predmet.ProtustrankaWithAdressOIB_1">AM.-T. GRADNJA j.d.o.o. za graditeljstvo, trgovinu i usluge, OIB 73693527985, Gorjani 67, 32281 Ivankovo</derivirana_varijabla>
  </DomainObject.Predmet.ProtustrankaWithAdressOIB>
  <DomainObject.Predmet.ProtustrankaNazivFormated>
    <izvorni_sadrzaj>AM.-T. GRADNJA j.d.o.o. za graditeljstvo, trgovinu i usluge</izvorni_sadrzaj>
    <derivirana_varijabla naziv="DomainObject.Predmet.ProtustrankaNazivFormated_1">AM.-T. GRADNJA j.d.o.o. za graditeljstvo, trgovinu i usluge</derivirana_varijabla>
  </DomainObject.Predmet.ProtustrankaNazivFormated>
  <DomainObject.Predmet.ProtustrankaNazivFormatedOIB>
    <izvorni_sadrzaj>AM.-T. GRADNJA j.d.o.o. za graditeljstvo, trgovinu i usluge, OIB 73693527985</izvorni_sadrzaj>
    <derivirana_varijabla naziv="DomainObject.Predmet.ProtustrankaNazivFormatedOIB_1">AM.-T. GRADNJA j.d.o.o. za graditeljstvo, trgovinu i usluge, OIB 73693527985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AM.-T. GRADNJA j.d.o.o. za graditeljstvo, trgovinu i usluge</item>
    </izvorni_sadrzaj>
    <derivirana_varijabla naziv="DomainObject.Predmet.ProtuStrankaListFormated_1">
      <item>AM.-T. GRADNJA j.d.o.o. za graditeljstvo, trgovinu i usluge</item>
    </derivirana_varijabla>
  </DomainObject.Predmet.ProtuStrankaListFormated>
  <DomainObject.Predmet.ProtuStrankaListFormatedOIB>
    <izvorni_sadrzaj>
      <item>AM.-T. GRADNJA j.d.o.o. za graditeljstvo, trgovinu i usluge, OIB 73693527985</item>
    </izvorni_sadrzaj>
    <derivirana_varijabla naziv="DomainObject.Predmet.ProtuStrankaListFormatedOIB_1">
      <item>AM.-T. GRADNJA j.d.o.o. za graditeljstvo, trgovinu i usluge, OIB 73693527985</item>
    </derivirana_varijabla>
  </DomainObject.Predmet.ProtuStrankaListFormatedOIB>
  <DomainObject.Predmet.ProtuStrankaListFormatedWithAdress>
    <izvorni_sadrzaj>
      <item>AM.-T. GRADNJA j.d.o.o. za graditeljstvo, trgovinu i usluge, Gorjani 67, 32281 Ivankovo</item>
    </izvorni_sadrzaj>
    <derivirana_varijabla naziv="DomainObject.Predmet.ProtuStrankaListFormatedWithAdress_1">
      <item>AM.-T. GRADNJA j.d.o.o. za graditeljstvo, trgovinu i usluge, Gorjani 67, 32281 Ivankovo</item>
    </derivirana_varijabla>
  </DomainObject.Predmet.ProtuStrankaListFormatedWithAdress>
  <DomainObject.Predmet.ProtuStrankaListFormatedWithAdressOIB>
    <izvorni_sadrzaj>
      <item>AM.-T. GRADNJA j.d.o.o. za graditeljstvo, trgovinu i usluge, OIB 73693527985, Gorjani 67, 32281 Ivankovo</item>
    </izvorni_sadrzaj>
    <derivirana_varijabla naziv="DomainObject.Predmet.ProtuStrankaListFormatedWithAdressOIB_1">
      <item>AM.-T. GRADNJA j.d.o.o. za graditeljstvo, trgovinu i usluge, OIB 73693527985, Gorjani 67, 32281 Ivankovo</item>
    </derivirana_varijabla>
  </DomainObject.Predmet.ProtuStrankaListFormatedWithAdressOIB>
  <DomainObject.Predmet.ProtuStrankaListNazivFormated>
    <izvorni_sadrzaj>
      <item>AM.-T. GRADNJA j.d.o.o. za graditeljstvo, trgovinu i usluge</item>
    </izvorni_sadrzaj>
    <derivirana_varijabla naziv="DomainObject.Predmet.ProtuStrankaListNazivFormated_1">
      <item>AM.-T. GRADNJA j.d.o.o. za graditeljstvo, trgovinu i usluge</item>
    </derivirana_varijabla>
  </DomainObject.Predmet.ProtuStrankaListNazivFormated>
  <DomainObject.Predmet.ProtuStrankaListNazivFormatedOIB>
    <izvorni_sadrzaj>
      <item>AM.-T. GRADNJA j.d.o.o. za graditeljstvo, trgovinu i usluge, OIB 73693527985</item>
    </izvorni_sadrzaj>
    <derivirana_varijabla naziv="DomainObject.Predmet.ProtuStrankaListNazivFormatedOIB_1">
      <item>AM.-T. GRADNJA j.d.o.o. za graditeljstvo, trgovinu i usluge, OIB 73693527985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AM.-T. GRADNJA j.d.o.o. za graditeljstvo, trgovinu i usluge</izvorni_sadrzaj>
    <derivirana_varijabla naziv="DomainObject.Predmet.ProtustrankaIDrugi_1">AM.-T. GRADNJA j.d.o.o. za graditeljstvo,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AM.-T. GRADNJA j.d.o.o. za graditeljstvo, trgovinu i usluge, OIB 73693527985, Gorjani 67, 32281 Ivankovo</izvorni_sadrzaj>
    <derivirana_varijabla naziv="DomainObject.Predmet.ProtustrankaIDrugiAdressOIB_1">AM.-T. GRADNJA j.d.o.o. za graditeljstvo, trgovinu i usluge, OIB 73693527985, Gorjani 67, 32281 Ivankovo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AM.-T. GRADNJA j.d.o.o. za graditeljstvo, trgovinu i usluge</item>
    </izvorni_sadrzaj>
    <derivirana_varijabla naziv="DomainObject.Predmet.SudioniciListNaziv_1">
      <item>FINA RC OSIJEK</item>
      <item>AM.-T. GRADNJA j.d.o.o. za graditeljstvo, trgovinu i usluge</item>
    </derivirana_varijabla>
  </DomainObject.Predmet.SudioniciListNaziv>
  <DomainObject.Predmet.SudioniciListAdressOIB>
    <izvorni_sadrzaj>
      <item>FINA RC OSIJEK, OIB 85821130368</item>
      <item>AM.-T. GRADNJA j.d.o.o. za graditeljstvo, trgovinu i usluge, OIB 73693527985, Gorjani 67,32281 Ivankovo</item>
    </izvorni_sadrzaj>
    <derivirana_varijabla naziv="DomainObject.Predmet.SudioniciListAdressOIB_1">
      <item>FINA RC OSIJEK, OIB 85821130368</item>
      <item>AM.-T. GRADNJA j.d.o.o. za graditeljstvo, trgovinu i usluge, OIB 73693527985, Gorjani 67,32281 Ivankovo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73693527985</item>
    </izvorni_sadrzaj>
    <derivirana_varijabla naziv="DomainObject.Predmet.SudioniciListNazivOIB_1">
      <item>, OIB 85821130368</item>
      <item>, OIB 73693527985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Krstić, OIB 47574637103, Županijska 2 Osijek</item>
    </izvorni_sadrzaj>
    <derivirana_varijabla naziv="DomainObject.Predmet.StecajniUpraviteljiListAddressOIB_1">
      <item>Ivana Krstić,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44B155-D6FC-4EBF-91BE-E6DCD39891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368</properties:Words>
  <properties:Characters>1823</properties:Characters>
  <properties:Lines>87</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2623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2017-01-25T11:32:00Z</dcterms:created>
  <dc:creator>mkocijan</dc:creator>
  <cp:lastModifiedBy>Danijela Sekulić</cp:lastModifiedBy>
  <cp:lastPrinted>2017-01-25T11:33:00Z</cp:lastPrinted>
  <dcterms:modified xmlns:xsi="http://www.w3.org/2001/XMLSchema-instance" xsi:type="dcterms:W3CDTF">2017-01-25T11:36:00Z</dcterms:modified>
  <cp:revision>4</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