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4ba6" w14:paraId="33d4ba6" w:rsidRDefault="00CB163F" w:rsidP="00CB163F" w:rsidR="00CB163F" w:rsidRPr="00CB163F">
      <w:pPr>
        <w:ind w:firstLine="568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 w:rsidRPr="00CB163F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63F" w:rsidP="00CB163F" w:rsidR="00CB163F" w:rsidRPr="00CB163F">
      <w:pPr>
        <w:ind w:firstLine="708" w:left="708"/>
        <w:rPr>
          <w:color w:val="000000"/>
          <w:sz w:val="22"/>
          <w:szCs w:val="22"/>
          <w:lang w:val="en-AU"/>
        </w:rPr>
      </w:pP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color w:val="000000"/>
          <w:sz w:val="22"/>
          <w:szCs w:val="22"/>
          <w:lang w:val="en-AU"/>
        </w:rPr>
        <w:t xml:space="preserve">        </w:t>
      </w:r>
      <w:r w:rsidRPr="00CB163F">
        <w:rPr>
          <w:b/>
          <w:sz w:val="20"/>
          <w:szCs w:val="20"/>
          <w:lang w:val="en-AU"/>
        </w:rPr>
        <w:t>REPUBLIKA HRVATSKA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TRGOVAČKI SUD U SPLITU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9D6705">
        <w:rPr>
          <w:b/>
          <w:sz w:val="22"/>
          <w:szCs w:val="22"/>
        </w:rPr>
        <w:t>2315</w:t>
      </w:r>
      <w:r w:rsidRPr="00476859">
        <w:rPr>
          <w:b/>
          <w:sz w:val="22"/>
          <w:szCs w:val="22"/>
        </w:rPr>
        <w:t>/</w:t>
      </w:r>
      <w:r w:rsidR="00D85741">
        <w:rPr>
          <w:b/>
          <w:sz w:val="22"/>
          <w:szCs w:val="22"/>
        </w:rPr>
        <w:t>201</w:t>
      </w:r>
      <w:r w:rsidR="002A6FDB">
        <w:rPr>
          <w:b/>
          <w:sz w:val="22"/>
          <w:szCs w:val="22"/>
        </w:rPr>
        <w:t>5</w:t>
      </w:r>
      <w:r w:rsidRPr="00476859">
        <w:rPr>
          <w:b/>
          <w:sz w:val="22"/>
          <w:szCs w:val="22"/>
        </w:rPr>
        <w:t>-</w:t>
      </w:r>
      <w:r w:rsidR="009D6705">
        <w:rPr>
          <w:b/>
          <w:sz w:val="22"/>
          <w:szCs w:val="22"/>
        </w:rPr>
        <w:t>2</w:t>
      </w:r>
    </w:p>
    <w:p w:rsidRDefault="00232AF0" w:rsidP="00232AF0" w:rsidR="00232AF0" w:rsidRPr="002739AE">
      <w:pPr>
        <w:jc w:val="right"/>
        <w:rPr>
          <w:b/>
          <w:sz w:val="16"/>
          <w:szCs w:val="16"/>
        </w:rPr>
      </w:pPr>
    </w:p>
    <w:p w:rsidRDefault="008429FB" w:rsidP="00232AF0" w:rsidR="008429FB" w:rsidRPr="002739AE">
      <w:pPr>
        <w:jc w:val="right"/>
        <w:rPr>
          <w:b/>
          <w:sz w:val="16"/>
          <w:szCs w:val="16"/>
        </w:rPr>
      </w:pPr>
    </w:p>
    <w:p w:rsidRDefault="002A6FDB" w:rsidP="00232AF0" w:rsidR="002A6F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R E P U B L I K E    H R V A T S K E </w:t>
      </w:r>
    </w:p>
    <w:p w:rsidRDefault="002A6FDB" w:rsidP="00232AF0" w:rsidR="002A6FDB" w:rsidRPr="002739AE">
      <w:pPr>
        <w:jc w:val="center"/>
        <w:rPr>
          <w:b/>
          <w:sz w:val="16"/>
          <w:szCs w:val="16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R J E Š E N J 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B70172" w:rsidRPr="00C0657E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 xml:space="preserve">Trgovački sud u Splitu, </w:t>
      </w:r>
      <w:r w:rsidR="002A6FDB">
        <w:rPr>
          <w:sz w:val="22"/>
          <w:szCs w:val="22"/>
        </w:rPr>
        <w:t>s</w:t>
      </w:r>
      <w:r w:rsidRPr="00476859">
        <w:rPr>
          <w:sz w:val="22"/>
          <w:szCs w:val="22"/>
        </w:rPr>
        <w:t>talna služba u Dubrovniku, po stečajnom sucu tog suda Srđanu Gavraniću</w:t>
      </w:r>
      <w:r w:rsidRPr="007F01FC">
        <w:rPr>
          <w:sz w:val="22"/>
          <w:szCs w:val="22"/>
        </w:rPr>
        <w:t>, kao sucu pojedincu,</w:t>
      </w:r>
      <w:r w:rsidR="00B70172" w:rsidRPr="007F01FC">
        <w:rPr>
          <w:sz w:val="22"/>
          <w:szCs w:val="22"/>
        </w:rPr>
        <w:t xml:space="preserve"> odlučujući o prijedlogu </w:t>
      </w:r>
      <w:r w:rsidR="00312F3F">
        <w:rPr>
          <w:sz w:val="22"/>
          <w:szCs w:val="22"/>
        </w:rPr>
        <w:t xml:space="preserve">FINA Regionalni centar </w:t>
      </w:r>
      <w:r w:rsidR="0026482D">
        <w:rPr>
          <w:sz w:val="22"/>
          <w:szCs w:val="22"/>
        </w:rPr>
        <w:t>Split</w:t>
      </w:r>
      <w:r w:rsidR="009D6705">
        <w:rPr>
          <w:sz w:val="22"/>
          <w:szCs w:val="22"/>
        </w:rPr>
        <w:t xml:space="preserve">, Podružnica Dubrovnik, </w:t>
      </w:r>
      <w:r w:rsidR="00312F3F">
        <w:rPr>
          <w:sz w:val="22"/>
          <w:szCs w:val="22"/>
        </w:rPr>
        <w:t>za pokretanje stečajnog postupka nad d</w:t>
      </w:r>
      <w:r w:rsidR="0040267B" w:rsidRPr="00C0657E">
        <w:rPr>
          <w:sz w:val="22"/>
          <w:szCs w:val="22"/>
        </w:rPr>
        <w:t>užnik</w:t>
      </w:r>
      <w:r w:rsidR="002A6FDB">
        <w:rPr>
          <w:sz w:val="22"/>
          <w:szCs w:val="22"/>
        </w:rPr>
        <w:t xml:space="preserve">om </w:t>
      </w:r>
      <w:r w:rsidR="009D6705">
        <w:rPr>
          <w:sz w:val="22"/>
          <w:szCs w:val="22"/>
        </w:rPr>
        <w:t>BARBARA ROSA d.o.o., Dubrovnik, Gorica Svetog Vlaha 2, OIB: 16867310364</w:t>
      </w:r>
      <w:r w:rsidR="00D72F46">
        <w:rPr>
          <w:sz w:val="22"/>
          <w:szCs w:val="22"/>
        </w:rPr>
        <w:t>,</w:t>
      </w:r>
      <w:r w:rsidR="00411B34">
        <w:rPr>
          <w:sz w:val="22"/>
          <w:szCs w:val="22"/>
        </w:rPr>
        <w:t xml:space="preserve"> izvan ročišta, </w:t>
      </w:r>
      <w:r w:rsidR="00B70172" w:rsidRPr="00C0657E">
        <w:rPr>
          <w:sz w:val="22"/>
          <w:szCs w:val="22"/>
        </w:rPr>
        <w:t>dana</w:t>
      </w:r>
      <w:r w:rsidR="003356EA" w:rsidRPr="00C0657E">
        <w:rPr>
          <w:sz w:val="22"/>
          <w:szCs w:val="22"/>
        </w:rPr>
        <w:t xml:space="preserve"> </w:t>
      </w:r>
      <w:r w:rsidR="009D6705">
        <w:rPr>
          <w:sz w:val="22"/>
          <w:szCs w:val="22"/>
        </w:rPr>
        <w:t>1</w:t>
      </w:r>
      <w:r w:rsidR="00E521C1">
        <w:rPr>
          <w:sz w:val="22"/>
          <w:szCs w:val="22"/>
        </w:rPr>
        <w:t>.</w:t>
      </w:r>
      <w:r w:rsidR="00B42B5C">
        <w:rPr>
          <w:sz w:val="22"/>
          <w:szCs w:val="22"/>
        </w:rPr>
        <w:t xml:space="preserve"> </w:t>
      </w:r>
      <w:r w:rsidR="009D6705">
        <w:rPr>
          <w:sz w:val="22"/>
          <w:szCs w:val="22"/>
        </w:rPr>
        <w:t>prosinca</w:t>
      </w:r>
      <w:r w:rsidR="00B70172" w:rsidRPr="00C0657E">
        <w:rPr>
          <w:sz w:val="22"/>
          <w:szCs w:val="22"/>
        </w:rPr>
        <w:t xml:space="preserve"> 20</w:t>
      </w:r>
      <w:r w:rsidR="00EF6C3B" w:rsidRPr="00C0657E">
        <w:rPr>
          <w:sz w:val="22"/>
          <w:szCs w:val="22"/>
        </w:rPr>
        <w:t>1</w:t>
      </w:r>
      <w:r w:rsidR="00411B34">
        <w:rPr>
          <w:sz w:val="22"/>
          <w:szCs w:val="22"/>
        </w:rPr>
        <w:t>5</w:t>
      </w:r>
      <w:r w:rsidR="00B70172" w:rsidRPr="00C0657E">
        <w:rPr>
          <w:sz w:val="22"/>
          <w:szCs w:val="22"/>
        </w:rPr>
        <w:t>.</w:t>
      </w:r>
      <w:r w:rsidR="003356EA" w:rsidRPr="00C0657E">
        <w:rPr>
          <w:sz w:val="22"/>
          <w:szCs w:val="22"/>
        </w:rPr>
        <w:t xml:space="preserve"> </w:t>
      </w:r>
      <w:r w:rsidR="00B70172" w:rsidRPr="00C0657E">
        <w:rPr>
          <w:sz w:val="22"/>
          <w:szCs w:val="22"/>
        </w:rPr>
        <w:t>godine</w:t>
      </w:r>
    </w:p>
    <w:p w:rsidRDefault="00B70172" w:rsidP="00B70172" w:rsidR="00B70172" w:rsidRPr="002739AE">
      <w:pPr>
        <w:jc w:val="both"/>
        <w:rPr>
          <w:sz w:val="16"/>
          <w:szCs w:val="16"/>
        </w:rPr>
      </w:pPr>
    </w:p>
    <w:p w:rsidRDefault="00742DD4" w:rsidP="00B70172" w:rsidR="00742DD4" w:rsidRPr="002739AE">
      <w:pPr>
        <w:jc w:val="both"/>
        <w:rPr>
          <w:sz w:val="16"/>
          <w:szCs w:val="16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742DD4" w:rsidP="00232AF0" w:rsidR="00742DD4">
      <w:pPr>
        <w:ind w:hanging="705" w:left="705"/>
        <w:jc w:val="both"/>
        <w:rPr>
          <w:b/>
          <w:sz w:val="22"/>
          <w:szCs w:val="22"/>
        </w:rPr>
      </w:pPr>
    </w:p>
    <w:p w:rsidRDefault="00D9318E" w:rsidP="00411B34" w:rsidR="00742DD4">
      <w:pPr>
        <w:ind w:firstLine="4"/>
        <w:jc w:val="both"/>
        <w:rPr>
          <w:sz w:val="22"/>
          <w:szCs w:val="22"/>
        </w:rPr>
      </w:pPr>
      <w:r w:rsidRPr="00D9318E">
        <w:rPr>
          <w:b/>
          <w:sz w:val="22"/>
          <w:szCs w:val="22"/>
        </w:rPr>
        <w:tab/>
      </w:r>
      <w:r w:rsidR="00742DD4" w:rsidRPr="00742DD4">
        <w:rPr>
          <w:sz w:val="22"/>
          <w:szCs w:val="22"/>
        </w:rPr>
        <w:t>Odb</w:t>
      </w:r>
      <w:r w:rsidR="002739AE">
        <w:rPr>
          <w:sz w:val="22"/>
          <w:szCs w:val="22"/>
        </w:rPr>
        <w:t>ija</w:t>
      </w:r>
      <w:r w:rsidR="00742DD4" w:rsidRPr="00742DD4">
        <w:rPr>
          <w:sz w:val="22"/>
          <w:szCs w:val="22"/>
        </w:rPr>
        <w:t xml:space="preserve"> se prijedlog za </w:t>
      </w:r>
      <w:r w:rsidR="00FF6D3B">
        <w:rPr>
          <w:sz w:val="22"/>
          <w:szCs w:val="22"/>
        </w:rPr>
        <w:t>otvaranje</w:t>
      </w:r>
      <w:r w:rsidR="00742DD4" w:rsidRPr="00742DD4">
        <w:rPr>
          <w:sz w:val="22"/>
          <w:szCs w:val="22"/>
        </w:rPr>
        <w:t xml:space="preserve"> stečajnog postupka nad dužnikom</w:t>
      </w:r>
      <w:r w:rsidR="00742DD4">
        <w:rPr>
          <w:b/>
          <w:sz w:val="22"/>
          <w:szCs w:val="22"/>
        </w:rPr>
        <w:t xml:space="preserve"> </w:t>
      </w:r>
      <w:r w:rsidR="00320007">
        <w:rPr>
          <w:sz w:val="22"/>
          <w:szCs w:val="22"/>
        </w:rPr>
        <w:t>BARBARA ROSA d.o.o., Dubrovnik, Gorica Svetog Vlaha 2, OIB: 16867310364,</w:t>
      </w:r>
      <w:r w:rsidR="00742DD4">
        <w:rPr>
          <w:sz w:val="22"/>
          <w:szCs w:val="22"/>
        </w:rPr>
        <w:t>.</w:t>
      </w:r>
    </w:p>
    <w:p w:rsidRDefault="00D9318E" w:rsidP="00D9318E" w:rsidR="00D9318E" w:rsidRPr="002739AE">
      <w:pPr>
        <w:jc w:val="both"/>
        <w:rPr>
          <w:b/>
          <w:sz w:val="16"/>
          <w:szCs w:val="16"/>
        </w:rPr>
      </w:pPr>
    </w:p>
    <w:p w:rsidRDefault="00232AF0" w:rsidP="00232AF0" w:rsidR="00232AF0" w:rsidRPr="002739AE">
      <w:pPr>
        <w:jc w:val="center"/>
        <w:rPr>
          <w:b/>
          <w:sz w:val="16"/>
          <w:szCs w:val="16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852E8D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</w:r>
      <w:r w:rsidR="00241DC7">
        <w:rPr>
          <w:sz w:val="22"/>
          <w:szCs w:val="22"/>
        </w:rPr>
        <w:t xml:space="preserve">FINA Regionalni centar </w:t>
      </w:r>
      <w:r w:rsidR="00391C29">
        <w:rPr>
          <w:sz w:val="22"/>
          <w:szCs w:val="22"/>
        </w:rPr>
        <w:t>Split</w:t>
      </w:r>
      <w:r w:rsidR="00241DC7">
        <w:rPr>
          <w:sz w:val="22"/>
          <w:szCs w:val="22"/>
        </w:rPr>
        <w:t xml:space="preserve"> </w:t>
      </w:r>
      <w:r w:rsidR="00320007" w:rsidRPr="00320007">
        <w:rPr>
          <w:sz w:val="22"/>
          <w:szCs w:val="22"/>
        </w:rPr>
        <w:t xml:space="preserve">Podružnica Dubrovnik </w:t>
      </w:r>
      <w:r w:rsidR="00320007">
        <w:rPr>
          <w:sz w:val="22"/>
          <w:szCs w:val="22"/>
        </w:rPr>
        <w:t>p</w:t>
      </w:r>
      <w:r w:rsidR="008840C5" w:rsidRPr="00476859">
        <w:rPr>
          <w:sz w:val="22"/>
          <w:szCs w:val="22"/>
        </w:rPr>
        <w:t xml:space="preserve">odnijela </w:t>
      </w:r>
      <w:r w:rsidR="00CE326E">
        <w:rPr>
          <w:sz w:val="22"/>
          <w:szCs w:val="22"/>
        </w:rPr>
        <w:t xml:space="preserve">je </w:t>
      </w:r>
      <w:r w:rsidR="008840C5" w:rsidRPr="00476859">
        <w:rPr>
          <w:sz w:val="22"/>
          <w:szCs w:val="22"/>
        </w:rPr>
        <w:t xml:space="preserve">ovom </w:t>
      </w:r>
      <w:r w:rsidR="0098688F">
        <w:rPr>
          <w:sz w:val="22"/>
          <w:szCs w:val="22"/>
        </w:rPr>
        <w:t xml:space="preserve">sudu </w:t>
      </w:r>
      <w:r w:rsidR="00320007">
        <w:rPr>
          <w:sz w:val="22"/>
          <w:szCs w:val="22"/>
        </w:rPr>
        <w:t>26.s tudenog</w:t>
      </w:r>
      <w:r w:rsidR="00D15815">
        <w:rPr>
          <w:sz w:val="22"/>
          <w:szCs w:val="22"/>
        </w:rPr>
        <w:t xml:space="preserve"> </w:t>
      </w:r>
      <w:r w:rsidRPr="00476859">
        <w:rPr>
          <w:sz w:val="22"/>
          <w:szCs w:val="22"/>
        </w:rPr>
        <w:t>201</w:t>
      </w:r>
      <w:r w:rsidR="00EA10D3">
        <w:rPr>
          <w:sz w:val="22"/>
          <w:szCs w:val="22"/>
        </w:rPr>
        <w:t>5</w:t>
      </w:r>
      <w:r w:rsidRPr="00476859">
        <w:rPr>
          <w:sz w:val="22"/>
          <w:szCs w:val="22"/>
        </w:rPr>
        <w:t xml:space="preserve">. godine prijedlog za </w:t>
      </w:r>
      <w:r w:rsidR="00D15815">
        <w:rPr>
          <w:sz w:val="22"/>
          <w:szCs w:val="22"/>
        </w:rPr>
        <w:t>otvara</w:t>
      </w:r>
      <w:r w:rsidR="00EA10D3">
        <w:rPr>
          <w:sz w:val="22"/>
          <w:szCs w:val="22"/>
        </w:rPr>
        <w:t>nje</w:t>
      </w:r>
      <w:r w:rsidRPr="00476859">
        <w:rPr>
          <w:sz w:val="22"/>
          <w:szCs w:val="22"/>
        </w:rPr>
        <w:t xml:space="preserve"> </w:t>
      </w:r>
      <w:r w:rsidR="00E521C1">
        <w:rPr>
          <w:sz w:val="22"/>
          <w:szCs w:val="22"/>
        </w:rPr>
        <w:t>stečajnog postupka nad dužnikom.</w:t>
      </w:r>
      <w:r w:rsidR="003C727D" w:rsidRPr="00476859">
        <w:rPr>
          <w:sz w:val="22"/>
          <w:szCs w:val="22"/>
        </w:rPr>
        <w:t xml:space="preserve"> </w:t>
      </w:r>
      <w:r w:rsidRPr="00476859">
        <w:rPr>
          <w:sz w:val="22"/>
          <w:szCs w:val="22"/>
        </w:rPr>
        <w:t xml:space="preserve">U prijedlogu se u bitnome </w:t>
      </w:r>
      <w:r w:rsidR="00241DC7" w:rsidRPr="00A33810">
        <w:rPr>
          <w:sz w:val="22"/>
          <w:szCs w:val="22"/>
        </w:rPr>
        <w:t xml:space="preserve">navodi da </w:t>
      </w:r>
      <w:r w:rsidR="00502EB2">
        <w:rPr>
          <w:sz w:val="22"/>
          <w:szCs w:val="22"/>
        </w:rPr>
        <w:t>dužnik</w:t>
      </w:r>
      <w:r w:rsidR="00D15815">
        <w:rPr>
          <w:sz w:val="22"/>
          <w:szCs w:val="22"/>
        </w:rPr>
        <w:t xml:space="preserve"> na dan </w:t>
      </w:r>
      <w:r w:rsidR="00320007">
        <w:rPr>
          <w:sz w:val="22"/>
          <w:szCs w:val="22"/>
        </w:rPr>
        <w:t>23. studenog</w:t>
      </w:r>
      <w:r w:rsidR="00D15815">
        <w:rPr>
          <w:sz w:val="22"/>
          <w:szCs w:val="22"/>
        </w:rPr>
        <w:t xml:space="preserve"> 2015. godine u Očevidniku redoslijeda osnova za plaćanje ima evidentirane neizvršene osnove za plaćanje u</w:t>
      </w:r>
      <w:r w:rsidR="00320007">
        <w:rPr>
          <w:sz w:val="22"/>
          <w:szCs w:val="22"/>
        </w:rPr>
        <w:t xml:space="preserve"> neprekinutom</w:t>
      </w:r>
      <w:r w:rsidR="00D15815">
        <w:rPr>
          <w:sz w:val="22"/>
          <w:szCs w:val="22"/>
        </w:rPr>
        <w:t xml:space="preserve"> </w:t>
      </w:r>
      <w:r w:rsidR="00320007">
        <w:rPr>
          <w:sz w:val="22"/>
          <w:szCs w:val="22"/>
        </w:rPr>
        <w:t xml:space="preserve">razdoblju od 120 dana u </w:t>
      </w:r>
      <w:r w:rsidR="00D15815">
        <w:rPr>
          <w:sz w:val="22"/>
          <w:szCs w:val="22"/>
        </w:rPr>
        <w:t xml:space="preserve">ukupnom iznosu od </w:t>
      </w:r>
      <w:r w:rsidR="00320007">
        <w:rPr>
          <w:sz w:val="22"/>
          <w:szCs w:val="22"/>
        </w:rPr>
        <w:t>6.925,47</w:t>
      </w:r>
      <w:r w:rsidR="00D15815">
        <w:rPr>
          <w:sz w:val="22"/>
          <w:szCs w:val="22"/>
        </w:rPr>
        <w:t xml:space="preserve"> kuna, u koji iznos je uračunata kamata i naknada Financijske agencije za provedbu ovrhe na novčanim sredstvima, da dužnik </w:t>
      </w:r>
      <w:r w:rsidR="00FD0BCA">
        <w:rPr>
          <w:sz w:val="22"/>
          <w:szCs w:val="22"/>
        </w:rPr>
        <w:t>nema</w:t>
      </w:r>
      <w:r w:rsidR="00D15815">
        <w:rPr>
          <w:sz w:val="22"/>
          <w:szCs w:val="22"/>
        </w:rPr>
        <w:t xml:space="preserve"> zaposlen</w:t>
      </w:r>
      <w:r w:rsidR="00FD0BCA">
        <w:rPr>
          <w:sz w:val="22"/>
          <w:szCs w:val="22"/>
        </w:rPr>
        <w:t>ih</w:t>
      </w:r>
      <w:r w:rsidR="00D15815">
        <w:rPr>
          <w:sz w:val="22"/>
          <w:szCs w:val="22"/>
        </w:rPr>
        <w:t xml:space="preserve">, da ima račun kod </w:t>
      </w:r>
      <w:r w:rsidR="00FD0BCA">
        <w:rPr>
          <w:sz w:val="22"/>
          <w:szCs w:val="22"/>
        </w:rPr>
        <w:t>OTP banka Hrvatska</w:t>
      </w:r>
      <w:r w:rsidR="00D15815">
        <w:rPr>
          <w:sz w:val="22"/>
          <w:szCs w:val="22"/>
        </w:rPr>
        <w:t xml:space="preserve"> d.d.</w:t>
      </w:r>
      <w:r w:rsidR="00852E8D">
        <w:rPr>
          <w:sz w:val="22"/>
          <w:szCs w:val="22"/>
        </w:rPr>
        <w:t xml:space="preserve"> i da nema zaplijenjenih sredstava za namirenje troškove stečajnog postupka, pa da se sukladno čl. </w:t>
      </w:r>
      <w:r w:rsidR="00FD0BCA">
        <w:rPr>
          <w:sz w:val="22"/>
          <w:szCs w:val="22"/>
        </w:rPr>
        <w:t>429.</w:t>
      </w:r>
      <w:r w:rsidR="00852E8D">
        <w:rPr>
          <w:sz w:val="22"/>
          <w:szCs w:val="22"/>
        </w:rPr>
        <w:t xml:space="preserve"> Stečajnog zakona podnosi prijedlog za otvaranje stečajnog postupka nad dužnikom.</w:t>
      </w:r>
    </w:p>
    <w:p w:rsidRDefault="00852E8D" w:rsidP="00710887" w:rsidR="00742DD4" w:rsidRPr="002739AE">
      <w:pPr>
        <w:jc w:val="both"/>
        <w:rPr>
          <w:sz w:val="16"/>
          <w:szCs w:val="16"/>
        </w:rPr>
      </w:pPr>
      <w:r w:rsidRPr="002739AE">
        <w:rPr>
          <w:sz w:val="16"/>
          <w:szCs w:val="16"/>
        </w:rPr>
        <w:t xml:space="preserve"> </w:t>
      </w:r>
    </w:p>
    <w:p w:rsidRDefault="008368E9" w:rsidP="008368E9" w:rsidR="00FD0BC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Sukladno čl. </w:t>
      </w:r>
      <w:r w:rsidR="00FD0BCA">
        <w:rPr>
          <w:sz w:val="22"/>
          <w:szCs w:val="22"/>
        </w:rPr>
        <w:t>428</w:t>
      </w:r>
      <w:r w:rsidR="001E3138">
        <w:rPr>
          <w:sz w:val="22"/>
          <w:szCs w:val="22"/>
        </w:rPr>
        <w:t xml:space="preserve">.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</w:t>
      </w:r>
      <w:r w:rsidR="001E3138">
        <w:rPr>
          <w:sz w:val="22"/>
          <w:szCs w:val="22"/>
        </w:rPr>
        <w:t>71/2015</w:t>
      </w:r>
      <w:r w:rsidR="00BA4263"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>
        <w:rPr>
          <w:sz w:val="22"/>
          <w:szCs w:val="22"/>
        </w:rPr>
        <w:t xml:space="preserve"> </w:t>
      </w:r>
      <w:r w:rsidR="006A4DE2">
        <w:rPr>
          <w:sz w:val="22"/>
          <w:szCs w:val="22"/>
        </w:rPr>
        <w:t xml:space="preserve">stečajni postupak nad pravnom osobom provest će se ako nema zaposlenih, u </w:t>
      </w:r>
      <w:r w:rsidR="006A4DE2" w:rsidRPr="006A4DE2">
        <w:rPr>
          <w:sz w:val="22"/>
          <w:szCs w:val="22"/>
        </w:rPr>
        <w:t>Očevidniku redoslijeda osnova za plaćanje ima evidentirane neizvršene osnove za plaćanje u neprekinutom razdoblju od 120 dana</w:t>
      </w:r>
      <w:r w:rsidR="006A4DE2">
        <w:rPr>
          <w:sz w:val="22"/>
          <w:szCs w:val="22"/>
        </w:rPr>
        <w:t>, te nisu ispunjene pretpostavke za pokretanja drugog postupka radi brisanja iz sudskog registra.</w:t>
      </w:r>
    </w:p>
    <w:p w:rsidRDefault="006A4DE2" w:rsidP="008368E9" w:rsidR="006A4DE2" w:rsidRPr="002739AE">
      <w:pPr>
        <w:jc w:val="both"/>
        <w:rPr>
          <w:sz w:val="16"/>
          <w:szCs w:val="16"/>
        </w:rPr>
      </w:pPr>
    </w:p>
    <w:p w:rsidRDefault="00A006D3" w:rsidP="008368E9" w:rsidR="006B5BB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Iz upisnika ovog suda proizlazi da je povodom prijedlog istog predlagatelja nad dužnikom rješenjem posl.br. St. 80/15 od 24. studenog 2015. godine</w:t>
      </w:r>
      <w:r w:rsidR="00CA73D3">
        <w:rPr>
          <w:sz w:val="22"/>
          <w:szCs w:val="22"/>
        </w:rPr>
        <w:t xml:space="preserve"> otvoren i zaključen stečajni postupak. Dakle, nisu ostvareni uvjeti za pokretanje ovog postup</w:t>
      </w:r>
      <w:r w:rsidR="006B5BBD">
        <w:rPr>
          <w:sz w:val="22"/>
          <w:szCs w:val="22"/>
        </w:rPr>
        <w:t>ka iz čl. 428. SZ.</w:t>
      </w:r>
    </w:p>
    <w:p w:rsidRDefault="004C4C69" w:rsidP="008368E9" w:rsidR="004C4C69" w:rsidRPr="002739AE">
      <w:pPr>
        <w:jc w:val="both"/>
        <w:rPr>
          <w:sz w:val="16"/>
          <w:szCs w:val="16"/>
        </w:rPr>
      </w:pPr>
    </w:p>
    <w:p w:rsidRDefault="008368E9" w:rsidP="008F589E" w:rsidR="00437933" w:rsidRPr="0047685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37933" w:rsidRPr="00476859">
        <w:rPr>
          <w:sz w:val="22"/>
          <w:szCs w:val="22"/>
        </w:rPr>
        <w:t>Zbog navedenog, na temelju navedenih propisa, odluč</w:t>
      </w:r>
      <w:r w:rsidR="00DE0001">
        <w:rPr>
          <w:sz w:val="22"/>
          <w:szCs w:val="22"/>
        </w:rPr>
        <w:t>eno je kao</w:t>
      </w:r>
      <w:r w:rsidR="00437933" w:rsidRPr="00476859">
        <w:rPr>
          <w:sz w:val="22"/>
          <w:szCs w:val="22"/>
        </w:rPr>
        <w:t xml:space="preserve"> u izreci. </w:t>
      </w:r>
    </w:p>
    <w:p w:rsidRDefault="00FF6D3B" w:rsidP="00232AF0" w:rsidR="00FF6D3B" w:rsidRPr="00476859">
      <w:pPr>
        <w:ind w:firstLine="708"/>
        <w:jc w:val="both"/>
        <w:rPr>
          <w:sz w:val="22"/>
          <w:szCs w:val="22"/>
        </w:rPr>
      </w:pP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 xml:space="preserve">U Dubrovniku, </w:t>
      </w:r>
      <w:r w:rsidR="00CD65E6">
        <w:rPr>
          <w:b/>
          <w:sz w:val="22"/>
          <w:szCs w:val="22"/>
        </w:rPr>
        <w:t>30</w:t>
      </w:r>
      <w:r w:rsidR="00FD4557">
        <w:rPr>
          <w:b/>
          <w:sz w:val="22"/>
          <w:szCs w:val="22"/>
        </w:rPr>
        <w:t xml:space="preserve">. </w:t>
      </w:r>
      <w:r w:rsidR="00CA1D05">
        <w:rPr>
          <w:b/>
          <w:sz w:val="22"/>
          <w:szCs w:val="22"/>
        </w:rPr>
        <w:t>rujna</w:t>
      </w:r>
      <w:r w:rsidRPr="00C0657E">
        <w:rPr>
          <w:b/>
          <w:sz w:val="22"/>
          <w:szCs w:val="22"/>
        </w:rPr>
        <w:t xml:space="preserve"> 201</w:t>
      </w:r>
      <w:r w:rsidR="00DE0001">
        <w:rPr>
          <w:b/>
          <w:sz w:val="22"/>
          <w:szCs w:val="22"/>
        </w:rPr>
        <w:t>5</w:t>
      </w:r>
      <w:r w:rsidRPr="00C0657E">
        <w:rPr>
          <w:b/>
          <w:sz w:val="22"/>
          <w:szCs w:val="22"/>
        </w:rPr>
        <w:t>. godine</w:t>
      </w: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Stečajni sudac:</w:t>
      </w:r>
    </w:p>
    <w:p w:rsidRDefault="00911C92" w:rsidP="00911C92" w:rsidR="00911C92" w:rsidRPr="00C0657E">
      <w:pPr>
        <w:jc w:val="center"/>
        <w:rPr>
          <w:b/>
          <w:sz w:val="22"/>
          <w:szCs w:val="22"/>
        </w:rPr>
      </w:pPr>
    </w:p>
    <w:p w:rsidRDefault="00911C92" w:rsidP="00911C92" w:rsidR="00DE0001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Srđan Gavranić</w:t>
      </w:r>
    </w:p>
    <w:p w:rsidRDefault="00124189" w:rsidP="00911C92" w:rsidR="00911C92" w:rsidRPr="00C0657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8B7890" w:rsidP="00911C92" w:rsidR="008B7890" w:rsidRPr="00C0657E">
      <w:pPr>
        <w:jc w:val="both"/>
        <w:rPr>
          <w:b/>
          <w:sz w:val="22"/>
          <w:szCs w:val="22"/>
        </w:rPr>
      </w:pPr>
    </w:p>
    <w:p w:rsidRDefault="00FD4557" w:rsidP="00911C92" w:rsidR="00FD4557">
      <w:pPr>
        <w:jc w:val="both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POUKA O PRAVNOM LIJEKU</w:t>
      </w:r>
    </w:p>
    <w:p w:rsidRDefault="005B40C1" w:rsidP="005B40C1" w:rsidR="005B40C1" w:rsidRPr="00D04C32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CA1D05" w:rsidP="00911C92" w:rsidR="00CA1D05" w:rsidRPr="00C0657E">
      <w:pPr>
        <w:jc w:val="both"/>
        <w:rPr>
          <w:b/>
          <w:sz w:val="22"/>
          <w:szCs w:val="22"/>
        </w:rPr>
      </w:pPr>
    </w:p>
    <w:p w:rsidRDefault="00911C92" w:rsidP="00911C92" w:rsidR="00911C92" w:rsidRPr="00FD4557">
      <w:pPr>
        <w:jc w:val="both"/>
        <w:rPr>
          <w:b/>
          <w:sz w:val="22"/>
          <w:szCs w:val="22"/>
        </w:rPr>
      </w:pPr>
      <w:r w:rsidRPr="00FD4557">
        <w:rPr>
          <w:b/>
          <w:sz w:val="22"/>
          <w:szCs w:val="22"/>
        </w:rPr>
        <w:t xml:space="preserve">DN-a </w:t>
      </w:r>
      <w:r w:rsidRPr="00FD4557">
        <w:rPr>
          <w:sz w:val="22"/>
          <w:szCs w:val="22"/>
        </w:rPr>
        <w:t>(</w:t>
      </w:r>
      <w:r w:rsidR="002739AE">
        <w:rPr>
          <w:sz w:val="22"/>
          <w:szCs w:val="22"/>
        </w:rPr>
        <w:t>01</w:t>
      </w:r>
      <w:r w:rsidR="00FD4557" w:rsidRPr="00FD4557">
        <w:rPr>
          <w:sz w:val="22"/>
          <w:szCs w:val="22"/>
        </w:rPr>
        <w:t>.</w:t>
      </w:r>
      <w:r w:rsidR="002739AE">
        <w:rPr>
          <w:sz w:val="22"/>
          <w:szCs w:val="22"/>
        </w:rPr>
        <w:t>12</w:t>
      </w:r>
      <w:r w:rsidR="00923731" w:rsidRPr="00FD4557">
        <w:rPr>
          <w:sz w:val="22"/>
          <w:szCs w:val="22"/>
        </w:rPr>
        <w:t>.</w:t>
      </w:r>
      <w:r w:rsidR="009406E1" w:rsidRPr="00FD4557">
        <w:rPr>
          <w:sz w:val="22"/>
          <w:szCs w:val="22"/>
        </w:rPr>
        <w:t>201</w:t>
      </w:r>
      <w:r w:rsidR="00DE0001">
        <w:rPr>
          <w:sz w:val="22"/>
          <w:szCs w:val="22"/>
        </w:rPr>
        <w:t>5</w:t>
      </w:r>
      <w:r w:rsidRPr="00FD4557">
        <w:rPr>
          <w:sz w:val="22"/>
          <w:szCs w:val="22"/>
        </w:rPr>
        <w:t>.g.)</w:t>
      </w:r>
      <w:r w:rsidRPr="00FD4557">
        <w:rPr>
          <w:b/>
          <w:sz w:val="22"/>
          <w:szCs w:val="22"/>
        </w:rPr>
        <w:t>:</w:t>
      </w:r>
    </w:p>
    <w:p w:rsidRDefault="00DE0001" w:rsidP="00437933" w:rsidR="006E462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predlagatelju</w:t>
      </w:r>
      <w:r w:rsidR="006064CA">
        <w:rPr>
          <w:sz w:val="22"/>
          <w:szCs w:val="22"/>
        </w:rPr>
        <w:t>, elektroničkim putem</w:t>
      </w:r>
      <w:r w:rsidR="005B40C1">
        <w:rPr>
          <w:sz w:val="22"/>
          <w:szCs w:val="22"/>
        </w:rPr>
        <w:t>.</w:t>
      </w:r>
    </w:p>
    <w:p w:rsidRDefault="00CD65E6" w:rsidP="00437933" w:rsidR="00CD65E6" w:rsidRPr="00FD455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sectPr w:rsidSect="00741FCA" w:rsidR="00CD65E6" w:rsidRPr="00FD4557">
      <w:headerReference w:type="even" r:id="rId12"/>
      <w:headerReference w:type="default" r:id="rId13"/>
      <w:pgSz w:h="16838" w:w="11906"/>
      <w:pgMar w:gutter="0" w:footer="720" w:header="720" w:left="1797" w:bottom="977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73B" w:rsidR="00CF273B">
      <w:r>
        <w:separator/>
      </w:r>
    </w:p>
  </w:endnote>
  <w:endnote w:id="0" w:type="continuationSeparator">
    <w:p w:rsidRDefault="00CF273B" w:rsidR="00CF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73B" w:rsidR="00CF273B">
      <w:r>
        <w:separator/>
      </w:r>
    </w:p>
  </w:footnote>
  <w:footnote w:id="0" w:type="continuationSeparator">
    <w:p w:rsidRDefault="00CF273B" w:rsidR="00CF2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6D3B" w:rsidR="00FF6D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 w:rsidRPr="00FD4557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FD4557">
      <w:rPr>
        <w:rStyle w:val="Brojstranice"/>
        <w:sz w:val="20"/>
        <w:szCs w:val="20"/>
      </w:rPr>
      <w:fldChar w:fldCharType="begin"/>
    </w:r>
    <w:r w:rsidRPr="00FD4557">
      <w:rPr>
        <w:rStyle w:val="Brojstranice"/>
        <w:sz w:val="20"/>
        <w:szCs w:val="20"/>
      </w:rPr>
      <w:instrText xml:space="preserve">PAGE  </w:instrText>
    </w:r>
    <w:r w:rsidRPr="00FD4557">
      <w:rPr>
        <w:rStyle w:val="Brojstranice"/>
        <w:sz w:val="20"/>
        <w:szCs w:val="20"/>
      </w:rPr>
      <w:fldChar w:fldCharType="separate"/>
    </w:r>
    <w:r w:rsidR="00AB72DC">
      <w:rPr>
        <w:rStyle w:val="Brojstranice"/>
        <w:noProof/>
        <w:sz w:val="20"/>
        <w:szCs w:val="20"/>
      </w:rPr>
      <w:t>2</w:t>
    </w:r>
    <w:r w:rsidRPr="00FD4557">
      <w:rPr>
        <w:rStyle w:val="Brojstranice"/>
        <w:sz w:val="20"/>
        <w:szCs w:val="20"/>
      </w:rPr>
      <w:fldChar w:fldCharType="end"/>
    </w:r>
  </w:p>
  <w:p w:rsidRDefault="002739AE" w:rsidP="002739AE" w:rsidR="002739AE" w:rsidRPr="002739AE">
    <w:pPr>
      <w:jc w:val="right"/>
      <w:rPr>
        <w:b/>
        <w:sz w:val="22"/>
        <w:szCs w:val="22"/>
      </w:rPr>
    </w:pPr>
    <w:r w:rsidRPr="002739AE">
      <w:rPr>
        <w:b/>
        <w:sz w:val="22"/>
        <w:szCs w:val="22"/>
      </w:rPr>
      <w:t>Posl. br. 6-St.2315/2015-2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6FED"/>
    <w:rsid w:val="00063242"/>
    <w:rsid w:val="00064E57"/>
    <w:rsid w:val="000B10F2"/>
    <w:rsid w:val="000B3478"/>
    <w:rsid w:val="000D4617"/>
    <w:rsid w:val="000F33EE"/>
    <w:rsid w:val="00105FEC"/>
    <w:rsid w:val="0011433E"/>
    <w:rsid w:val="00124189"/>
    <w:rsid w:val="00144919"/>
    <w:rsid w:val="00156C9A"/>
    <w:rsid w:val="00173170"/>
    <w:rsid w:val="0019701E"/>
    <w:rsid w:val="001A0FA0"/>
    <w:rsid w:val="001A66AE"/>
    <w:rsid w:val="001B14F0"/>
    <w:rsid w:val="001C6AD2"/>
    <w:rsid w:val="001E3138"/>
    <w:rsid w:val="001F5524"/>
    <w:rsid w:val="0020388A"/>
    <w:rsid w:val="00213378"/>
    <w:rsid w:val="0021600D"/>
    <w:rsid w:val="00232AF0"/>
    <w:rsid w:val="00241DC7"/>
    <w:rsid w:val="00241FF9"/>
    <w:rsid w:val="00252727"/>
    <w:rsid w:val="0026482D"/>
    <w:rsid w:val="0027349C"/>
    <w:rsid w:val="002739AE"/>
    <w:rsid w:val="002750E1"/>
    <w:rsid w:val="00287129"/>
    <w:rsid w:val="002918C0"/>
    <w:rsid w:val="002A6FDB"/>
    <w:rsid w:val="002C1A3F"/>
    <w:rsid w:val="002E39A6"/>
    <w:rsid w:val="00312F3F"/>
    <w:rsid w:val="00320007"/>
    <w:rsid w:val="00320035"/>
    <w:rsid w:val="0032078F"/>
    <w:rsid w:val="00331AD9"/>
    <w:rsid w:val="00332239"/>
    <w:rsid w:val="00332DE0"/>
    <w:rsid w:val="003356EA"/>
    <w:rsid w:val="00386A35"/>
    <w:rsid w:val="00391C29"/>
    <w:rsid w:val="003B60CE"/>
    <w:rsid w:val="003C656B"/>
    <w:rsid w:val="003C727D"/>
    <w:rsid w:val="003D197B"/>
    <w:rsid w:val="003E6DB5"/>
    <w:rsid w:val="003F2396"/>
    <w:rsid w:val="0040267B"/>
    <w:rsid w:val="00407FD6"/>
    <w:rsid w:val="00411B34"/>
    <w:rsid w:val="00421841"/>
    <w:rsid w:val="00437933"/>
    <w:rsid w:val="00437DC8"/>
    <w:rsid w:val="00442375"/>
    <w:rsid w:val="00445ABB"/>
    <w:rsid w:val="00450284"/>
    <w:rsid w:val="00456024"/>
    <w:rsid w:val="004749A6"/>
    <w:rsid w:val="00476859"/>
    <w:rsid w:val="0048431B"/>
    <w:rsid w:val="004A2645"/>
    <w:rsid w:val="004C4C69"/>
    <w:rsid w:val="004D1B5C"/>
    <w:rsid w:val="0050127F"/>
    <w:rsid w:val="0050169A"/>
    <w:rsid w:val="00502EB2"/>
    <w:rsid w:val="00521B93"/>
    <w:rsid w:val="005418D9"/>
    <w:rsid w:val="005525BB"/>
    <w:rsid w:val="005663A0"/>
    <w:rsid w:val="005A0F90"/>
    <w:rsid w:val="005A7C5E"/>
    <w:rsid w:val="005B40C1"/>
    <w:rsid w:val="005D2275"/>
    <w:rsid w:val="00601367"/>
    <w:rsid w:val="006035C0"/>
    <w:rsid w:val="006064CA"/>
    <w:rsid w:val="00621E09"/>
    <w:rsid w:val="0063094D"/>
    <w:rsid w:val="00634063"/>
    <w:rsid w:val="0066423F"/>
    <w:rsid w:val="00694B45"/>
    <w:rsid w:val="006A1F4E"/>
    <w:rsid w:val="006A4DE2"/>
    <w:rsid w:val="006B5BBD"/>
    <w:rsid w:val="006E462A"/>
    <w:rsid w:val="007011B9"/>
    <w:rsid w:val="00701FFC"/>
    <w:rsid w:val="00710887"/>
    <w:rsid w:val="00741FCA"/>
    <w:rsid w:val="00742071"/>
    <w:rsid w:val="00742DD4"/>
    <w:rsid w:val="007621A4"/>
    <w:rsid w:val="00766FFC"/>
    <w:rsid w:val="00774522"/>
    <w:rsid w:val="007A59AB"/>
    <w:rsid w:val="007A6723"/>
    <w:rsid w:val="007B0B03"/>
    <w:rsid w:val="007B22F0"/>
    <w:rsid w:val="007B5C3E"/>
    <w:rsid w:val="007B6140"/>
    <w:rsid w:val="007B6DE2"/>
    <w:rsid w:val="007F01FC"/>
    <w:rsid w:val="008140C5"/>
    <w:rsid w:val="00822ED9"/>
    <w:rsid w:val="008368E9"/>
    <w:rsid w:val="008371FC"/>
    <w:rsid w:val="00842257"/>
    <w:rsid w:val="008429FB"/>
    <w:rsid w:val="00850802"/>
    <w:rsid w:val="00852E8D"/>
    <w:rsid w:val="00871BAD"/>
    <w:rsid w:val="00872314"/>
    <w:rsid w:val="008833AA"/>
    <w:rsid w:val="008840C5"/>
    <w:rsid w:val="00897B76"/>
    <w:rsid w:val="008B7890"/>
    <w:rsid w:val="008B7A64"/>
    <w:rsid w:val="008C234D"/>
    <w:rsid w:val="008C68B8"/>
    <w:rsid w:val="008D7EA9"/>
    <w:rsid w:val="008E0897"/>
    <w:rsid w:val="008E1BE7"/>
    <w:rsid w:val="008F589E"/>
    <w:rsid w:val="00911C92"/>
    <w:rsid w:val="009154DF"/>
    <w:rsid w:val="00923731"/>
    <w:rsid w:val="00934790"/>
    <w:rsid w:val="009406E1"/>
    <w:rsid w:val="00960197"/>
    <w:rsid w:val="009752A8"/>
    <w:rsid w:val="00983315"/>
    <w:rsid w:val="0098688F"/>
    <w:rsid w:val="009A2F41"/>
    <w:rsid w:val="009A574D"/>
    <w:rsid w:val="009C17C6"/>
    <w:rsid w:val="009D5524"/>
    <w:rsid w:val="009D6705"/>
    <w:rsid w:val="009E08F2"/>
    <w:rsid w:val="009E1366"/>
    <w:rsid w:val="00A006D3"/>
    <w:rsid w:val="00A35F1E"/>
    <w:rsid w:val="00A82DB6"/>
    <w:rsid w:val="00A866D2"/>
    <w:rsid w:val="00A87FC5"/>
    <w:rsid w:val="00AA10E2"/>
    <w:rsid w:val="00AA7BB3"/>
    <w:rsid w:val="00AB0EDD"/>
    <w:rsid w:val="00AB5F55"/>
    <w:rsid w:val="00AB72DC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42B5C"/>
    <w:rsid w:val="00B435EC"/>
    <w:rsid w:val="00B46CDF"/>
    <w:rsid w:val="00B50A1E"/>
    <w:rsid w:val="00B51751"/>
    <w:rsid w:val="00B6156E"/>
    <w:rsid w:val="00B70172"/>
    <w:rsid w:val="00B7339D"/>
    <w:rsid w:val="00B82EE7"/>
    <w:rsid w:val="00BA4263"/>
    <w:rsid w:val="00BA5D55"/>
    <w:rsid w:val="00BB5F01"/>
    <w:rsid w:val="00BC619F"/>
    <w:rsid w:val="00C0657E"/>
    <w:rsid w:val="00C150DF"/>
    <w:rsid w:val="00C1564B"/>
    <w:rsid w:val="00C21426"/>
    <w:rsid w:val="00C32D57"/>
    <w:rsid w:val="00C3316C"/>
    <w:rsid w:val="00C73392"/>
    <w:rsid w:val="00C8388D"/>
    <w:rsid w:val="00CA1D05"/>
    <w:rsid w:val="00CA73D3"/>
    <w:rsid w:val="00CB163F"/>
    <w:rsid w:val="00CD65E6"/>
    <w:rsid w:val="00CD713B"/>
    <w:rsid w:val="00CD7839"/>
    <w:rsid w:val="00CE326E"/>
    <w:rsid w:val="00CE7A86"/>
    <w:rsid w:val="00CF273B"/>
    <w:rsid w:val="00CF47CB"/>
    <w:rsid w:val="00D15815"/>
    <w:rsid w:val="00D25026"/>
    <w:rsid w:val="00D341B5"/>
    <w:rsid w:val="00D461D4"/>
    <w:rsid w:val="00D53C8B"/>
    <w:rsid w:val="00D6075E"/>
    <w:rsid w:val="00D72F46"/>
    <w:rsid w:val="00D85741"/>
    <w:rsid w:val="00D9318E"/>
    <w:rsid w:val="00DB6089"/>
    <w:rsid w:val="00DC2E79"/>
    <w:rsid w:val="00DC4443"/>
    <w:rsid w:val="00DC564C"/>
    <w:rsid w:val="00DD24A5"/>
    <w:rsid w:val="00DE0001"/>
    <w:rsid w:val="00DE0414"/>
    <w:rsid w:val="00DE2072"/>
    <w:rsid w:val="00DF2165"/>
    <w:rsid w:val="00DF6617"/>
    <w:rsid w:val="00E258D9"/>
    <w:rsid w:val="00E3345A"/>
    <w:rsid w:val="00E4446E"/>
    <w:rsid w:val="00E503D2"/>
    <w:rsid w:val="00E521C1"/>
    <w:rsid w:val="00E56836"/>
    <w:rsid w:val="00E56924"/>
    <w:rsid w:val="00E656F9"/>
    <w:rsid w:val="00E70806"/>
    <w:rsid w:val="00E75978"/>
    <w:rsid w:val="00E91F84"/>
    <w:rsid w:val="00EA0CDE"/>
    <w:rsid w:val="00EA10D3"/>
    <w:rsid w:val="00EB1CD5"/>
    <w:rsid w:val="00EC3C61"/>
    <w:rsid w:val="00EC4360"/>
    <w:rsid w:val="00EF6C3B"/>
    <w:rsid w:val="00F15FD2"/>
    <w:rsid w:val="00F1646D"/>
    <w:rsid w:val="00F34960"/>
    <w:rsid w:val="00F4762A"/>
    <w:rsid w:val="00F700D4"/>
    <w:rsid w:val="00F760F4"/>
    <w:rsid w:val="00FA2A75"/>
    <w:rsid w:val="00FD0BCA"/>
    <w:rsid w:val="00FD4557"/>
    <w:rsid w:val="00FD59FE"/>
    <w:rsid w:val="00FD5F90"/>
    <w:rsid w:val="00FE3190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B72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2D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2D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2D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2D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B7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2D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2D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2D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2D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2315</izvorni_sadrzaj>
    <derivirana_varijabla naziv="DomainObject.Predmet.Broj_1">2315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St-2315/2015</izvorni_sadrzaj>
    <derivirana_varijabla naziv="DomainObject.Predmet.OznakaBroj_1">St-2315/2015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BARBARA ROSA d.o.o. za prijevoz, trgovinu, turizam i usluge u stečaju</izvorni_sadrzaj>
    <derivirana_varijabla naziv="DomainObject.Predmet.ProtustrankaFormated_1">  BARBARA ROSA d.o.o. za prijevoz, trgovinu, turizam i usluge u stečaju</derivirana_varijabla>
  </DomainObject.Predmet.ProtustrankaFormated>
  <DomainObject.Predmet.ProtustrankaFormatedOIB>
    <izvorni_sadrzaj>  BARBARA ROSA d.o.o. za prijevoz, trgovinu, turizam i usluge u stečaju, OIB 16867310364</izvorni_sadrzaj>
    <derivirana_varijabla naziv="DomainObject.Predmet.ProtustrankaFormatedOIB_1">  BARBARA ROSA d.o.o. za prijevoz, trgovinu, turizam i usluge u stečaju, OIB 16867310364</derivirana_varijabla>
  </DomainObject.Predmet.ProtustrankaFormatedOIB>
  <DomainObject.Predmet.ProtustrankaFormatedWithAdress>
    <izvorni_sadrzaj> BARBARA ROSA d.o.o. za prijevoz, trgovinu, turizam i usluge u stečaju, Gorica Svetog Vlaha 2, 20000 Dubrovnik</izvorni_sadrzaj>
    <derivirana_varijabla naziv="DomainObject.Predmet.ProtustrankaFormatedWithAdress_1"> BARBARA ROSA d.o.o. za prijevoz, trgovinu, turizam i usluge u stečaju, Gorica Svetog Vlaha 2, 20000 Dubrovnik</derivirana_varijabla>
  </DomainObject.Predmet.ProtustrankaFormatedWithAdress>
  <DomainObject.Predmet.ProtustrankaFormatedWithAdressOIB>
    <izvorni_sadrzaj> BARBARA ROSA d.o.o. za prijevoz, trgovinu, turizam i usluge u stečaju, OIB 16867310364, Gorica Svetog Vlaha 2, 20000 Dubrovnik</izvorni_sadrzaj>
    <derivirana_varijabla naziv="DomainObject.Predmet.ProtustrankaFormatedWithAdressOIB_1"> BARBARA ROSA d.o.o. za prijevoz, trgovinu, turizam i usluge u stečaju, OIB 16867310364, Gorica Svetog Vlaha 2, 20000 Dubrovnik</derivirana_varijabla>
  </DomainObject.Predmet.ProtustrankaFormatedWithAdressOIB>
  <DomainObject.Predmet.ProtustrankaWithAdress>
    <izvorni_sadrzaj>BARBARA ROSA d.o.o. za prijevoz, trgovinu, turizam i usluge u stečaju Gorica Svetog Vlaha 2, 20000 Dubrovnik</izvorni_sadrzaj>
    <derivirana_varijabla naziv="DomainObject.Predmet.ProtustrankaWithAdress_1">BARBARA ROSA d.o.o. za prijevoz, trgovinu, turizam i usluge u stečaju Gorica Svetog Vlaha 2, 20000 Dubrovnik</derivirana_varijabla>
  </DomainObject.Predmet.ProtustrankaWithAdress>
  <DomainObject.Predmet.ProtustrankaWithAdressOIB>
    <izvorni_sadrzaj>BARBARA ROSA d.o.o. za prijevoz, trgovinu, turizam i usluge u stečaju, OIB 16867310364, Gorica Svetog Vlaha 2, 20000 Dubrovnik</izvorni_sadrzaj>
    <derivirana_varijabla naziv="DomainObject.Predmet.ProtustrankaWithAdressOIB_1">BARBARA ROSA d.o.o. za prijevoz, trgovinu, turizam i usluge u stečaju, OIB 16867310364, Gorica Svetog Vlaha 2, 20000 Dubrovnik</derivirana_varijabla>
  </DomainObject.Predmet.ProtustrankaWithAdressOIB>
  <DomainObject.Predmet.ProtustrankaNazivFormated>
    <izvorni_sadrzaj>BARBARA ROSA d.o.o. za prijevoz, trgovinu, turizam i usluge u stečaju</izvorni_sadrzaj>
    <derivirana_varijabla naziv="DomainObject.Predmet.ProtustrankaNazivFormated_1">BARBARA ROSA d.o.o. za prijevoz, trgovinu, turizam i usluge u stečaju</derivirana_varijabla>
  </DomainObject.Predmet.ProtustrankaNazivFormated>
  <DomainObject.Predmet.ProtustrankaNazivFormatedOIB>
    <izvorni_sadrzaj>BARBARA ROSA d.o.o. za prijevoz, trgovinu, turizam i usluge u stečaju, OIB 16867310364</izvorni_sadrzaj>
    <derivirana_varijabla naziv="DomainObject.Predmet.ProtustrankaNazivFormatedOIB_1">BARBARA ROSA d.o.o. za prijevoz, trgovinu, turizam i usluge u stečaju, OIB 16867310364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6925.47</izvorni_sadrzaj>
    <derivirana_varijabla naziv="DomainObject.Predmet.TrenutnaVrijednost_1">6925.47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BARBARA ROSA d.o.o. za prijevoz, trgovinu, turizam i usluge u stečaju</item>
    </izvorni_sadrzaj>
    <derivirana_varijabla naziv="DomainObject.Predmet.ProtuStrankaListFormated_1">
      <item>BARBARA ROSA d.o.o. za prijevoz, trgovinu, turizam i usluge u stečaju</item>
    </derivirana_varijabla>
  </DomainObject.Predmet.ProtuStrankaListFormated>
  <DomainObject.Predmet.ProtuStrankaListFormatedOIB>
    <izvorni_sadrzaj>
      <item>BARBARA ROSA d.o.o. za prijevoz, trgovinu, turizam i usluge u stečaju, OIB 16867310364</item>
    </izvorni_sadrzaj>
    <derivirana_varijabla naziv="DomainObject.Predmet.ProtuStrankaListFormatedOIB_1">
      <item>BARBARA ROSA d.o.o. za prijevoz, trgovinu, turizam i usluge u stečaju, OIB 16867310364</item>
    </derivirana_varijabla>
  </DomainObject.Predmet.ProtuStrankaListFormatedOIB>
  <DomainObject.Predmet.ProtuStrankaListFormatedWithAdress>
    <izvorni_sadrzaj>
      <item>BARBARA ROSA d.o.o. za prijevoz, trgovinu, turizam i usluge u stečaju, Gorica Svetog Vlaha 2, 20000 Dubrovnik</item>
    </izvorni_sadrzaj>
    <derivirana_varijabla naziv="DomainObject.Predmet.ProtuStrankaListFormatedWithAdress_1">
      <item>BARBARA ROSA d.o.o. za prijevoz, trgovinu, turizam i usluge u stečaju, Gorica Svetog Vlaha 2, 20000 Dubrovnik</item>
    </derivirana_varijabla>
  </DomainObject.Predmet.ProtuStrankaListFormatedWithAdress>
  <DomainObject.Predmet.ProtuStrankaListFormatedWithAdressOIB>
    <izvorni_sadrzaj>
      <item>BARBARA ROSA d.o.o. za prijevoz, trgovinu, turizam i usluge u stečaju, OIB 16867310364, Gorica Svetog Vlaha 2, 20000 Dubrovnik</item>
    </izvorni_sadrzaj>
    <derivirana_varijabla naziv="DomainObject.Predmet.ProtuStrankaListFormatedWithAdressOIB_1">
      <item>BARBARA ROSA d.o.o. za prijevoz, trgovinu, turizam i usluge u stečaju, OIB 16867310364, Gorica Svetog Vlaha 2, 20000 Dubrovnik</item>
    </derivirana_varijabla>
  </DomainObject.Predmet.ProtuStrankaListFormatedWithAdressOIB>
  <DomainObject.Predmet.ProtuStrankaListNazivFormated>
    <izvorni_sadrzaj>
      <item>BARBARA ROSA d.o.o. za prijevoz, trgovinu, turizam i usluge u stečaju</item>
    </izvorni_sadrzaj>
    <derivirana_varijabla naziv="DomainObject.Predmet.ProtuStrankaListNazivFormated_1">
      <item>BARBARA ROSA d.o.o. za prijevoz, trgovinu, turizam i usluge u stečaju</item>
    </derivirana_varijabla>
  </DomainObject.Predmet.ProtuStrankaListNazivFormated>
  <DomainObject.Predmet.ProtuStrankaListNazivFormatedOIB>
    <izvorni_sadrzaj>
      <item>BARBARA ROSA d.o.o. za prijevoz, trgovinu, turizam i usluge u stečaju, OIB 16867310364</item>
    </izvorni_sadrzaj>
    <derivirana_varijabla naziv="DomainObject.Predmet.ProtuStrankaListNazivFormatedOIB_1">
      <item>BARBARA ROSA d.o.o. za prijevoz, trgovinu, turizam i usluge u stečaju, OIB 16867310364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BARBARA ROSA d.o.o. za prijevoz, trgovinu, turizam i usluge u stečaju</izvorni_sadrzaj>
    <derivirana_varijabla naziv="DomainObject.Predmet.ProtustrankaIDrugi_1">BARBARA ROSA d.o.o. za prijevoz, trgovinu, turizam i usluge u stečaju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BARBARA ROSA d.o.o. za prijevoz, trgovinu, turizam i usluge u stečaju, OIB 16867310364, Gorica Svetog Vlaha 2, 20000 Dubrovnik</izvorni_sadrzaj>
    <derivirana_varijabla naziv="DomainObject.Predmet.ProtustrankaIDrugiAdressOIB_1">BARBARA ROSA d.o.o. za prijevoz, trgovinu, turizam i usluge u stečaju, OIB 16867310364, Gorica Svetog Vlaha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BARBARA ROSA d.o.o. za prijevoz, trgovinu, turizam i usluge u stečaju</item>
    </izvorni_sadrzaj>
    <derivirana_varijabla naziv="DomainObject.Predmet.SudioniciListNaziv_1">
      <item>FINA, RC Split, Podružnica Dubrovnik</item>
      <item>BARBARA ROSA d.o.o. za prijevoz, trgovinu, turizam i usluge u stečaju</item>
    </derivirana_varijabla>
  </DomainObject.Predmet.SudioniciListNaziv>
  <DomainObject.Predmet.SudioniciListAdressOIB>
    <izvorni_sadrzaj>
      <item>FINA, RC Split, Podružnica Dubrovnik, OIB 85821130368, Vukovarska 2,20000 Dubrovnik</item>
      <item>BARBARA ROSA d.o.o. za prijevoz, trgovinu, turizam i usluge u stečaju, OIB 16867310364, Gorica Svetog Vlaha 2,20000 Dubrovnik</item>
    </izvorni_sadrzaj>
    <derivirana_varijabla naziv="DomainObject.Predmet.SudioniciListAdressOIB_1">
      <item>FINA, RC Split, Podružnica Dubrovnik, OIB 85821130368, Vukovarska 2,20000 Dubrovnik</item>
      <item>BARBARA ROSA d.o.o. za prijevoz, trgovinu, turizam i usluge u stečaju, OIB 16867310364, Gorica Svetog Vlaha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16867310364</item>
    </izvorni_sadrzaj>
    <derivirana_varijabla naziv="DomainObject.Predmet.SudioniciListNazivOIB_1">
      <item>, OIB 85821130368</item>
      <item>, OIB 16867310364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2142</properties:Characters>
  <properties:Lines>68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2015-12-01T10:03:00Z</dcterms:created>
  <dc:creator>Srđan Gavranić</dc:creator>
  <cp:lastModifiedBy>Srđan Gavranić</cp:lastModifiedBy>
  <cp:lastPrinted>2015-09-30T08:17:00Z</cp:lastPrinted>
  <dcterms:modified xmlns:xsi="http://www.w3.org/2001/XMLSchema-instance" xsi:type="dcterms:W3CDTF">2015-12-01T10:04:00Z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