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b8ab" w14:paraId="e09b8ab" w:rsidRDefault="00C340C1" w:rsidP="007605DB" w:rsidR="00284F66" w:rsidRPr="007605DB">
      <w:pPr>
        <w:ind w:firstLine="708" w:left="6372"/>
        <w:jc w:val="right"/>
        <w15:collapsed w:val="false"/>
      </w:pPr>
      <w:bookmarkStart w:name="_GoBack" w:id="0"/>
      <w:bookmarkEnd w:id="0"/>
      <w:r w:rsidRPr="007605DB">
        <w:t>5</w:t>
      </w:r>
      <w:r w:rsidR="00A455A6" w:rsidRPr="007605DB">
        <w:t xml:space="preserve"> St-</w:t>
      </w:r>
      <w:r w:rsidR="009E4265">
        <w:t>1160</w:t>
      </w:r>
      <w:r w:rsidRPr="007605DB">
        <w:t>/201</w:t>
      </w:r>
      <w:r w:rsidR="009E4265">
        <w:t>3</w:t>
      </w:r>
      <w:r w:rsidR="003E07D8">
        <w:t>-55</w:t>
      </w:r>
    </w:p>
    <w:p w:rsidRDefault="00C340C1" w:rsidP="00284F66" w:rsidR="00C340C1" w:rsidRPr="007605DB">
      <w:pPr>
        <w:ind w:firstLine="708" w:left="6372"/>
      </w:pPr>
    </w:p>
    <w:p w:rsidRDefault="00284F66" w:rsidP="00284F66" w:rsidR="00284F66" w:rsidRPr="007605DB"/>
    <w:p w:rsidRDefault="00C340C1" w:rsidR="00C340C1" w:rsidRPr="007605DB">
      <w:r w:rsidRPr="007605DB">
        <w:t>REPUBLIKA HRVATSKA</w:t>
      </w:r>
    </w:p>
    <w:p w:rsidRDefault="00C340C1" w:rsidR="00C340C1" w:rsidRPr="007605DB">
      <w:r w:rsidRPr="007605DB">
        <w:t>TRGOVAČKI SUD U ZAGREBU</w:t>
      </w:r>
    </w:p>
    <w:p w:rsidRDefault="00C340C1" w:rsidR="00C340C1" w:rsidRPr="007605DB">
      <w:r w:rsidRPr="007605DB">
        <w:t>Amruševa 2/II</w:t>
      </w:r>
    </w:p>
    <w:p w:rsidRDefault="00C340C1" w:rsidR="00C340C1" w:rsidRPr="007605DB">
      <w:r w:rsidRPr="007605DB">
        <w:t>10 000 ZAGREB</w:t>
      </w:r>
    </w:p>
    <w:p w:rsidRDefault="00957DFE" w:rsidP="00957DFE" w:rsidR="00957DFE" w:rsidRPr="007605DB">
      <w:pPr>
        <w:rPr>
          <w:b/>
        </w:rPr>
      </w:pPr>
    </w:p>
    <w:p w:rsidRDefault="00C340C1" w:rsidP="00957DFE" w:rsidR="00C340C1" w:rsidRPr="007605DB">
      <w:pPr>
        <w:rPr>
          <w:b/>
        </w:rPr>
      </w:pPr>
    </w:p>
    <w:p w:rsidRDefault="00957DFE" w:rsidP="00957DFE" w:rsidR="00957DFE" w:rsidRPr="007605DB">
      <w:r w:rsidRPr="007605DB">
        <w:tab/>
      </w:r>
      <w:r w:rsidRPr="007605DB">
        <w:tab/>
      </w:r>
      <w:r w:rsidRPr="007605DB">
        <w:tab/>
      </w:r>
      <w:r w:rsidRPr="007605DB">
        <w:tab/>
      </w:r>
    </w:p>
    <w:p w:rsidRDefault="00284F66" w:rsidP="003E07D8" w:rsidR="003E07D8">
      <w:r w:rsidRPr="007605DB">
        <w:tab/>
      </w:r>
      <w:r w:rsidRPr="007605DB">
        <w:tab/>
      </w:r>
      <w:r w:rsidRPr="007605DB">
        <w:tab/>
      </w:r>
      <w:r w:rsidRPr="007605DB">
        <w:tab/>
      </w:r>
      <w:r w:rsidR="003E07D8">
        <w:t>R E P U B L I K A  H R V A T S K A</w:t>
      </w:r>
    </w:p>
    <w:p w:rsidRDefault="00284F66" w:rsidP="00284F66" w:rsidR="00284F66" w:rsidRPr="007605DB"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</w:p>
    <w:p w:rsidRDefault="00061B9F" w:rsidP="00061B9F" w:rsidR="00284F66" w:rsidRPr="003E07D8">
      <w:pPr>
        <w:jc w:val="center"/>
      </w:pPr>
      <w:r w:rsidRPr="003E07D8">
        <w:t>Z A K L J U Č A K</w:t>
      </w:r>
    </w:p>
    <w:p w:rsidRDefault="00740CB5" w:rsidP="00A455A6" w:rsidR="00284F66" w:rsidRPr="007605DB">
      <w:pPr>
        <w:jc w:val="both"/>
      </w:pPr>
      <w:r w:rsidRPr="007605DB">
        <w:t xml:space="preserve"> </w:t>
      </w:r>
    </w:p>
    <w:p w:rsidRDefault="00284F66" w:rsidP="00A455A6" w:rsidR="00061B9F" w:rsidRPr="007605DB">
      <w:pPr>
        <w:jc w:val="both"/>
      </w:pPr>
      <w:r w:rsidRPr="007605DB">
        <w:tab/>
        <w:t xml:space="preserve">Trgovački sud u </w:t>
      </w:r>
      <w:r w:rsidR="00957DFE" w:rsidRPr="007605DB">
        <w:t xml:space="preserve">Zagrebu, </w:t>
      </w:r>
      <w:r w:rsidRPr="007605DB">
        <w:t xml:space="preserve"> po stečajnom sucu </w:t>
      </w:r>
      <w:r w:rsidR="00C340C1" w:rsidRPr="007605DB">
        <w:t>d</w:t>
      </w:r>
      <w:r w:rsidR="00C64A90" w:rsidRPr="007605DB">
        <w:t>r. sc. Jeleni Čuveljak</w:t>
      </w:r>
      <w:r w:rsidRPr="007605DB">
        <w:t xml:space="preserve">, u stečajnom postupku nad </w:t>
      </w:r>
      <w:r w:rsidR="009E4265" w:rsidRPr="002962F7">
        <w:t xml:space="preserve">MASMEDIA d.o.o. </w:t>
      </w:r>
      <w:r w:rsidR="009E4265">
        <w:t xml:space="preserve">u stečaju </w:t>
      </w:r>
      <w:r w:rsidR="009E4265" w:rsidRPr="002962F7">
        <w:t>Zagreb, Ulica baruna Trenka 13., OIB 80637471923</w:t>
      </w:r>
      <w:r w:rsidR="009E4265">
        <w:t xml:space="preserve"> MBS 080127840</w:t>
      </w:r>
      <w:r w:rsidR="006368C4" w:rsidRPr="007605DB">
        <w:t xml:space="preserve">, </w:t>
      </w:r>
      <w:r w:rsidR="00C340C1" w:rsidRPr="007605DB">
        <w:t>Zagreb</w:t>
      </w:r>
      <w:r w:rsidR="00BD7335" w:rsidRPr="007605DB">
        <w:t>,</w:t>
      </w:r>
      <w:r w:rsidR="00061B9F" w:rsidRPr="007605DB">
        <w:t xml:space="preserve"> dana </w:t>
      </w:r>
      <w:r w:rsidR="009E4265">
        <w:t>15</w:t>
      </w:r>
      <w:r w:rsidR="00C340C1" w:rsidRPr="007605DB">
        <w:t>.</w:t>
      </w:r>
      <w:r w:rsidR="000A2FD9" w:rsidRPr="007605DB">
        <w:t xml:space="preserve"> </w:t>
      </w:r>
      <w:r w:rsidR="009E4265">
        <w:t>rujna</w:t>
      </w:r>
      <w:r w:rsidR="000A2FD9" w:rsidRPr="007605DB">
        <w:t xml:space="preserve"> </w:t>
      </w:r>
      <w:r w:rsidR="00C340C1" w:rsidRPr="007605DB">
        <w:t>201</w:t>
      </w:r>
      <w:r w:rsidR="007605DB" w:rsidRPr="007605DB">
        <w:t>5</w:t>
      </w:r>
      <w:r w:rsidR="00061B9F" w:rsidRPr="007605DB">
        <w:t xml:space="preserve">. godine, </w:t>
      </w:r>
    </w:p>
    <w:p w:rsidRDefault="00061B9F" w:rsidP="00A455A6" w:rsidR="00061B9F" w:rsidRPr="007605DB">
      <w:pPr>
        <w:jc w:val="both"/>
      </w:pPr>
    </w:p>
    <w:p w:rsidRDefault="00061B9F" w:rsidP="00A455A6" w:rsidR="00061B9F" w:rsidRPr="007605DB">
      <w:pPr>
        <w:jc w:val="both"/>
      </w:pPr>
    </w:p>
    <w:p w:rsidRDefault="00061B9F" w:rsidP="00061B9F" w:rsidR="00284F66" w:rsidRPr="003E07D8">
      <w:pPr>
        <w:jc w:val="center"/>
      </w:pPr>
      <w:r w:rsidRPr="003E07D8">
        <w:t>z a k l j u č i o        j e</w:t>
      </w:r>
    </w:p>
    <w:p w:rsidRDefault="00284F66" w:rsidP="00A455A6" w:rsidR="00284F66" w:rsidRPr="003E07D8">
      <w:pPr>
        <w:jc w:val="both"/>
      </w:pPr>
    </w:p>
    <w:p w:rsidRDefault="00284F66" w:rsidP="00A455A6" w:rsidR="00284F66" w:rsidRPr="007605DB">
      <w:pPr>
        <w:jc w:val="both"/>
      </w:pPr>
    </w:p>
    <w:p w:rsidRDefault="00284F66" w:rsidP="00A455A6" w:rsidR="00D82630" w:rsidRPr="007605DB">
      <w:pPr>
        <w:jc w:val="both"/>
      </w:pPr>
      <w:r w:rsidRPr="007605DB">
        <w:tab/>
      </w:r>
      <w:r w:rsidR="0020014E" w:rsidRPr="007605DB">
        <w:t>S</w:t>
      </w:r>
      <w:r w:rsidRPr="007605DB">
        <w:t>ukladno čl. 153. i 174. Stečajnog zakon</w:t>
      </w:r>
      <w:r w:rsidR="00A70E8E" w:rsidRPr="007605DB">
        <w:t xml:space="preserve">a u sudskoj pisarnici sa danom </w:t>
      </w:r>
      <w:r w:rsidR="00087251">
        <w:t>1</w:t>
      </w:r>
      <w:r w:rsidR="00AA521B">
        <w:t>6</w:t>
      </w:r>
      <w:r w:rsidR="000A2FD9" w:rsidRPr="007605DB">
        <w:t>.</w:t>
      </w:r>
      <w:r w:rsidR="003E07D8">
        <w:t xml:space="preserve"> rujna </w:t>
      </w:r>
      <w:r w:rsidR="00C340C1" w:rsidRPr="007605DB">
        <w:t>201</w:t>
      </w:r>
      <w:r w:rsidR="00136A80">
        <w:t>5</w:t>
      </w:r>
      <w:r w:rsidR="00572BB5" w:rsidRPr="007605DB">
        <w:t xml:space="preserve">. godine </w:t>
      </w:r>
      <w:r w:rsidR="0020014E" w:rsidRPr="007605DB">
        <w:t xml:space="preserve">izlaže se </w:t>
      </w:r>
      <w:r w:rsidRPr="007605DB">
        <w:t>tablica o prijavljenim tražbinama</w:t>
      </w:r>
      <w:r w:rsidR="0020014E" w:rsidRPr="007605DB">
        <w:t xml:space="preserve"> na uvid svim sudionicima</w:t>
      </w:r>
      <w:r w:rsidRPr="007605DB">
        <w:t xml:space="preserve"> </w:t>
      </w:r>
      <w:r w:rsidR="00AE1537" w:rsidRPr="007605DB">
        <w:rPr>
          <w:u w:val="single"/>
        </w:rPr>
        <w:t>do</w:t>
      </w:r>
      <w:r w:rsidRPr="007605DB">
        <w:rPr>
          <w:u w:val="single"/>
        </w:rPr>
        <w:t xml:space="preserve"> održavanja</w:t>
      </w:r>
      <w:r w:rsidRPr="007605DB">
        <w:t xml:space="preserve"> </w:t>
      </w:r>
      <w:r w:rsidR="000E414E">
        <w:t xml:space="preserve">posebnog </w:t>
      </w:r>
      <w:r w:rsidRPr="007605DB">
        <w:t xml:space="preserve">ispitnog </w:t>
      </w:r>
      <w:r w:rsidR="00572BB5" w:rsidRPr="007605DB">
        <w:t>ročišta koje će se održati</w:t>
      </w:r>
      <w:r w:rsidR="0020014E" w:rsidRPr="007605DB">
        <w:t xml:space="preserve"> </w:t>
      </w:r>
      <w:r w:rsidR="00087251">
        <w:t>23</w:t>
      </w:r>
      <w:r w:rsidR="00C340C1" w:rsidRPr="007605DB">
        <w:t xml:space="preserve">. </w:t>
      </w:r>
      <w:r w:rsidR="00087251">
        <w:t>rujna</w:t>
      </w:r>
      <w:r w:rsidR="00C340C1" w:rsidRPr="007605DB">
        <w:t xml:space="preserve"> 201</w:t>
      </w:r>
      <w:r w:rsidR="007605DB" w:rsidRPr="007605DB">
        <w:t>5</w:t>
      </w:r>
      <w:r w:rsidR="00C340C1" w:rsidRPr="007605DB">
        <w:t>. godine.</w:t>
      </w:r>
    </w:p>
    <w:p w:rsidRDefault="0020014E" w:rsidP="00A455A6" w:rsidR="0020014E" w:rsidRPr="007605DB">
      <w:pPr>
        <w:jc w:val="both"/>
      </w:pPr>
    </w:p>
    <w:p w:rsidRDefault="0020014E" w:rsidP="00A455A6" w:rsidR="0020014E" w:rsidRPr="007605DB">
      <w:pPr>
        <w:jc w:val="both"/>
      </w:pPr>
    </w:p>
    <w:p w:rsidRDefault="00740CB5" w:rsidP="00284F66" w:rsidR="00284F66" w:rsidRPr="007605DB">
      <w:pPr>
        <w:jc w:val="center"/>
      </w:pPr>
      <w:r w:rsidRPr="007605DB">
        <w:t xml:space="preserve">U </w:t>
      </w:r>
      <w:r w:rsidR="00C340C1" w:rsidRPr="007605DB">
        <w:t>Zagrebu</w:t>
      </w:r>
      <w:r w:rsidRPr="007605DB">
        <w:t>,</w:t>
      </w:r>
      <w:r w:rsidR="00581236" w:rsidRPr="007605DB">
        <w:t xml:space="preserve"> </w:t>
      </w:r>
      <w:r w:rsidR="00087251">
        <w:t>15</w:t>
      </w:r>
      <w:r w:rsidR="000A2FD9" w:rsidRPr="007605DB">
        <w:t xml:space="preserve">. </w:t>
      </w:r>
      <w:r w:rsidR="00087251">
        <w:t>rujna</w:t>
      </w:r>
      <w:r w:rsidR="000A2FD9" w:rsidRPr="007605DB">
        <w:t xml:space="preserve"> </w:t>
      </w:r>
      <w:r w:rsidR="00C340C1" w:rsidRPr="007605DB">
        <w:t>201</w:t>
      </w:r>
      <w:r w:rsidR="007605DB" w:rsidRPr="007605DB">
        <w:t>5</w:t>
      </w:r>
      <w:r w:rsidR="003E07D8">
        <w:t xml:space="preserve">. </w:t>
      </w:r>
    </w:p>
    <w:p w:rsidRDefault="00284F66" w:rsidP="00284F66" w:rsidR="00284F66" w:rsidRPr="007605DB"/>
    <w:p w:rsidRDefault="00284F66" w:rsidP="00284F66" w:rsidR="00284F66" w:rsidRPr="007605DB"/>
    <w:p w:rsidRDefault="00A455A6" w:rsidP="003E07D8" w:rsidR="00D82630" w:rsidRPr="007605DB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="00284F66" w:rsidRPr="007605DB">
        <w:t xml:space="preserve">       STEČAJNI SUDAC:</w:t>
      </w:r>
    </w:p>
    <w:p w:rsidRDefault="00C64A90" w:rsidP="003E07D8" w:rsidR="00865E71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="00865E71" w:rsidRPr="007605DB">
        <w:t xml:space="preserve">    </w:t>
      </w:r>
      <w:r w:rsidRPr="007605DB">
        <w:tab/>
      </w:r>
      <w:r w:rsidRPr="007605DB">
        <w:tab/>
      </w:r>
      <w:r w:rsidR="00865E71" w:rsidRPr="007605DB">
        <w:t xml:space="preserve">     </w:t>
      </w:r>
      <w:r w:rsidR="00C340C1" w:rsidRPr="007605DB">
        <w:t>d</w:t>
      </w:r>
      <w:r w:rsidRPr="007605DB">
        <w:t>r.sc. Jelena Čuveljak</w:t>
      </w:r>
      <w:r w:rsidR="00DF0E3A">
        <w:t>,v.r.</w:t>
      </w:r>
    </w:p>
    <w:p w:rsidRDefault="00DF0E3A" w:rsidP="0083108A" w:rsidR="00DF0E3A" w:rsidRPr="003528B2">
      <w:r w:rsidRPr="003528B2">
        <w:t>Za točnost otpravka-ovlašteni službenik:</w:t>
      </w:r>
    </w:p>
    <w:p w:rsidRDefault="00DF0E3A" w:rsidP="003528B2" w:rsidR="00DF0E3A" w:rsidRPr="003528B2">
      <w:r w:rsidRPr="003528B2">
        <w:t>Karmela Dolenc</w:t>
      </w:r>
    </w:p>
    <w:p w:rsidRDefault="00DF0E3A" w:rsidP="003E07D8" w:rsidR="00DF0E3A" w:rsidRPr="007605DB">
      <w:pPr>
        <w:jc w:val="right"/>
      </w:pPr>
    </w:p>
    <w:p w:rsidRDefault="00C64A90" w:rsidP="008D74ED" w:rsidR="00C64A90" w:rsidRPr="007605DB"/>
    <w:p w:rsidRDefault="003E07D8" w:rsidP="008D74ED" w:rsidR="003E07D8"/>
    <w:p w:rsidRDefault="003E07D8" w:rsidP="008D74ED" w:rsidR="003E07D8"/>
    <w:p w:rsidRDefault="008D74ED" w:rsidP="008D74ED" w:rsidR="00691D50" w:rsidRPr="007605DB"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  <w:t xml:space="preserve">       </w:t>
      </w:r>
    </w:p>
    <w:p w:rsidRDefault="00284F66" w:rsidP="00284F66" w:rsidR="00284F66" w:rsidRPr="007605DB">
      <w:r w:rsidRPr="007605DB">
        <w:t>DN-a:</w:t>
      </w:r>
    </w:p>
    <w:p w:rsidRDefault="00284F66" w:rsidP="00284F66" w:rsidR="00284F66" w:rsidRPr="007605DB">
      <w:r w:rsidRPr="007605DB">
        <w:t>1.Sudska pisarnica, ovdje</w:t>
      </w:r>
    </w:p>
    <w:p w:rsidRDefault="00FC73A5" w:rsidP="00284F66" w:rsidR="00FC73A5" w:rsidRPr="007605DB">
      <w:r w:rsidRPr="007605DB">
        <w:t xml:space="preserve">2. Oglasna ploča, od </w:t>
      </w:r>
      <w:r w:rsidR="003E07D8">
        <w:t>15.9.-23.9.2015.</w:t>
      </w:r>
    </w:p>
    <w:p w:rsidRDefault="0020014E" w:rsidP="00C64A90" w:rsidR="0020014E" w:rsidRPr="007605DB"/>
    <w:p w:rsidRDefault="004B7A3D" w:rsidR="004B7A3D" w:rsidRPr="007605DB"/>
    <w:sectPr w:rsidR="004B7A3D" w:rsidRPr="007605D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7D8" w:rsidP="003E07D8" w:rsidR="003E07D8">
      <w:r>
        <w:separator/>
      </w:r>
    </w:p>
  </w:endnote>
  <w:endnote w:id="0" w:type="continuationSeparator">
    <w:p w:rsidRDefault="003E07D8" w:rsidP="003E07D8" w:rsidR="003E0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7D8" w:rsidP="003E07D8" w:rsidR="003E07D8">
      <w:r>
        <w:separator/>
      </w:r>
    </w:p>
  </w:footnote>
  <w:footnote w:id="0" w:type="continuationSeparator">
    <w:p w:rsidRDefault="003E07D8" w:rsidP="003E07D8" w:rsidR="003E0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7D8" w:rsidR="003E07D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87251"/>
    <w:rsid w:val="000A2FD9"/>
    <w:rsid w:val="000B5935"/>
    <w:rsid w:val="000E414E"/>
    <w:rsid w:val="00136A80"/>
    <w:rsid w:val="0014788E"/>
    <w:rsid w:val="0020014E"/>
    <w:rsid w:val="00284F66"/>
    <w:rsid w:val="00383F00"/>
    <w:rsid w:val="003E07D8"/>
    <w:rsid w:val="00446509"/>
    <w:rsid w:val="004B7A3D"/>
    <w:rsid w:val="00543E1D"/>
    <w:rsid w:val="00560850"/>
    <w:rsid w:val="00572BB5"/>
    <w:rsid w:val="00581236"/>
    <w:rsid w:val="0058133E"/>
    <w:rsid w:val="006368C4"/>
    <w:rsid w:val="00675368"/>
    <w:rsid w:val="00691D50"/>
    <w:rsid w:val="006E0A4B"/>
    <w:rsid w:val="00740CB5"/>
    <w:rsid w:val="007605DB"/>
    <w:rsid w:val="008556AA"/>
    <w:rsid w:val="00865E71"/>
    <w:rsid w:val="008D74ED"/>
    <w:rsid w:val="00947CD6"/>
    <w:rsid w:val="00957DFE"/>
    <w:rsid w:val="009E4265"/>
    <w:rsid w:val="00A455A6"/>
    <w:rsid w:val="00A70E8E"/>
    <w:rsid w:val="00A85681"/>
    <w:rsid w:val="00AA521B"/>
    <w:rsid w:val="00AE1537"/>
    <w:rsid w:val="00B55ACA"/>
    <w:rsid w:val="00BD7335"/>
    <w:rsid w:val="00BE6E38"/>
    <w:rsid w:val="00C340C1"/>
    <w:rsid w:val="00C64A90"/>
    <w:rsid w:val="00D50170"/>
    <w:rsid w:val="00D508B3"/>
    <w:rsid w:val="00D82630"/>
    <w:rsid w:val="00DB3C6F"/>
    <w:rsid w:val="00DF0E3A"/>
    <w:rsid w:val="00E23EFC"/>
    <w:rsid w:val="00E4028D"/>
    <w:rsid w:val="00F168A2"/>
    <w:rsid w:val="00F2135F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E07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7D8"/>
    <w:rPr>
      <w:sz w:val="24"/>
      <w:szCs w:val="24"/>
    </w:rPr>
  </w:style>
  <w:style w:styleId="Podnoje" w:type="paragraph">
    <w:name w:val="footer"/>
    <w:basedOn w:val="Normal"/>
    <w:link w:val="PodnojeChar"/>
    <w:rsid w:val="003E07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7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E07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7D8"/>
    <w:rPr>
      <w:sz w:val="24"/>
      <w:szCs w:val="24"/>
    </w:rPr>
  </w:style>
  <w:style w:styleId="Podnoje" w:type="paragraph">
    <w:name w:val="footer"/>
    <w:basedOn w:val="Normal"/>
    <w:link w:val="PodnojeChar"/>
    <w:rsid w:val="003E07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7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St-1160/2013</izvorni_sadrzaj>
    <derivirana_varijabla naziv="DomainObject.Predmet.OznakaBroj_1">St-1160/2013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MASMEDIA d.o.o. za novinsko-nakladničku djeltanost zastupanog po punomoćniku STJEPAN ANDRAŠIĆ</izvorni_sadrzaj>
    <derivirana_varijabla naziv="DomainObject.Predmet.ProtustrankaFormated_1">  MASMEDIA d.o.o. za novinsko-nakladničku djeltanost zastupanog po punomoćniku STJEPAN ANDRAŠIĆ</derivirana_varijabla>
  </DomainObject.Predmet.ProtustrankaFormated>
  <DomainObject.Predmet.ProtustrankaFormatedOIB>
    <izvorni_sadrzaj>  MASMEDIA d.o.o. za novinsko-nakladničku djeltanost, OIB 80637471923 zastupanog po punomoćniku STJEPAN ANDRAŠIĆ</izvorni_sadrzaj>
    <derivirana_varijabla naziv="DomainObject.Predmet.ProtustrankaFormatedOIB_1">  MASMEDIA d.o.o. za novinsko-nakladničku djeltanost, OIB 80637471923 zastupanog po punomoćniku STJEPAN ANDRAŠIĆ</derivirana_varijabla>
  </DomainObject.Predmet.ProtustrankaFormatedOIB>
  <DomainObject.Predmet.ProtustrankaFormatedWithAdress>
    <izvorni_sadrzaj> MASMEDIA d.o.o. za novinsko-nakladničku djeltanost, Ulica baruna Trenka 13, 10000 Zagreb zastupanog po punomoćniku STJEPAN ANDRAŠIĆ</izvorni_sadrzaj>
    <derivirana_varijabla naziv="DomainObject.Predmet.ProtustrankaFormatedWithAdress_1"> MASMEDIA d.o.o. za novinsko-nakladničku djeltanost, Ulica baruna Trenka 13, 10000 Zagreb zastupanog po punomoćniku STJEPAN ANDRAŠIĆ</derivirana_varijabla>
  </DomainObject.Predmet.ProtustrankaFormatedWithAdress>
  <DomainObject.Predmet.ProtustrankaFormatedWithAdressOIB>
    <izvorni_sadrzaj> MASMEDIA d.o.o. za novinsko-nakladničku djeltanost, OIB 80637471923, Ulica baruna Trenka 13, 10000 Zagreb zastupanog po punomoćniku STJEPAN ANDRAŠIĆ</izvorni_sadrzaj>
    <derivirana_varijabla naziv="DomainObject.Predmet.ProtustrankaFormatedWithAdressOIB_1"> MASMEDIA d.o.o. za novinsko-nakladničku djeltanost, OIB 80637471923, Ulica baruna Trenka 13, 10000 Zagreb zastupanog po punomoćniku STJEPAN ANDRAŠIĆ</derivirana_varijabla>
  </DomainObject.Predmet.ProtustrankaFormatedWithAdressOIB>
  <DomainObject.Predmet.ProtustrankaWithAdress>
    <izvorni_sadrzaj>MASMEDIA d.o.o. za novinsko-nakladničku djeltanost Ulica baruna Trenka 13, 10000 Zagreb</izvorni_sadrzaj>
    <derivirana_varijabla naziv="DomainObject.Predmet.ProtustrankaWithAdress_1">MASMEDIA d.o.o. za novinsko-nakladničku djeltanost Ulica baruna Trenka 13, 10000 Zagreb</derivirana_varijabla>
  </DomainObject.Predmet.ProtustrankaWithAdress>
  <DomainObject.Predmet.ProtustrankaWithAdressOIB>
    <izvorni_sadrzaj>MASMEDIA d.o.o. za novinsko-nakladničku djeltanost, OIB 80637471923, Ulica baruna Trenka 13, 10000 Zagreb</izvorni_sadrzaj>
    <derivirana_varijabla naziv="DomainObject.Predmet.ProtustrankaWithAdressOIB_1">MASMEDIA d.o.o. za novinsko-nakladničku djeltanost, OIB 80637471923, Ulica baruna Trenka 13, 10000 Zagreb</derivirana_varijabla>
  </DomainObject.Predmet.ProtustrankaWithAdressOIB>
  <DomainObject.Predmet.ProtustrankaNazivFormated>
    <izvorni_sadrzaj>MASMEDIA d.o.o. za novinsko-nakladničku djeltanost</izvorni_sadrzaj>
    <derivirana_varijabla naziv="DomainObject.Predmet.ProtustrankaNazivFormated_1">MASMEDIA d.o.o. za novinsko-nakladničku djeltanost</derivirana_varijabla>
  </DomainObject.Predmet.ProtustrankaNazivFormated>
  <DomainObject.Predmet.ProtustrankaNazivFormatedOIB>
    <izvorni_sadrzaj>MASMEDIA d.o.o. za novinsko-nakladničku djeltanost, OIB 80637471923</izvorni_sadrzaj>
    <derivirana_varijabla naziv="DomainObject.Predmet.ProtustrankaNazivFormatedOIB_1">MASMEDIA d.o.o. za novinsko-nakladničku djeltanost, OIB 80637471923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MASMEDIA d.o.o. za novinsko-nakladničku djeltanost zastupanog po punomoćniku STJEPAN ANDRAŠIĆ</item>
    </izvorni_sadrzaj>
    <derivirana_varijabla naziv="DomainObject.Predmet.ProtuStrankaListFormated_1">
      <item>MASMEDIA d.o.o. za novinsko-nakladničku djeltanost zastupanog po punomoćniku STJEPAN ANDRAŠIĆ</item>
    </derivirana_varijabla>
  </DomainObject.Predmet.ProtuStrankaListFormated>
  <DomainObject.Predmet.ProtuStrankaListFormatedOIB>
    <izvorni_sadrzaj>
      <item>MASMEDIA d.o.o. za novinsko-nakladničku djeltanost, OIB 80637471923 zastupanog po punomoćniku STJEPAN ANDRAŠIĆ</item>
    </izvorni_sadrzaj>
    <derivirana_varijabla naziv="DomainObject.Predmet.ProtuStrankaListFormatedOIB_1">
      <item>MASMEDIA d.o.o. za novinsko-nakladničku djeltanost, OIB 80637471923 zastupanog po punomoćniku STJEPAN ANDRAŠIĆ</item>
    </derivirana_varijabla>
  </DomainObject.Predmet.ProtuStrankaListFormatedOIB>
  <DomainObject.Predmet.ProtuStrankaListFormatedWithAdress>
    <izvorni_sadrzaj>
      <item>MASMEDIA d.o.o. za novinsko-nakladničku djeltanost, Ulica baruna Trenka 13, 10000 Zagreb zastupanog po punomoćniku STJEPAN ANDRAŠIĆ</item>
    </izvorni_sadrzaj>
    <derivirana_varijabla naziv="DomainObject.Predmet.ProtuStrankaListFormatedWithAdress_1">
      <item>MASMEDIA d.o.o. za novinsko-nakladničku djeltanost, Ulica baruna Trenka 13, 10000 Zagreb zastupanog po punomoćniku STJEPAN ANDRAŠIĆ</item>
    </derivirana_varijabla>
  </DomainObject.Predmet.ProtuStrankaListFormatedWithAdress>
  <DomainObject.Predmet.ProtuStrankaListFormatedWithAdressOIB>
    <izvorni_sadrzaj>
      <item>MASMEDIA d.o.o. za novinsko-nakladničku djeltanost, OIB 80637471923, Ulica baruna Trenka 13, 10000 Zagreb zastupanog po punomoćniku STJEPAN ANDRAŠIĆ</item>
    </izvorni_sadrzaj>
    <derivirana_varijabla naziv="DomainObject.Predmet.ProtuStrankaListFormatedWithAdressOIB_1">
      <item>MASMEDIA d.o.o. za novinsko-nakladničku djeltanost, OIB 80637471923, Ulica baruna Trenka 13, 10000 Zagreb zastupanog po punomoćniku STJEPAN ANDRAŠIĆ</item>
    </derivirana_varijabla>
  </DomainObject.Predmet.ProtuStrankaListFormatedWithAdressOIB>
  <DomainObject.Predmet.ProtuStrankaListNazivFormated>
    <izvorni_sadrzaj>
      <item>MASMEDIA d.o.o. za novinsko-nakladničku djeltanost</item>
    </izvorni_sadrzaj>
    <derivirana_varijabla naziv="DomainObject.Predmet.ProtuStrankaListNazivFormated_1">
      <item>MASMEDIA d.o.o. za novinsko-nakladničku djeltanost</item>
    </derivirana_varijabla>
  </DomainObject.Predmet.ProtuStrankaListNazivFormated>
  <DomainObject.Predmet.ProtuStrankaListNazivFormatedOIB>
    <izvorni_sadrzaj>
      <item>MASMEDIA d.o.o. za novinsko-nakladničku djeltanost, OIB 80637471923</item>
    </izvorni_sadrzaj>
    <derivirana_varijabla naziv="DomainObject.Predmet.ProtuStrankaListNazivFormatedOIB_1">
      <item>MASMEDIA d.o.o. za novinsko-nakladničku djeltanost, OIB 80637471923</item>
    </derivirana_varijabla>
  </DomainObject.Predmet.ProtuStrankaListNazivFormatedOIB>
  <DomainObject.Predmet.OstaliListFormated>
    <izvorni_sadrzaj>
      <item>STJEPAN ANDRAŠIĆ punomoćnik sudionika u postupku MASMEDIA d.o.o. za novinsko-nakladničku djeltanost</item>
      <item>Korana Ferdelji</item>
      <item>Odvjetničko društvo SUČEVIĆ I PARTNERI d.o.o.</item>
      <item>JAVNOST</item>
    </izvorni_sadrzaj>
    <derivirana_varijabla naziv="DomainObject.Predmet.OstaliListFormated_1">
      <item>STJEPAN ANDRAŠIĆ punomoćnik sudionika u postupku MASMEDIA d.o.o. za novinsko-nakladničku djeltanost</item>
      <item>Korana Ferdelji</item>
      <item>Odvjetničko društvo SUČEVIĆ I PARTNERI d.o.o.</item>
      <item>JAVNOST</item>
    </derivirana_varijabla>
  </DomainObject.Predmet.OstaliListFormated>
  <DomainObject.Predmet.OstaliListFormatedOIB>
    <izvorni_sadrzaj>
      <item>STJEPAN ANDRAŠIĆ, OIB 87023687619 punomoćnik sudionika u postupku MASMEDIA d.o.o. za novinsko-nakladničku djeltanost</item>
      <item>Korana Ferdelji, OIB 74691192835</item>
      <item>Odvjetničko društvo SUČEVIĆ I PARTNERI d.o.o., OIB 88966484576</item>
      <item>JAVNOST</item>
    </izvorni_sadrzaj>
    <derivirana_varijabla naziv="DomainObject.Predmet.OstaliListFormatedOIB_1">
      <item>STJEPAN ANDRAŠIĆ, OIB 87023687619 punomoćnik sudionika u postupku MASMEDIA d.o.o. za novinsko-nakladničku djeltanost</item>
      <item>Korana Ferdelji, OIB 74691192835</item>
      <item>Odvjetničko društvo SUČEVIĆ I PARTNERI d.o.o., OIB 88966484576</item>
      <item>JAVNOST</item>
    </derivirana_varijabla>
  </DomainObject.Predmet.OstaliListFormatedOIB>
  <DomainObject.Predmet.OstaliListFormatedWithAdress>
    <izvorni_sadrzaj>
      <item>STJEPAN ANDRAŠIĆ, Zatišje 8/D, 10000 Zagreb punomoćnik sudionika u postupku MASMEDIA d.o.o. za novinsko-nakladničku djeltanost</item>
      <item>Korana Ferdelji, Biskupa J. Galjufa 7a, 10000 Zagreb</item>
      <item>Odvjetničko društvo SUČEVIĆ I PARTNERI d.o.o., Gundulićeva 63, Zagreb</item>
      <item>JAVNOST</item>
    </izvorni_sadrzaj>
    <derivirana_varijabla naziv="DomainObject.Predmet.OstaliListFormatedWithAdress_1">
      <item>STJEPAN ANDRAŠIĆ, Zatišje 8/D, 10000 Zagreb punomoćnik sudionika u postupku MASMEDIA d.o.o. za novinsko-nakladničku djeltanost</item>
      <item>Korana Ferdelji, Biskupa J. Galjufa 7a, 10000 Zagreb</item>
      <item>Odvjetničko društvo SUČEVIĆ I PARTNERI d.o.o., Gundulićeva 63, Zagreb</item>
      <item>JAVNOST</item>
    </derivirana_varijabla>
  </DomainObject.Predmet.OstaliListFormatedWithAdress>
  <DomainObject.Predmet.OstaliListFormatedWithAdressOIB>
    <izvorni_sadrzaj>
      <item>STJEPAN ANDRAŠIĆ, OIB 87023687619, Zatišje 8/D, 10000 Zagreb punomoćnik sudionika u postupku MASMEDIA d.o.o. za novinsko-nakladničku djeltanost</item>
      <item>Korana Ferdelji, OIB 74691192835, Biskupa J. Galjufa 7a, 10000 Zagreb</item>
      <item>Odvjetničko društvo SUČEVIĆ I PARTNERI d.o.o., OIB 88966484576, Gundulićeva 63, Zagreb</item>
      <item>JAVNOST</item>
    </izvorni_sadrzaj>
    <derivirana_varijabla naziv="DomainObject.Predmet.OstaliListFormatedWithAdressOIB_1">
      <item>STJEPAN ANDRAŠIĆ, OIB 87023687619, Zatišje 8/D, 10000 Zagreb punomoćnik sudionika u postupku MASMEDIA d.o.o. za novinsko-nakladničku djeltanost</item>
      <item>Korana Ferdelji, OIB 74691192835, Biskupa J. Galjufa 7a, 10000 Zagreb</item>
      <item>Odvjetničko društvo SUČEVIĆ I PARTNERI d.o.o., OIB 88966484576, Gundulićeva 63, Zagreb</item>
      <item>JAVNOST</item>
    </derivirana_varijabla>
  </DomainObject.Predmet.OstaliListFormatedWithAdressOIB>
  <DomainObject.Predmet.OstaliListNazivFormated>
    <izvorni_sadrzaj>
      <item>STJEPAN ANDRAŠIĆ</item>
      <item>Korana Ferdelji</item>
      <item>Odvjetničko društvo SUČEVIĆ I PARTNERI d.o.o.</item>
      <item>JAVNOST</item>
    </izvorni_sadrzaj>
    <derivirana_varijabla naziv="DomainObject.Predmet.OstaliListNazivFormated_1">
      <item>STJEPAN ANDRAŠIĆ</item>
      <item>Korana Ferdelji</item>
      <item>Odvjetničko društvo SUČEVIĆ I PARTNERI d.o.o.</item>
      <item>JAVNOST</item>
    </derivirana_varijabla>
  </DomainObject.Predmet.OstaliListNazivFormated>
  <DomainObject.Predmet.OstaliListNazivFormatedOIB>
    <izvorni_sadrzaj>
      <item>STJEPAN ANDRAŠIĆ, OIB 87023687619</item>
      <item>Korana Ferdelji, OIB 74691192835</item>
      <item>Odvjetničko društvo SUČEVIĆ I PARTNERI d.o.o., OIB 88966484576</item>
      <item>JAVNOST</item>
    </izvorni_sadrzaj>
    <derivirana_varijabla naziv="DomainObject.Predmet.OstaliListNazivFormatedOIB_1">
      <item>STJEPAN ANDRAŠIĆ, OIB 87023687619</item>
      <item>Korana Ferdelji, OIB 74691192835</item>
      <item>Odvjetničko društvo SUČEVIĆ I PARTNERI d.o.o., OIB 88966484576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MASMEDIA d.o.o. za novinsko-nakladničku djeltanost</izvorni_sadrzaj>
    <derivirana_varijabla naziv="DomainObject.Predmet.ProtustrankaIDrugi_1">MASMEDIA d.o.o. za novinsko-nakladničku djeltanost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MASMEDIA d.o.o. za novinsko-nakladničku djeltanost, OIB 80637471923, Ulica baruna Trenka 13, 10000 Zagreb</izvorni_sadrzaj>
    <derivirana_varijabla naziv="DomainObject.Predmet.ProtustrankaIDrugiAdressOIB_1">MASMEDIA d.o.o. za novinsko-nakladničku djeltanost, OIB 80637471923, Ulica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MASMEDIA d.o.o. za novinsko-nakladničku djeltanost</item>
      <item>FINA ZAGREB</item>
      <item>STJEPAN ANDRAŠIĆ</item>
      <item>Korana Ferdelji</item>
      <item>Odvjetničko društvo SUČEVIĆ I PARTNERI d.o.o.</item>
      <item>JAVNOST</item>
    </izvorni_sadrzaj>
    <derivirana_varijabla naziv="DomainObject.Predmet.SudioniciListNaziv_1">
      <item>MASMEDIA d.o.o. za novinsko-nakladničku djeltanost</item>
      <item>FINA ZAGREB</item>
      <item>STJEPAN ANDRAŠIĆ</item>
      <item>Korana Ferdelji</item>
      <item>Odvjetničko društvo SUČEVIĆ I PARTNERI d.o.o.</item>
      <item>JAVNOST</item>
    </derivirana_varijabla>
  </DomainObject.Predmet.SudioniciListNaziv>
  <DomainObject.Predmet.SudioniciListAdressOIB>
    <izvorni_sadrzaj>
      <item>MASMEDIA d.o.o. za novinsko-nakladničku djeltanost, OIB 80637471923, Ulica baruna Trenka 13,10000 Zagreb</item>
      <item>FINA ZAGREB, OIB 85821130368, ILICA 307,10000 Zagreb</item>
      <item>STJEPAN ANDRAŠIĆ, OIB 87023687619, Zatišje 8/D,10000 Zagreb</item>
      <item>Korana Ferdelji, OIB 74691192835, Biskupa J. Galjufa 7a,10000 Zagreb</item>
      <item>Odvjetničko društvo SUČEVIĆ I PARTNERI d.o.o., OIB 88966484576, Gundulićeva 63,Zagreb</item>
      <item>JAVNOST</item>
    </izvorni_sadrzaj>
    <derivirana_varijabla naziv="DomainObject.Predmet.SudioniciListAdressOIB_1">
      <item>MASMEDIA d.o.o. za novinsko-nakladničku djeltanost, OIB 80637471923, Ulica baruna Trenka 13,10000 Zagreb</item>
      <item>FINA ZAGREB, OIB 85821130368, ILICA 307,10000 Zagreb</item>
      <item>STJEPAN ANDRAŠIĆ, OIB 87023687619, Zatišje 8/D,10000 Zagreb</item>
      <item>Korana Ferdelji, OIB 74691192835, Biskupa J. Galjufa 7a,10000 Zagreb</item>
      <item>Odvjetničko društvo SUČEVIĆ I PARTNERI d.o.o., OIB 88966484576, Gundulićeva 63,Zagreb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80637471923</item>
      <item>, OIB 85821130368</item>
      <item>, OIB 87023687619</item>
      <item>, OIB 74691192835</item>
      <item>, OIB 88966484576</item>
      <item>, OIB null</item>
    </izvorni_sadrzaj>
    <derivirana_varijabla naziv="DomainObject.Predmet.SudioniciListNazivOIB_1">
      <item>, OIB 80637471923</item>
      <item>, OIB 85821130368</item>
      <item>, OIB 87023687619</item>
      <item>, OIB 74691192835</item>
      <item>, OIB 88966484576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148</properties:Words>
  <properties:Characters>678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2015-09-15T12:42:00Z</dcterms:created>
  <dc:creator>omazici</dc:creator>
  <cp:lastModifiedBy>Karmela Dolenc</cp:lastModifiedBy>
  <cp:lastPrinted>2015-09-15T12:42:00Z</cp:lastPrinted>
  <dcterms:modified xmlns:xsi="http://www.w3.org/2001/XMLSchema-instance" xsi:type="dcterms:W3CDTF">2015-09-15T12:43:00Z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