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0995" w14:paraId="003099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9731D">
        <w:t>471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9731D">
        <w:t>MATRAS,</w:t>
      </w:r>
      <w:r w:rsidR="00011CD2" w:rsidRPr="004F2916">
        <w:t xml:space="preserve"> d.o.o., </w:t>
      </w:r>
      <w:r w:rsidR="0039731D">
        <w:t>Nin</w:t>
      </w:r>
      <w:r w:rsidR="00011CD2">
        <w:t xml:space="preserve">, </w:t>
      </w:r>
      <w:r w:rsidR="0039731D">
        <w:t>Put Materize 7</w:t>
      </w:r>
      <w:r w:rsidR="007E4EA3">
        <w:t>,</w:t>
      </w:r>
      <w:r w:rsidR="00011CD2" w:rsidRPr="004F2916">
        <w:t xml:space="preserve"> OIB: </w:t>
      </w:r>
      <w:r w:rsidR="0039731D">
        <w:t>66975802592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B22A8">
        <w:t>30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9731D">
        <w:t>MATRAS,</w:t>
      </w:r>
      <w:r w:rsidR="0039731D" w:rsidRPr="004F2916">
        <w:t xml:space="preserve"> d.o.o., </w:t>
      </w:r>
      <w:r w:rsidR="0039731D">
        <w:t>Nin, Put Materize 7,</w:t>
      </w:r>
      <w:r w:rsidR="0039731D" w:rsidRPr="004F2916">
        <w:t xml:space="preserve"> OIB: </w:t>
      </w:r>
      <w:r w:rsidR="0039731D">
        <w:t>66975802592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9731D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>
        <w:t>55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9731D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>
        <w:t>00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9731D">
        <w:t>MATRAS,</w:t>
      </w:r>
      <w:r w:rsidR="0039731D" w:rsidRPr="004F2916">
        <w:t xml:space="preserve"> d.o.o., </w:t>
      </w:r>
      <w:r w:rsidR="0039731D">
        <w:t>Nin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39731D">
        <w:t>881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39731D">
        <w:t>1.491.044,39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B22A8">
        <w:t>30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9731D">
        <w:t>MATRAS,</w:t>
      </w:r>
      <w:r w:rsidR="0039731D" w:rsidRPr="004F2916">
        <w:t xml:space="preserve"> d.o.o., </w:t>
      </w:r>
      <w:r w:rsidR="0039731D">
        <w:t>Nin</w:t>
      </w:r>
      <w:r w:rsidR="0039731D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39731D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ĆURKO iz Nina</w:t>
      </w:r>
      <w:r w:rsidR="00011CD2">
        <w:rPr>
          <w:szCs w:val="24"/>
        </w:rPr>
        <w:t xml:space="preserve">, </w:t>
      </w:r>
      <w:r>
        <w:rPr>
          <w:szCs w:val="24"/>
        </w:rPr>
        <w:t>Kraljičin put 9</w:t>
      </w:r>
      <w:r w:rsidR="00A626D4">
        <w:t xml:space="preserve"> </w:t>
      </w:r>
      <w:r w:rsidR="00F60CD9">
        <w:t>-</w:t>
      </w:r>
      <w:r w:rsidR="00012186">
        <w:t xml:space="preserve"> uz upozorenje na adresu </w:t>
      </w:r>
      <w:r w:rsidR="00011CD2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822B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9731D">
      <w:t>471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2B8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2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2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2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2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2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2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2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2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MATRAS, d.o.o. za trgovinu i usluge</izvorni_sadrzaj>
    <derivirana_varijabla naziv="DomainObject.Predmet.ProtustrankaFormated_1">  MATRAS, d.o.o. za trgovinu i usluge</derivirana_varijabla>
  </DomainObject.Predmet.ProtustrankaFormated>
  <DomainObject.Predmet.ProtustrankaFormatedOIB>
    <izvorni_sadrzaj>  MATRAS, d.o.o. za trgovinu i usluge, OIB 66975802592</izvorni_sadrzaj>
    <derivirana_varijabla naziv="DomainObject.Predmet.ProtustrankaFormatedOIB_1">  MATRAS, d.o.o. za trgovinu i usluge, OIB 66975802592</derivirana_varijabla>
  </DomainObject.Predmet.ProtustrankaFormatedOIB>
  <DomainObject.Predmet.ProtustrankaFormatedWithAdress>
    <izvorni_sadrzaj> MATRAS, d.o.o. za trgovinu i usluge, Put Materize 7, 23232 Nin</izvorni_sadrzaj>
    <derivirana_varijabla naziv="DomainObject.Predmet.ProtustrankaFormatedWithAdress_1"> MATRAS, d.o.o. za trgovinu i usluge, Put Materize 7, 23232 Nin</derivirana_varijabla>
  </DomainObject.Predmet.ProtustrankaFormatedWithAdress>
  <DomainObject.Predmet.ProtustrankaFormatedWithAdressOIB>
    <izvorni_sadrzaj> MATRAS, d.o.o. za trgovinu i usluge, OIB 66975802592, Put Materize 7, 23232 Nin</izvorni_sadrzaj>
    <derivirana_varijabla naziv="DomainObject.Predmet.ProtustrankaFormatedWithAdressOIB_1"> MATRAS, d.o.o. za trgovinu i usluge, OIB 66975802592, Put Materize 7, 23232 Nin</derivirana_varijabla>
  </DomainObject.Predmet.ProtustrankaFormatedWithAdressOIB>
  <DomainObject.Predmet.ProtustrankaWithAdress>
    <izvorni_sadrzaj>MATRAS, d.o.o. za trgovinu i usluge Put Materize 7, 23232 Nin</izvorni_sadrzaj>
    <derivirana_varijabla naziv="DomainObject.Predmet.ProtustrankaWithAdress_1">MATRAS, d.o.o. za trgovinu i usluge Put Materize 7, 23232 Nin</derivirana_varijabla>
  </DomainObject.Predmet.ProtustrankaWithAdress>
  <DomainObject.Predmet.ProtustrankaWithAdressOIB>
    <izvorni_sadrzaj>MATRAS, d.o.o. za trgovinu i usluge, OIB 66975802592, Put Materize 7, 23232 Nin</izvorni_sadrzaj>
    <derivirana_varijabla naziv="DomainObject.Predmet.ProtustrankaWithAdressOIB_1">MATRAS, d.o.o. za trgovinu i usluge, OIB 66975802592, Put Materize 7, 23232 Nin</derivirana_varijabla>
  </DomainObject.Predmet.ProtustrankaWithAdressOIB>
  <DomainObject.Predmet.ProtustrankaNazivFormated>
    <izvorni_sadrzaj>MATRAS, d.o.o. za trgovinu i usluge</izvorni_sadrzaj>
    <derivirana_varijabla naziv="DomainObject.Predmet.ProtustrankaNazivFormated_1">MATRAS, d.o.o. za trgovinu i usluge</derivirana_varijabla>
  </DomainObject.Predmet.ProtustrankaNazivFormated>
  <DomainObject.Predmet.ProtustrankaNazivFormatedOIB>
    <izvorni_sadrzaj>MATRAS, d.o.o. za trgovinu i usluge, OIB 66975802592</izvorni_sadrzaj>
    <derivirana_varijabla naziv="DomainObject.Predmet.ProtustrankaNazivFormatedOIB_1">MATRAS, d.o.o. za trgovinu i usluge, OIB 66975802592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1491044.39</izvorni_sadrzaj>
    <derivirana_varijabla naziv="DomainObject.Predmet.TrenutnaVrijednost_1">1491044.39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MATRAS, d.o.o. za trgovinu i usluge</item>
    </izvorni_sadrzaj>
    <derivirana_varijabla naziv="DomainObject.Predmet.ProtuStrankaListFormated_1">
      <item>MATRAS, d.o.o. za trgovinu i usluge</item>
    </derivirana_varijabla>
  </DomainObject.Predmet.ProtuStrankaListFormated>
  <DomainObject.Predmet.ProtuStrankaListFormatedOIB>
    <izvorni_sadrzaj>
      <item>MATRAS, d.o.o. za trgovinu i usluge, OIB 66975802592</item>
    </izvorni_sadrzaj>
    <derivirana_varijabla naziv="DomainObject.Predmet.ProtuStrankaListFormatedOIB_1">
      <item>MATRAS, d.o.o. za trgovinu i usluge, OIB 66975802592</item>
    </derivirana_varijabla>
  </DomainObject.Predmet.ProtuStrankaListFormatedOIB>
  <DomainObject.Predmet.ProtuStrankaListFormatedWithAdress>
    <izvorni_sadrzaj>
      <item>MATRAS, d.o.o. za trgovinu i usluge, Put Materize 7, 23232 Nin</item>
    </izvorni_sadrzaj>
    <derivirana_varijabla naziv="DomainObject.Predmet.ProtuStrankaListFormatedWithAdress_1">
      <item>MATRAS, d.o.o. za trgovinu i usluge, Put Materize 7, 23232 Nin</item>
    </derivirana_varijabla>
  </DomainObject.Predmet.ProtuStrankaListFormatedWithAdress>
  <DomainObject.Predmet.ProtuStrankaListFormatedWithAdressOIB>
    <izvorni_sadrzaj>
      <item>MATRAS, d.o.o. za trgovinu i usluge, OIB 66975802592, Put Materize 7, 23232 Nin</item>
    </izvorni_sadrzaj>
    <derivirana_varijabla naziv="DomainObject.Predmet.ProtuStrankaListFormatedWithAdressOIB_1">
      <item>MATRAS, d.o.o. za trgovinu i usluge, OIB 66975802592, Put Materize 7, 23232 Nin</item>
    </derivirana_varijabla>
  </DomainObject.Predmet.ProtuStrankaListFormatedWithAdressOIB>
  <DomainObject.Predmet.ProtuStrankaListNazivFormated>
    <izvorni_sadrzaj>
      <item>MATRAS, d.o.o. za trgovinu i usluge</item>
    </izvorni_sadrzaj>
    <derivirana_varijabla naziv="DomainObject.Predmet.ProtuStrankaListNazivFormated_1">
      <item>MATRAS, d.o.o. za trgovinu i usluge</item>
    </derivirana_varijabla>
  </DomainObject.Predmet.ProtuStrankaListNazivFormated>
  <DomainObject.Predmet.ProtuStrankaListNazivFormatedOIB>
    <izvorni_sadrzaj>
      <item>MATRAS, d.o.o. za trgovinu i usluge, OIB 66975802592</item>
    </izvorni_sadrzaj>
    <derivirana_varijabla naziv="DomainObject.Predmet.ProtuStrankaListNazivFormatedOIB_1">
      <item>MATRAS, d.o.o. za trgovinu i usluge, OIB 66975802592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MATRAS, d.o.o. za trgovinu i usluge</izvorni_sadrzaj>
    <derivirana_varijabla naziv="DomainObject.Predmet.ProtustrankaIDrugi_1">MATRAS,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MATRAS, d.o.o. za trgovinu i usluge, OIB 66975802592, Put Materize 7, 23232 Nin</izvorni_sadrzaj>
    <derivirana_varijabla naziv="DomainObject.Predmet.ProtustrankaIDrugiAdressOIB_1">MATRAS, d.o.o. za trgovinu i usluge, OIB 66975802592, Put Materize 7,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MATRAS, d.o.o. za trgovinu i usluge</item>
    </izvorni_sadrzaj>
    <derivirana_varijabla naziv="DomainObject.Predmet.SudioniciListNaziv_1">
      <item>FINA</item>
      <item>MATRAS, d.o.o. za trgovinu i usluge</item>
    </derivirana_varijabla>
  </DomainObject.Predmet.SudioniciListNaziv>
  <DomainObject.Predmet.SudioniciListAdressOIB>
    <izvorni_sadrzaj>
      <item>FINA, OIB 85821130368</item>
      <item>MATRAS, d.o.o. za trgovinu i usluge, OIB 66975802592, Put Materize 7,23232 Nin</item>
    </izvorni_sadrzaj>
    <derivirana_varijabla naziv="DomainObject.Predmet.SudioniciListAdressOIB_1">
      <item>FINA, OIB 85821130368</item>
      <item>MATRAS, d.o.o. za trgovinu i usluge, OIB 66975802592, Put Materize 7,23232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66975802592</item>
    </izvorni_sadrzaj>
    <derivirana_varijabla naziv="DomainObject.Predmet.SudioniciListNazivOIB_1">
      <item>, OIB 85821130368</item>
      <item>, OIB 66975802592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A9184-7CC3-4ADA-8A39-7CD02B523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1846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2016-03-30T09:29:00Z</dcterms:created>
  <dc:creator>Administrator</dc:creator>
  <cp:lastModifiedBy>wsadmin</cp:lastModifiedBy>
  <cp:lastPrinted>2016-03-18T09:50:00Z</cp:lastPrinted>
  <dcterms:modified xmlns:xsi="http://www.w3.org/2001/XMLSchema-instance" xsi:type="dcterms:W3CDTF">2016-03-31T09:33:00Z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