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5a3e" w14:paraId="4c35a3e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904D07">
        <w:rPr>
          <w:rFonts w:eastAsia="Times New Roman" w:hAnsi="Times New Roman" w:ascii="Times New Roman"/>
          <w:sz w:val="24"/>
          <w:szCs w:val="24"/>
          <w:lang w:eastAsia="hr-HR"/>
        </w:rPr>
        <w:t>RECIKLAŽA ZAGREB  j.d.o.o., Odranski Obrež, Dragonožečka 45, OIB: 01746323803</w:t>
      </w:r>
      <w:r w:rsidR="00E9510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A79A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904D07">
        <w:rPr>
          <w:rFonts w:eastAsia="Times New Roman" w:hAnsi="Times New Roman" w:ascii="Times New Roman"/>
          <w:sz w:val="24"/>
          <w:szCs w:val="24"/>
          <w:lang w:eastAsia="hr-HR"/>
        </w:rPr>
        <w:t>RECIKLAŽA ZAGREB  j.d.o.o., Odranski Obrež, Dragonožečka 45, OIB: 01746323803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904D07">
        <w:rPr>
          <w:rFonts w:eastAsia="Times New Roman" w:hAnsi="Times New Roman" w:ascii="Times New Roman"/>
          <w:sz w:val="24"/>
          <w:szCs w:val="24"/>
          <w:lang w:eastAsia="hr-HR"/>
        </w:rPr>
        <w:t>RECIKLAŽA ZAGREB  j.d.o.o., Odranski Obrež, Dragonožečka 45, OIB: 01746323803,</w:t>
      </w:r>
      <w:r w:rsidR="00904D07">
        <w:rPr>
          <w:rFonts w:hAnsi="Times New Roman" w:ascii="Times New Roman"/>
          <w:sz w:val="24"/>
          <w:szCs w:val="24"/>
        </w:rPr>
        <w:t xml:space="preserve"> IVICI VUČKOVIĆU, Zagreb, Orlečka 23, OIB: 98768466001</w:t>
      </w:r>
      <w:r w:rsidR="007F08AA">
        <w:rPr>
          <w:rFonts w:hAnsi="Times New Roman" w:ascii="Times New Roman"/>
          <w:sz w:val="24"/>
          <w:szCs w:val="24"/>
        </w:rPr>
        <w:t>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FA79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11. svibnja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2017. u </w:t>
      </w:r>
      <w:r w:rsidR="00904D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10,4</w:t>
      </w:r>
      <w:r w:rsidR="007605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904D07" w:rsidR="00997767" w:rsidRPr="00904D07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904D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A79A8" w:rsidRPr="00904D07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904D0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760542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904D07">
        <w:rPr>
          <w:rFonts w:eastAsia="Times New Roman" w:hAnsi="Times New Roman" w:ascii="Times New Roman"/>
          <w:sz w:val="24"/>
          <w:szCs w:val="24"/>
          <w:lang w:eastAsia="hr-HR"/>
        </w:rPr>
        <w:t>RECIKLAŽA ZAGREB  j.d.o.o., Odranski Obrež, Dragonožečka 45, OIB: 01746323803</w:t>
      </w:r>
      <w:r w:rsidR="00FA79A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904D07">
        <w:rPr>
          <w:rFonts w:cs="Times New Roman" w:eastAsia="Times New Roman" w:hAnsi="Times New Roman" w:ascii="Times New Roman"/>
          <w:sz w:val="24"/>
          <w:szCs w:val="24"/>
          <w:lang w:eastAsia="hr-HR"/>
        </w:rPr>
        <w:t>444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 w:rsidR="00904D0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0B0" w:rsidP="00AD75EF" w:rsidR="007340B0">
      <w:pPr>
        <w:spacing w:lineRule="auto" w:line="240" w:after="0"/>
      </w:pPr>
      <w:r>
        <w:separator/>
      </w:r>
    </w:p>
  </w:endnote>
  <w:endnote w:id="0" w:type="continuationSeparator">
    <w:p w:rsidRDefault="007340B0" w:rsidP="00AD75EF" w:rsidR="007340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0B0" w:rsidP="00AD75EF" w:rsidR="007340B0">
      <w:pPr>
        <w:spacing w:lineRule="auto" w:line="240" w:after="0"/>
      </w:pPr>
      <w:r>
        <w:separator/>
      </w:r>
    </w:p>
  </w:footnote>
  <w:footnote w:id="0" w:type="continuationSeparator">
    <w:p w:rsidRDefault="007340B0" w:rsidP="00AD75EF" w:rsidR="007340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8B8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904D07">
      <w:t>4118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55EF0"/>
    <w:rsid w:val="000C655E"/>
    <w:rsid w:val="00122885"/>
    <w:rsid w:val="0015225A"/>
    <w:rsid w:val="002B0C8B"/>
    <w:rsid w:val="002F3142"/>
    <w:rsid w:val="00333C35"/>
    <w:rsid w:val="003A6FBE"/>
    <w:rsid w:val="0040288E"/>
    <w:rsid w:val="00411893"/>
    <w:rsid w:val="004555A8"/>
    <w:rsid w:val="005375DC"/>
    <w:rsid w:val="0066117B"/>
    <w:rsid w:val="006971AA"/>
    <w:rsid w:val="007252FD"/>
    <w:rsid w:val="007340B0"/>
    <w:rsid w:val="00760542"/>
    <w:rsid w:val="00770AC9"/>
    <w:rsid w:val="007F08AA"/>
    <w:rsid w:val="008754A9"/>
    <w:rsid w:val="008B78FE"/>
    <w:rsid w:val="008F0E72"/>
    <w:rsid w:val="00904D07"/>
    <w:rsid w:val="009117B8"/>
    <w:rsid w:val="00997767"/>
    <w:rsid w:val="009E2519"/>
    <w:rsid w:val="00A015FA"/>
    <w:rsid w:val="00A148B8"/>
    <w:rsid w:val="00A46F19"/>
    <w:rsid w:val="00AD75EF"/>
    <w:rsid w:val="00B03498"/>
    <w:rsid w:val="00D06BAA"/>
    <w:rsid w:val="00D30896"/>
    <w:rsid w:val="00DB72FD"/>
    <w:rsid w:val="00E5731F"/>
    <w:rsid w:val="00E9510E"/>
    <w:rsid w:val="00EE1AE3"/>
    <w:rsid w:val="00F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8B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48B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48B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48B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8B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48B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48B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48B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4118</izvorni_sadrzaj>
    <derivirana_varijabla naziv="DomainObject.Predmet.Broj_1">4118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St-4118/2016</izvorni_sadrzaj>
    <derivirana_varijabla naziv="DomainObject.Predmet.OznakaBroj_1">St-4118/2016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RECIKLAŽA ZAGREB j.d.o.o. za trgovinu i usluge zastupanog po punomoćniku Ivica Vučković</izvorni_sadrzaj>
    <derivirana_varijabla naziv="DomainObject.Predmet.ProtustrankaFormated_1">  RECIKLAŽA ZAGREB j.d.o.o. za trgovinu i usluge zastupanog po punomoćniku Ivica Vučković</derivirana_varijabla>
  </DomainObject.Predmet.ProtustrankaFormated>
  <DomainObject.Predmet.ProtustrankaFormatedOIB>
    <izvorni_sadrzaj>  RECIKLAŽA ZAGREB j.d.o.o. za trgovinu i usluge, OIB 01746323803 zastupanog po punomoćniku Ivica Vučković</izvorni_sadrzaj>
    <derivirana_varijabla naziv="DomainObject.Predmet.ProtustrankaFormatedOIB_1">  RECIKLAŽA ZAGREB j.d.o.o. za trgovinu i usluge, OIB 01746323803 zastupanog po punomoćniku Ivica Vučković</derivirana_varijabla>
  </DomainObject.Predmet.ProtustrankaFormatedOIB>
  <DomainObject.Predmet.ProtustrankaFormatedWithAdress>
    <izvorni_sadrzaj> RECIKLAŽA ZAGREB j.d.o.o. za trgovinu i usluge, Dragonožečka 45, 10020 Odranski Obrež zastupanog po punomoćniku Ivica Vučković</izvorni_sadrzaj>
    <derivirana_varijabla naziv="DomainObject.Predmet.ProtustrankaFormatedWithAdress_1"> RECIKLAŽA ZAGREB j.d.o.o. za trgovinu i usluge, Dragonožečka 45, 10020 Odranski Obrež zastupanog po punomoćniku Ivica Vučković</derivirana_varijabla>
  </DomainObject.Predmet.ProtustrankaFormatedWithAdress>
  <DomainObject.Predmet.ProtustrankaFormatedWithAdressOIB>
    <izvorni_sadrzaj> RECIKLAŽA ZAGREB j.d.o.o. za trgovinu i usluge, OIB 01746323803, Dragonožečka 45, 10020 Odranski Obrež zastupanog po punomoćniku Ivica Vučković</izvorni_sadrzaj>
    <derivirana_varijabla naziv="DomainObject.Predmet.ProtustrankaFormatedWithAdressOIB_1"> RECIKLAŽA ZAGREB j.d.o.o. za trgovinu i usluge, OIB 01746323803, Dragonožečka 45, 10020 Odranski Obrež zastupanog po punomoćniku Ivica Vučković</derivirana_varijabla>
  </DomainObject.Predmet.ProtustrankaFormatedWithAdressOIB>
  <DomainObject.Predmet.ProtustrankaWithAdress>
    <izvorni_sadrzaj>RECIKLAŽA ZAGREB j.d.o.o. za trgovinu i usluge Dragonožečka 45, 10020 Odranski Obrež</izvorni_sadrzaj>
    <derivirana_varijabla naziv="DomainObject.Predmet.ProtustrankaWithAdress_1">RECIKLAŽA ZAGREB j.d.o.o. za trgovinu i usluge Dragonožečka 45, 10020 Odranski Obrež</derivirana_varijabla>
  </DomainObject.Predmet.ProtustrankaWithAdress>
  <DomainObject.Predmet.ProtustrankaWithAdressOIB>
    <izvorni_sadrzaj>RECIKLAŽA ZAGREB j.d.o.o. za trgovinu i usluge, OIB 01746323803, Dragonožečka 45, 10020 Odranski Obrež</izvorni_sadrzaj>
    <derivirana_varijabla naziv="DomainObject.Predmet.ProtustrankaWithAdressOIB_1">RECIKLAŽA ZAGREB j.d.o.o. za trgovinu i usluge, OIB 01746323803, Dragonožečka 45, 10020 Odranski Obrež</derivirana_varijabla>
  </DomainObject.Predmet.ProtustrankaWithAdressOIB>
  <DomainObject.Predmet.ProtustrankaNazivFormated>
    <izvorni_sadrzaj>RECIKLAŽA ZAGREB j.d.o.o. za trgovinu i usluge</izvorni_sadrzaj>
    <derivirana_varijabla naziv="DomainObject.Predmet.ProtustrankaNazivFormated_1">RECIKLAŽA ZAGREB j.d.o.o. za trgovinu i usluge</derivirana_varijabla>
  </DomainObject.Predmet.ProtustrankaNazivFormated>
  <DomainObject.Predmet.ProtustrankaNazivFormatedOIB>
    <izvorni_sadrzaj>RECIKLAŽA ZAGREB j.d.o.o. za trgovinu i usluge, OIB 01746323803</izvorni_sadrzaj>
    <derivirana_varijabla naziv="DomainObject.Predmet.ProtustrankaNazivFormatedOIB_1">RECIKLAŽA ZAGREB j.d.o.o. za trgovinu i usluge, OIB 01746323803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RECIKLAŽA ZAGREB j.d.o.o. za trgovinu i usluge zastupanog po punomoćniku Ivica Vučković</item>
    </izvorni_sadrzaj>
    <derivirana_varijabla naziv="DomainObject.Predmet.ProtuStrankaListFormated_1">
      <item>RECIKLAŽA ZAGREB j.d.o.o. za trgovinu i usluge zastupanog po punomoćniku Ivica Vučković</item>
    </derivirana_varijabla>
  </DomainObject.Predmet.ProtuStrankaListFormated>
  <DomainObject.Predmet.ProtuStrankaListFormatedOIB>
    <izvorni_sadrzaj>
      <item>RECIKLAŽA ZAGREB j.d.o.o. za trgovinu i usluge, OIB 01746323803 zastupanog po punomoćniku Ivica Vučković</item>
    </izvorni_sadrzaj>
    <derivirana_varijabla naziv="DomainObject.Predmet.ProtuStrankaListFormatedOIB_1">
      <item>RECIKLAŽA ZAGREB j.d.o.o. za trgovinu i usluge, OIB 01746323803 zastupanog po punomoćniku Ivica Vučković</item>
    </derivirana_varijabla>
  </DomainObject.Predmet.ProtuStrankaListFormatedOIB>
  <DomainObject.Predmet.ProtuStrankaListFormatedWithAdress>
    <izvorni_sadrzaj>
      <item>RECIKLAŽA ZAGREB j.d.o.o. za trgovinu i usluge, Dragonožečka 45, 10020 Odranski Obrež zastupanog po punomoćniku Ivica Vučković</item>
    </izvorni_sadrzaj>
    <derivirana_varijabla naziv="DomainObject.Predmet.ProtuStrankaListFormatedWithAdress_1">
      <item>RECIKLAŽA ZAGREB j.d.o.o. za trgovinu i usluge, Dragonožečka 45, 10020 Odranski Obrež zastupanog po punomoćniku Ivica Vučković</item>
    </derivirana_varijabla>
  </DomainObject.Predmet.ProtuStrankaListFormatedWithAdress>
  <DomainObject.Predmet.ProtuStrankaListFormatedWithAdressOIB>
    <izvorni_sadrzaj>
      <item>RECIKLAŽA ZAGREB j.d.o.o. za trgovinu i usluge, OIB 01746323803, Dragonožečka 45, 10020 Odranski Obrež zastupanog po punomoćniku Ivica Vučković</item>
    </izvorni_sadrzaj>
    <derivirana_varijabla naziv="DomainObject.Predmet.ProtuStrankaListFormatedWithAdressOIB_1">
      <item>RECIKLAŽA ZAGREB j.d.o.o. za trgovinu i usluge, OIB 01746323803, Dragonožečka 45, 10020 Odranski Obrež zastupanog po punomoćniku Ivica Vučković</item>
    </derivirana_varijabla>
  </DomainObject.Predmet.ProtuStrankaListFormatedWithAdressOIB>
  <DomainObject.Predmet.ProtuStrankaListNazivFormated>
    <izvorni_sadrzaj>
      <item>RECIKLAŽA ZAGREB j.d.o.o. za trgovinu i usluge</item>
    </izvorni_sadrzaj>
    <derivirana_varijabla naziv="DomainObject.Predmet.ProtuStrankaListNazivFormated_1">
      <item>RECIKLAŽA ZAGREB j.d.o.o. za trgovinu i usluge</item>
    </derivirana_varijabla>
  </DomainObject.Predmet.ProtuStrankaListNazivFormated>
  <DomainObject.Predmet.ProtuStrankaListNazivFormatedOIB>
    <izvorni_sadrzaj>
      <item>RECIKLAŽA ZAGREB j.d.o.o. za trgovinu i usluge, OIB 01746323803</item>
    </izvorni_sadrzaj>
    <derivirana_varijabla naziv="DomainObject.Predmet.ProtuStrankaListNazivFormatedOIB_1">
      <item>RECIKLAŽA ZAGREB j.d.o.o. za trgovinu i usluge, OIB 01746323803</item>
    </derivirana_varijabla>
  </DomainObject.Predmet.ProtuStrankaListNazivFormatedOIB>
  <DomainObject.Predmet.OstaliListFormated>
    <izvorni_sadrzaj>
      <item>Ivica Vučković punomoćnik sudionika u postupku RECIKLAŽA ZAGREB j.d.o.o. za trgovinu i usluge</item>
    </izvorni_sadrzaj>
    <derivirana_varijabla naziv="DomainObject.Predmet.OstaliListFormated_1">
      <item>Ivica Vučković punomoćnik sudionika u postupku RECIKLAŽA ZAGREB j.d.o.o. za trgovinu i usluge</item>
    </derivirana_varijabla>
  </DomainObject.Predmet.OstaliListFormated>
  <DomainObject.Predmet.OstaliListFormatedOIB>
    <izvorni_sadrzaj>
      <item>Ivica Vučković, OIB 98768466001 punomoćnik sudionika u postupku RECIKLAŽA ZAGREB j.d.o.o. za trgovinu i usluge</item>
    </izvorni_sadrzaj>
    <derivirana_varijabla naziv="DomainObject.Predmet.OstaliListFormatedOIB_1">
      <item>Ivica Vučković, OIB 98768466001 punomoćnik sudionika u postupku RECIKLAŽA ZAGREB j.d.o.o. za trgovinu i usluge</item>
    </derivirana_varijabla>
  </DomainObject.Predmet.OstaliListFormatedOIB>
  <DomainObject.Predmet.OstaliListFormatedWithAdress>
    <izvorni_sadrzaj>
      <item>Ivica Vučković, Prijedorska Ulica 14, 10000 Zagreb punomoćnik sudionika u postupku RECIKLAŽA ZAGREB j.d.o.o. za trgovinu i usluge</item>
    </izvorni_sadrzaj>
    <derivirana_varijabla naziv="DomainObject.Predmet.OstaliListFormatedWithAdress_1">
      <item>Ivica Vučković, Prijedorska Ulica 14, 10000 Zagreb punomoćnik sudionika u postupku RECIKLAŽA ZAGREB j.d.o.o. za trgovinu i usluge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RECIKLAŽA ZAGREB j.d.o.o. za trgovinu i usluge</item>
    </izvorni_sadrzaj>
    <derivirana_varijabla naziv="DomainObject.Predmet.OstaliListFormatedWithAdressOIB_1">
      <item>Ivica Vučković, OIB 98768466001, Prijedorska Ulica 14, 10000 Zagreb punomoćnik sudionika u postupku RECIKLAŽA ZAGREB j.d.o.o. za trgovinu i usluge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RECIKLAŽA ZAGREB j.d.o.o. za trgovinu i usluge</izvorni_sadrzaj>
    <derivirana_varijabla naziv="DomainObject.Predmet.ProtustrankaIDrugi_1">RECIKLAŽA ZAGREB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RECIKLAŽA ZAGREB j.d.o.o. za trgovinu i usluge, OIB 01746323803, Dragonožečka 45, 10020 Odranski Obrež</izvorni_sadrzaj>
    <derivirana_varijabla naziv="DomainObject.Predmet.ProtustrankaIDrugiAdressOIB_1">RECIKLAŽA ZAGREB j.d.o.o. za trgovinu i usluge, OIB 01746323803, Dragonožečka 45,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RECIKLAŽA ZAGREB j.d.o.o. za trgovinu i usluge</item>
      <item>FINA Regionalni centar Zagreb</item>
      <item>Ivica Vučković</item>
    </izvorni_sadrzaj>
    <derivirana_varijabla naziv="DomainObject.Predmet.SudioniciListNaziv_1">
      <item>RECIKLAŽA ZAGREB j.d.o.o. za trgovinu i usluge</item>
      <item>FINA Regionalni centar Zagreb</item>
      <item>Ivica Vučković</item>
    </derivirana_varijabla>
  </DomainObject.Predmet.SudioniciListNaziv>
  <DomainObject.Predmet.SudioniciListAdressOIB>
    <izvorni_sadrzaj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izvorni_sadrzaj>
    <derivirana_varijabla naziv="DomainObject.Predmet.SudioniciListAdressOIB_1"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01746323803</item>
      <item>, OIB 85821130368</item>
      <item>, OIB 98768466001</item>
    </izvorni_sadrzaj>
    <derivirana_varijabla naziv="DomainObject.Predmet.SudioniciListNazivOIB_1">
      <item>, OIB 01746323803</item>
      <item>, OIB 85821130368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64362-2C9D-43B3-897D-79B63B58C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882</properties:Words>
  <properties:Characters>4612</properties:Characters>
  <properties:Lines>144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2017-03-06T13:40:00Z</dcterms:created>
  <dc:creator>Draženka Prpić</dc:creator>
  <cp:lastModifiedBy>Draženka Prpić</cp:lastModifiedBy>
  <cp:lastPrinted>2017-03-06T13:41:00Z</cp:lastPrinted>
  <dcterms:modified xmlns:xsi="http://www.w3.org/2001/XMLSchema-instance" xsi:type="dcterms:W3CDTF">2017-03-06T13:41:00Z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