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bdea" w14:paraId="d4ebdea" w:rsidRDefault="00285517" w:rsidP="00A56CFF" w:rsidR="00A56CFF" w:rsidRPr="00285517">
      <w:pPr>
        <w15:collapsed w:val="false"/>
      </w:pPr>
      <w:bookmarkStart w:name="_GoBack" w:id="0"/>
      <w:bookmarkEnd w:id="0"/>
      <w:r>
        <w:t xml:space="preserve">           </w:t>
      </w:r>
      <w:r w:rsidR="00A56CFF" w:rsidRPr="00285517">
        <w:t xml:space="preserve">        </w:t>
      </w:r>
      <w:r w:rsidR="00A56CFF" w:rsidRPr="00285517">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A56CFF" w:rsidRPr="00285517">
        <w:t xml:space="preserve">                                                            </w:t>
      </w:r>
    </w:p>
    <w:p w:rsidRDefault="00A56CFF" w:rsidP="00A56CFF" w:rsidR="00A56CFF" w:rsidRPr="00285517">
      <w:r w:rsidRPr="00285517">
        <w:t xml:space="preserve">    REPUBLIKA HRVATSKA </w:t>
      </w:r>
      <w:r w:rsidRPr="00285517">
        <w:tab/>
      </w:r>
      <w:r w:rsidRPr="00285517">
        <w:tab/>
      </w:r>
      <w:r w:rsidRPr="00285517">
        <w:tab/>
      </w:r>
      <w:r w:rsidRPr="00285517">
        <w:tab/>
      </w:r>
      <w:r w:rsidRPr="00285517">
        <w:tab/>
      </w:r>
    </w:p>
    <w:p w:rsidRDefault="00A56CFF" w:rsidP="00A56CFF" w:rsidR="00A56CFF" w:rsidRPr="00285517">
      <w:r w:rsidRPr="00285517">
        <w:t>TRGOVAČKI SUD U PAZINU</w:t>
      </w:r>
    </w:p>
    <w:p w:rsidRDefault="00A56CFF" w:rsidP="00A56CFF" w:rsidR="00A56CFF" w:rsidRPr="00285517">
      <w:r w:rsidRPr="00285517">
        <w:t xml:space="preserve">    52000 PAZIN, Dršćevka 1 </w:t>
      </w:r>
      <w:r w:rsidRPr="00285517">
        <w:tab/>
      </w:r>
      <w:r w:rsidRPr="00285517">
        <w:tab/>
      </w:r>
      <w:r w:rsidRPr="00285517">
        <w:tab/>
      </w:r>
      <w:r w:rsidRPr="00285517">
        <w:tab/>
      </w:r>
      <w:r w:rsidRPr="00285517">
        <w:tab/>
        <w:t xml:space="preserve">    </w:t>
      </w:r>
      <w:r w:rsidR="00285517">
        <w:t xml:space="preserve">    </w:t>
      </w:r>
      <w:r w:rsidRPr="00285517">
        <w:t>Posl.br.: 2 St-523/1</w:t>
      </w:r>
      <w:r w:rsidRPr="002758F9">
        <w:t>6-</w:t>
      </w:r>
      <w:r w:rsidR="00285517" w:rsidRPr="002758F9">
        <w:t>9</w:t>
      </w:r>
    </w:p>
    <w:p w:rsidRDefault="00A56CFF" w:rsidP="00A56CFF" w:rsidR="00A56CFF">
      <w:pPr>
        <w:jc w:val="both"/>
      </w:pPr>
      <w:r w:rsidRPr="00285517">
        <w:tab/>
      </w:r>
    </w:p>
    <w:p w:rsidRDefault="00285517" w:rsidP="00A56CFF" w:rsidR="00285517" w:rsidRPr="00285517">
      <w:pPr>
        <w:jc w:val="both"/>
      </w:pPr>
    </w:p>
    <w:p w:rsidRDefault="00A56CFF" w:rsidP="00A56CFF" w:rsidR="00A56CFF" w:rsidRPr="00285517">
      <w:pPr>
        <w:jc w:val="center"/>
      </w:pPr>
      <w:r w:rsidRPr="00285517">
        <w:t>R E P U B L I K A  H R V A T S K A</w:t>
      </w:r>
    </w:p>
    <w:p w:rsidRDefault="00A56CFF" w:rsidP="00A56CFF" w:rsidR="00A56CFF" w:rsidRPr="00285517"/>
    <w:p w:rsidRDefault="00A56CFF" w:rsidP="00A56CFF" w:rsidR="00A56CFF" w:rsidRPr="00285517">
      <w:pPr>
        <w:jc w:val="center"/>
      </w:pPr>
      <w:r w:rsidRPr="00285517">
        <w:t>R J E Š E NJ E</w:t>
      </w:r>
    </w:p>
    <w:p w:rsidRDefault="00A56CFF" w:rsidP="00A56CFF" w:rsidR="00A56CFF"/>
    <w:p w:rsidRDefault="00285517" w:rsidP="00A56CFF" w:rsidR="00285517" w:rsidRPr="00285517"/>
    <w:p w:rsidRDefault="00A56CFF" w:rsidP="00A56CFF" w:rsidR="00A56CFF" w:rsidRPr="002758F9">
      <w:pPr>
        <w:jc w:val="both"/>
      </w:pPr>
      <w:r w:rsidRPr="00285517">
        <w:tab/>
        <w:t>Trgovački sud u Pazinu, po sucu Adrijani Labinjan Skok, radi otvaranja stečajnog postupka nad dužnikom AUTO MRGAN d.o.o., Cerovlje, Toncini 13, OIB: 3994</w:t>
      </w:r>
      <w:r w:rsidRPr="002758F9">
        <w:t xml:space="preserve">3733454, </w:t>
      </w:r>
      <w:r w:rsidR="00285517" w:rsidRPr="002758F9">
        <w:t>2. veljače 2017</w:t>
      </w:r>
      <w:r w:rsidRPr="002758F9">
        <w:t xml:space="preserve">. </w:t>
      </w:r>
    </w:p>
    <w:p w:rsidRDefault="00285517" w:rsidP="00A56CFF" w:rsidR="00285517" w:rsidRPr="00285517">
      <w:pPr>
        <w:jc w:val="both"/>
      </w:pPr>
    </w:p>
    <w:p w:rsidRDefault="00A56CFF" w:rsidP="00A56CFF" w:rsidR="00285517" w:rsidRPr="00285517">
      <w:pPr>
        <w:jc w:val="center"/>
      </w:pPr>
      <w:r w:rsidRPr="00285517">
        <w:t>r i j e š i o    j e</w:t>
      </w:r>
    </w:p>
    <w:p w:rsidRDefault="00A56CFF" w:rsidP="00A56CFF" w:rsidR="00A56CFF" w:rsidRPr="00285517">
      <w:pPr>
        <w:jc w:val="both"/>
      </w:pPr>
    </w:p>
    <w:p w:rsidRDefault="00A56CFF" w:rsidP="00A56CFF" w:rsidR="00A56CFF" w:rsidRPr="00285517">
      <w:pPr>
        <w:jc w:val="both"/>
      </w:pPr>
      <w:r w:rsidRPr="00285517">
        <w:tab/>
        <w:t>I.</w:t>
      </w:r>
      <w:r w:rsidRPr="00285517">
        <w:tab/>
        <w:t>Pozivaju se osobe koje imaju pravni interes za provedbom stečajnog postupka nad dužnikom AUTO MRGAN d.o.o., Cerovlje, Toncini 13, OIB: 39943733454, da u roku od 15 dana od dostave ovog rješenja sukladno čl. 12. st. 1. Stečajnog zakona (NN 71/15), uplate predujam u iznosu od 10.000,00 kuna za pokriće troškova prethodnog postupka te stečajnog postupka, na depozit ovog suda broj: HR43 2390001 1300029763, poziv na broj 020-523-16</w:t>
      </w:r>
      <w:r w:rsidRPr="00285517">
        <w:rPr>
          <w:bCs w:val="false"/>
        </w:rPr>
        <w:t xml:space="preserve">.  </w:t>
      </w:r>
    </w:p>
    <w:p w:rsidRDefault="00A56CFF" w:rsidP="00A56CFF" w:rsidR="00A56CFF" w:rsidRPr="00285517">
      <w:pPr>
        <w:jc w:val="both"/>
      </w:pPr>
    </w:p>
    <w:p w:rsidRDefault="00A56CFF" w:rsidP="00A56CFF" w:rsidR="00A56CFF" w:rsidRPr="00285517">
      <w:pPr>
        <w:jc w:val="both"/>
        <w:rPr>
          <w:bCs w:val="false"/>
        </w:rPr>
      </w:pPr>
      <w:r w:rsidRPr="00285517">
        <w:tab/>
        <w:t>II.</w:t>
      </w:r>
      <w:r w:rsidRPr="00285517">
        <w:tab/>
      </w:r>
      <w:r w:rsidRPr="00285517">
        <w:rPr>
          <w:bCs w:val="false"/>
        </w:rPr>
        <w:t>Ako osobe iz točke I. ovoga rješenja ne predujme određeni iznos u roku iz točke I. ovog rješenja, sud će donijeti rješenje o otvaranju i zaključenju stečajnoga postupka.</w:t>
      </w:r>
    </w:p>
    <w:p w:rsidRDefault="00A56CFF" w:rsidP="00A56CFF" w:rsidR="00A56CFF" w:rsidRPr="00285517">
      <w:pPr>
        <w:jc w:val="both"/>
        <w:rPr>
          <w:bCs w:val="false"/>
        </w:rPr>
      </w:pPr>
    </w:p>
    <w:p w:rsidRDefault="00A56CFF" w:rsidP="00A56CFF" w:rsidR="00A56CFF" w:rsidRPr="00285517">
      <w:pPr>
        <w:jc w:val="center"/>
        <w:rPr>
          <w:bCs w:val="false"/>
        </w:rPr>
      </w:pPr>
      <w:r w:rsidRPr="00285517">
        <w:rPr>
          <w:bCs w:val="false"/>
        </w:rPr>
        <w:t>Obrazloženje</w:t>
      </w:r>
    </w:p>
    <w:p w:rsidRDefault="00A56CFF" w:rsidP="00A56CFF" w:rsidR="00A56CFF" w:rsidRPr="00285517">
      <w:pPr>
        <w:jc w:val="both"/>
        <w:rPr>
          <w:lang w:val="pl-PL"/>
        </w:rPr>
      </w:pPr>
    </w:p>
    <w:p w:rsidRDefault="00A56CFF" w:rsidP="00A56CFF" w:rsidR="002758F9">
      <w:pPr>
        <w:jc w:val="both"/>
        <w:rPr>
          <w:color w:val="FF0000"/>
          <w:lang w:val="pl-PL"/>
        </w:rPr>
      </w:pPr>
      <w:r w:rsidRPr="00285517">
        <w:rPr>
          <w:lang w:val="pl-PL"/>
        </w:rPr>
        <w:tab/>
        <w:t>U predmetu je pokrenut prethodni postupak te je zakazano ročište radi utvrđivanja pretpostavki za otvaranje stečajnog postupka nad dužnikom, na koje je za dužnika pristupio zakonski zastupnik Slaven Mrgan, prema čijoj izja</w:t>
      </w:r>
      <w:r w:rsidRPr="002758F9">
        <w:rPr>
          <w:lang w:val="pl-PL"/>
        </w:rPr>
        <w:t>vi dužnik</w:t>
      </w:r>
      <w:r w:rsidR="002758F9" w:rsidRPr="002758F9">
        <w:rPr>
          <w:lang w:val="pl-PL"/>
        </w:rPr>
        <w:t xml:space="preserve"> </w:t>
      </w:r>
      <w:r w:rsidR="002758F9" w:rsidRPr="002758F9">
        <w:t xml:space="preserve">ima </w:t>
      </w:r>
      <w:r w:rsidR="002758F9">
        <w:t xml:space="preserve">u vlasništvu jedno vozilo, marke Fiat Stilo proizvedeno 2003. i kontejner koji je služio kao poslovni prostor. S obzirom da se društvo bavilo prodajom rabljenih vozila, na lageru su ostala tri neprodana vozila. Kako se ta vozila nalaze na lageru već tri godine, izgubila su određenu vrijednost, te sada vrijede cca 10.000,00 eura. Prema sadašnjem stanju Fiat Stilo vrijedi cca 10.000,00 kn a kontejner cca 3.000,00 eura. Društvo ima dug uglavnom samo prema Erste banci s osnova kredita. </w:t>
      </w:r>
    </w:p>
    <w:p w:rsidRDefault="002758F9" w:rsidP="00A56CFF" w:rsidR="00A56CFF" w:rsidRPr="00285517">
      <w:pPr>
        <w:ind w:firstLine="708"/>
        <w:jc w:val="both"/>
      </w:pPr>
      <w:r>
        <w:t>Iz Potvrde FINA-e od 27.1.2017. proizlazi da dužnik ima</w:t>
      </w:r>
      <w:r w:rsidR="00A56CFF" w:rsidRPr="00285517">
        <w:t xml:space="preserve"> u Očevidniku redoslijeda osnova za plaćanje</w:t>
      </w:r>
      <w:r>
        <w:t xml:space="preserve"> </w:t>
      </w:r>
      <w:r w:rsidR="00A56CFF" w:rsidRPr="00285517">
        <w:t xml:space="preserve">evidentirane neizvršene osnove za plaćanje u neprekinutom razdoblju od </w:t>
      </w:r>
      <w:r>
        <w:t>1330</w:t>
      </w:r>
      <w:r w:rsidR="00A56CFF" w:rsidRPr="00285517">
        <w:t xml:space="preserve"> dana. Stoga je utvrđeno da postoji pretpostavka za otvaranje stečajnog postupka nad dužnikom – ne</w:t>
      </w:r>
      <w:r w:rsidR="007207F9">
        <w:t>sposobnost za plaćanje, iz čl. 5. st. 2. i čl. 6. st. 2.t 1</w:t>
      </w:r>
      <w:r w:rsidR="00A56CFF" w:rsidRPr="00285517">
        <w:t>. Stečajnog zakona (</w:t>
      </w:r>
      <w:r w:rsidR="007207F9">
        <w:t xml:space="preserve">NN 71/15, </w:t>
      </w:r>
      <w:r w:rsidR="00A56CFF" w:rsidRPr="00285517">
        <w:t>dalje: SZ).</w:t>
      </w:r>
    </w:p>
    <w:p w:rsidRDefault="00A56CFF" w:rsidP="00A56CFF" w:rsidR="00A56CFF" w:rsidRPr="00285517">
      <w:pPr>
        <w:jc w:val="both"/>
      </w:pPr>
      <w:r w:rsidRPr="00285517">
        <w:tab/>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w:t>
      </w:r>
      <w:r w:rsidRPr="00285517">
        <w:lastRenderedPageBreak/>
        <w:t xml:space="preserve">1. tog članka ne predujme traženi iznos, sud će donijeti rješenje o otvaranju i zaključenju stečajnoga postupka. </w:t>
      </w:r>
    </w:p>
    <w:p w:rsidRDefault="00A56CFF" w:rsidP="00A56CFF" w:rsidR="00A56CFF" w:rsidRPr="00285517">
      <w:pPr>
        <w:jc w:val="both"/>
      </w:pPr>
      <w:r w:rsidRPr="00285517">
        <w:tab/>
        <w:t xml:space="preserve">Kako iz iskaza zakonskog zastupnika dužnika </w:t>
      </w:r>
      <w:r w:rsidR="007207F9">
        <w:t>proizlazi</w:t>
      </w:r>
      <w:r w:rsidRPr="00285517">
        <w:t xml:space="preserve"> da </w:t>
      </w:r>
      <w:r w:rsidR="007207F9">
        <w:t>dužnik nema likvidne imovine</w:t>
      </w:r>
      <w:r w:rsidRPr="00285517">
        <w:t xml:space="preserve"> koja bi ušla u stečajnu masu </w:t>
      </w:r>
      <w:r w:rsidR="007207F9">
        <w:t>iz koje bi se mogli namiriti troškovi</w:t>
      </w:r>
      <w:r w:rsidRPr="00285517">
        <w:t xml:space="preserve"> postupka</w:t>
      </w:r>
      <w:r w:rsidR="00B42ED5" w:rsidRPr="008B7E1E">
        <w:t xml:space="preserve"> koji bi se sastojali u troškovima i nagradi stečajnog upravitelja, troškovima izrade pečata i otvaranja žiro računa dužnika, troškovima vođenj</w:t>
      </w:r>
      <w:r w:rsidR="00B42ED5">
        <w:t xml:space="preserve">a knjigovodstva, arhive i dr., </w:t>
      </w:r>
      <w:r w:rsidRPr="00285517">
        <w:t xml:space="preserve">to je temeljem čl. 132. st. 1. SZ-a odlučeno kao u izreci. </w:t>
      </w:r>
    </w:p>
    <w:p w:rsidRDefault="00A56CFF" w:rsidP="00A56CFF" w:rsidR="00A56CFF"/>
    <w:p w:rsidRDefault="00285517" w:rsidP="00A56CFF" w:rsidR="00285517" w:rsidRPr="00285517"/>
    <w:p w:rsidRDefault="00285517" w:rsidP="00B42ED5" w:rsidR="00A56CFF" w:rsidRPr="00285517">
      <w:pPr>
        <w:jc w:val="center"/>
      </w:pPr>
      <w:r>
        <w:t>U Pazin</w:t>
      </w:r>
      <w:r w:rsidRPr="002758F9">
        <w:t>u</w:t>
      </w:r>
      <w:r w:rsidR="00A56CFF" w:rsidRPr="002758F9">
        <w:t xml:space="preserve"> </w:t>
      </w:r>
      <w:r w:rsidRPr="002758F9">
        <w:t>2. veljače 2017.</w:t>
      </w:r>
    </w:p>
    <w:p w:rsidRDefault="00A56CFF" w:rsidP="00A56CFF" w:rsidR="00A56CFF" w:rsidRPr="00285517">
      <w:pPr>
        <w:ind w:firstLine="720" w:left="2880"/>
        <w:jc w:val="both"/>
      </w:pPr>
    </w:p>
    <w:p w:rsidRDefault="00A56CFF" w:rsidP="00A56CFF" w:rsidR="00A56CFF" w:rsidRPr="00285517">
      <w:pPr>
        <w:ind w:firstLine="720" w:left="5652"/>
        <w:jc w:val="both"/>
      </w:pPr>
      <w:r w:rsidRPr="00285517">
        <w:t xml:space="preserve">      </w:t>
      </w:r>
      <w:r w:rsidRPr="00285517">
        <w:tab/>
        <w:t xml:space="preserve">Stečajni sudac </w:t>
      </w:r>
    </w:p>
    <w:p w:rsidRDefault="00A56CFF" w:rsidP="00A56CFF" w:rsidR="00A56CFF" w:rsidRPr="00285517">
      <w:pPr>
        <w:ind w:left="5712"/>
        <w:jc w:val="both"/>
      </w:pPr>
      <w:r w:rsidRPr="00285517">
        <w:t xml:space="preserve">         Adrijana Labinjan Skok, v.r.</w:t>
      </w:r>
    </w:p>
    <w:p w:rsidRDefault="00285517" w:rsidP="00A56CFF" w:rsidR="00285517">
      <w:pPr>
        <w:jc w:val="both"/>
      </w:pPr>
    </w:p>
    <w:p w:rsidRDefault="00285517" w:rsidP="00A56CFF" w:rsidR="00285517" w:rsidRPr="00285517">
      <w:pPr>
        <w:jc w:val="both"/>
      </w:pPr>
    </w:p>
    <w:p w:rsidRDefault="00A56CFF" w:rsidP="00A56CFF" w:rsidR="00A56CFF" w:rsidRPr="00B42ED5">
      <w:pPr>
        <w:jc w:val="both"/>
      </w:pPr>
      <w:r w:rsidRPr="00B42ED5">
        <w:t>UPUTA O PRAVNOM LIJEKU:</w:t>
      </w:r>
    </w:p>
    <w:p w:rsidRDefault="00A56CFF" w:rsidP="00A56CFF" w:rsidR="00A56CFF" w:rsidRPr="00B42ED5">
      <w:pPr>
        <w:jc w:val="both"/>
      </w:pPr>
      <w:r w:rsidRPr="00B42ED5">
        <w:tab/>
      </w:r>
      <w:r w:rsidR="00B42ED5" w:rsidRPr="00B42ED5">
        <w:t xml:space="preserve">Protiv ove odluke nezadovoljna stranka može podnijeti žalbu u roku od 8 dana od dana dostave iste a dostava se smatra obavljenom istekom osmog dana od dana objave rješenja na mrežnoj stranici e-Oglasna ploča sudova </w:t>
      </w:r>
      <w:r w:rsidRPr="00B42ED5">
        <w:t xml:space="preserve">sukladno odredbi čl. 12. st. 1. i 2. Stečajnog zakona (NN 71/15). Žalba se podnosi ovome sudu u tri primjerka, a o istoj odlučuje Visoki trgovački sud Republike Hrvatske. </w:t>
      </w:r>
    </w:p>
    <w:p w:rsidRDefault="00A56CFF" w:rsidP="00A56CFF" w:rsidR="00A56CFF" w:rsidRPr="00285517"/>
    <w:p w:rsidRDefault="00A56CFF" w:rsidP="00A56CFF" w:rsidR="00A56CFF" w:rsidRPr="00285517">
      <w:pPr>
        <w:jc w:val="both"/>
      </w:pPr>
      <w:r w:rsidRPr="00285517">
        <w:t>DNA:</w:t>
      </w:r>
    </w:p>
    <w:p w:rsidRDefault="00A56CFF" w:rsidP="00A56CFF" w:rsidR="00A56CFF" w:rsidRPr="00B42ED5">
      <w:pPr>
        <w:jc w:val="both"/>
      </w:pPr>
      <w:r w:rsidRPr="00285517">
        <w:t>- e-Oglasna ploča su</w:t>
      </w:r>
      <w:r w:rsidRPr="00B42ED5">
        <w:t xml:space="preserve">da </w:t>
      </w:r>
      <w:r w:rsidR="00285517" w:rsidRPr="00B42ED5">
        <w:t>2. veljače 2017.</w:t>
      </w:r>
      <w:r w:rsidRPr="00B42ED5">
        <w:t xml:space="preserve"> (čl. 132. st. 3. SZ-a)</w:t>
      </w:r>
    </w:p>
    <w:p w:rsidRDefault="00A56CFF" w:rsidP="00A56CFF" w:rsidR="00A56CFF" w:rsidRPr="00B42ED5">
      <w:pPr>
        <w:jc w:val="both"/>
      </w:pPr>
    </w:p>
    <w:p w:rsidRDefault="00A56CFF" w:rsidP="00A56CFF" w:rsidR="00A56CFF" w:rsidRPr="00285517">
      <w:pPr>
        <w:ind w:left="360"/>
        <w:jc w:val="both"/>
      </w:pPr>
    </w:p>
    <w:p w:rsidRDefault="00A56CFF" w:rsidP="00A56CFF" w:rsidR="00A56CFF" w:rsidRPr="00285517">
      <w:pPr>
        <w:jc w:val="both"/>
      </w:pPr>
    </w:p>
    <w:p w:rsidRDefault="00A56CFF" w:rsidP="00A56CFF" w:rsidR="00A56CFF" w:rsidRPr="00285517"/>
    <w:p w:rsidRDefault="00A56CFF" w:rsidP="00A56CFF" w:rsidR="00A56CFF" w:rsidRPr="00285517"/>
    <w:p w:rsidRDefault="00A56CFF" w:rsidP="00A56CFF" w:rsidR="00A56CFF" w:rsidRPr="00285517"/>
    <w:p w:rsidRDefault="00A56CFF" w:rsidP="00A56CFF" w:rsidR="00A56CFF" w:rsidRPr="00285517"/>
    <w:p w:rsidRDefault="00A56CFF" w:rsidP="00A56CFF" w:rsidR="00A56CFF" w:rsidRPr="00285517"/>
    <w:p w:rsidRDefault="0037586C" w:rsidR="00500701" w:rsidRPr="00285517"/>
    <w:sectPr w:rsidSect="00092984" w:rsidR="00500701" w:rsidRPr="00285517">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CFF" w:rsidP="00A56CFF" w:rsidR="00A56CFF">
      <w:r>
        <w:separator/>
      </w:r>
    </w:p>
  </w:endnote>
  <w:endnote w:id="0" w:type="continuationSeparator">
    <w:p w:rsidRDefault="00A56CFF" w:rsidP="00A56CFF" w:rsidR="00A56C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CFF" w:rsidP="00A56CFF" w:rsidR="00A56CFF">
      <w:r>
        <w:separator/>
      </w:r>
    </w:p>
  </w:footnote>
  <w:footnote w:id="0" w:type="continuationSeparator">
    <w:p w:rsidRDefault="00A56CFF" w:rsidP="00A56CFF" w:rsidR="00A56C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A56CFF" w:rsidP="00285517" w:rsidR="00DA15C9" w:rsidRPr="002758F9">
        <w:pPr>
          <w:pStyle w:val="Zaglavlje"/>
          <w:jc w:val="center"/>
        </w:pPr>
        <w:r>
          <w:tab/>
        </w:r>
        <w:r>
          <w:fldChar w:fldCharType="begin"/>
        </w:r>
        <w:r>
          <w:instrText>PAGE   \* MERGEFORMAT</w:instrText>
        </w:r>
        <w:r>
          <w:fldChar w:fldCharType="separate"/>
        </w:r>
        <w:r w:rsidR="0037586C">
          <w:rPr>
            <w:noProof/>
          </w:rPr>
          <w:t>2</w:t>
        </w:r>
        <w:r>
          <w:fldChar w:fldCharType="end"/>
        </w:r>
        <w:r>
          <w:tab/>
        </w:r>
        <w:r w:rsidR="00285517" w:rsidRPr="00285517">
          <w:t>Posl.br.: 2 St-523/</w:t>
        </w:r>
        <w:r w:rsidR="00285517" w:rsidRPr="002758F9">
          <w:t>16-9</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CFF"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6CFF"/>
    <w:rsid w:val="0024661D"/>
    <w:rsid w:val="002758F9"/>
    <w:rsid w:val="00285517"/>
    <w:rsid w:val="0037586C"/>
    <w:rsid w:val="00554328"/>
    <w:rsid w:val="007207F9"/>
    <w:rsid w:val="00985388"/>
    <w:rsid w:val="00A56CFF"/>
    <w:rsid w:val="00B42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CFF"/>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6CFF"/>
    <w:pPr>
      <w:tabs>
        <w:tab w:pos="4536" w:val="center"/>
        <w:tab w:pos="9072" w:val="right"/>
      </w:tabs>
    </w:pPr>
  </w:style>
  <w:style w:customStyle="true" w:styleId="ZaglavljeChar" w:type="character">
    <w:name w:val="Zaglavlje Char"/>
    <w:basedOn w:val="Zadanifontodlomka"/>
    <w:link w:val="Zaglavlje"/>
    <w:uiPriority w:val="99"/>
    <w:rsid w:val="00A56CFF"/>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A56C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CFF"/>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A56CFF"/>
    <w:pPr>
      <w:tabs>
        <w:tab w:pos="4536" w:val="center"/>
        <w:tab w:pos="9072" w:val="right"/>
      </w:tabs>
    </w:pPr>
  </w:style>
  <w:style w:customStyle="true" w:styleId="PodnojeChar" w:type="character">
    <w:name w:val="Podnožje Char"/>
    <w:basedOn w:val="Zadanifontodlomka"/>
    <w:link w:val="Podnoje"/>
    <w:uiPriority w:val="99"/>
    <w:rsid w:val="00A56CFF"/>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37586C"/>
    <w:rPr>
      <w:color w:val="808080"/>
      <w:bdr w:space="0" w:sz="0" w:color="auto" w:val="none"/>
      <w:shd w:fill="auto" w:color="auto" w:val="clear"/>
    </w:rPr>
  </w:style>
  <w:style w:customStyle="true" w:styleId="eSPISCCParagraphDefaultFont" w:type="character">
    <w:name w:val="eSPIS_CC_Paragraph Default Font"/>
    <w:basedOn w:val="Zadanifontodlomka"/>
    <w:rsid w:val="003758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86C"/>
    <w:rPr>
      <w:bdr w:space="0" w:sz="0" w:color="auto" w:val="none"/>
      <w:shd w:fill="FFFFCC" w:color="auto" w:val="clear"/>
      <w:lang w:val="hr-HR"/>
    </w:rPr>
  </w:style>
  <w:style w:customStyle="true" w:styleId="PozadinaSvijetloCrvena" w:type="character">
    <w:name w:val="Pozadina_SvijetloCrvena"/>
    <w:basedOn w:val="eSPISCCParagraphDefaultFont"/>
    <w:rsid w:val="003758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8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CFF"/>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6CFF"/>
    <w:pPr>
      <w:tabs>
        <w:tab w:pos="4536" w:val="center"/>
        <w:tab w:pos="9072" w:val="right"/>
      </w:tabs>
    </w:pPr>
  </w:style>
  <w:style w:customStyle="1" w:styleId="ZaglavljeChar" w:type="character">
    <w:name w:val="Zaglavlje Char"/>
    <w:basedOn w:val="Zadanifontodlomka"/>
    <w:link w:val="Zaglavlje"/>
    <w:uiPriority w:val="99"/>
    <w:rsid w:val="00A56CFF"/>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A56CFF"/>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CFF"/>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A56CFF"/>
    <w:pPr>
      <w:tabs>
        <w:tab w:pos="4536" w:val="center"/>
        <w:tab w:pos="9072" w:val="right"/>
      </w:tabs>
    </w:pPr>
  </w:style>
  <w:style w:customStyle="1" w:styleId="PodnojeChar" w:type="character">
    <w:name w:val="Podnožje Char"/>
    <w:basedOn w:val="Zadanifontodlomka"/>
    <w:link w:val="Podnoje"/>
    <w:uiPriority w:val="99"/>
    <w:rsid w:val="00A56CFF"/>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37586C"/>
    <w:rPr>
      <w:color w:val="808080"/>
      <w:bdr w:color="auto" w:space="0" w:sz="0" w:val="none"/>
      <w:shd w:color="auto" w:fill="auto" w:val="clear"/>
    </w:rPr>
  </w:style>
  <w:style w:customStyle="1" w:styleId="eSPISCCParagraphDefaultFont" w:type="character">
    <w:name w:val="eSPIS_CC_Paragraph Default Font"/>
    <w:basedOn w:val="Zadanifontodlomka"/>
    <w:rsid w:val="003758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86C"/>
    <w:rPr>
      <w:bdr w:color="auto" w:space="0" w:sz="0" w:val="none"/>
      <w:shd w:color="auto" w:fill="FFFFCC" w:val="clear"/>
      <w:lang w:val="hr-HR"/>
    </w:rPr>
  </w:style>
  <w:style w:customStyle="1" w:styleId="PozadinaSvijetloCrvena" w:type="character">
    <w:name w:val="Pozadina_SvijetloCrvena"/>
    <w:basedOn w:val="eSPISCCParagraphDefaultFont"/>
    <w:rsid w:val="003758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8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MRGAN d.o.o. CEROVLJE</izvorni_sadrzaj>
    <derivirana_varijabla naziv="DomainObject.Predmet.ProtustrankaFormated_1">  AUTO MRGAN d.o.o. CEROVLJE</derivirana_varijabla>
  </DomainObject.Predmet.ProtustrankaFormated>
  <DomainObject.Predmet.ProtustrankaFormatedOIB>
    <izvorni_sadrzaj>  AUTO MRGAN d.o.o. CEROVLJE, OIB 39943733454</izvorni_sadrzaj>
    <derivirana_varijabla naziv="DomainObject.Predmet.ProtustrankaFormatedOIB_1">  AUTO MRGAN d.o.o. CEROVLJE, OIB 39943733454</derivirana_varijabla>
  </DomainObject.Predmet.ProtustrankaFormatedOIB>
  <DomainObject.Predmet.ProtustrankaFormatedWithAdress>
    <izvorni_sadrzaj> AUTO MRGAN d.o.o. CEROVLJE, Toncini 13, 52402 Cerovlje</izvorni_sadrzaj>
    <derivirana_varijabla naziv="DomainObject.Predmet.ProtustrankaFormatedWithAdress_1"> AUTO MRGAN d.o.o. CEROVLJE, Toncini 13, 52402 Cerovlje</derivirana_varijabla>
  </DomainObject.Predmet.ProtustrankaFormatedWithAdress>
  <DomainObject.Predmet.ProtustrankaFormatedWithAdressOIB>
    <izvorni_sadrzaj> AUTO MRGAN d.o.o. CEROVLJE, OIB 39943733454, Toncini 13, 52402 Cerovlje</izvorni_sadrzaj>
    <derivirana_varijabla naziv="DomainObject.Predmet.ProtustrankaFormatedWithAdressOIB_1"> AUTO MRGAN d.o.o. CEROVLJE, OIB 39943733454, Toncini 13, 52402 Cerovlje</derivirana_varijabla>
  </DomainObject.Predmet.ProtustrankaFormatedWithAdressOIB>
  <DomainObject.Predmet.ProtustrankaWithAdress>
    <izvorni_sadrzaj>AUTO MRGAN d.o.o. CEROVLJE Toncini 13, 52402 Cerovlje</izvorni_sadrzaj>
    <derivirana_varijabla naziv="DomainObject.Predmet.ProtustrankaWithAdress_1">AUTO MRGAN d.o.o. CEROVLJE Toncini 13, 52402 Cerovlje</derivirana_varijabla>
  </DomainObject.Predmet.ProtustrankaWithAdress>
  <DomainObject.Predmet.ProtustrankaWithAdressOIB>
    <izvorni_sadrzaj>AUTO MRGAN d.o.o. CEROVLJE, OIB 39943733454, Toncini 13, 52402 Cerovlje</izvorni_sadrzaj>
    <derivirana_varijabla naziv="DomainObject.Predmet.ProtustrankaWithAdressOIB_1">AUTO MRGAN d.o.o. CEROVLJE, OIB 39943733454, Toncini 13, 52402 Cerovlje</derivirana_varijabla>
  </DomainObject.Predmet.ProtustrankaWithAdressOIB>
  <DomainObject.Predmet.ProtustrankaNazivFormated>
    <izvorni_sadrzaj>AUTO MRGAN d.o.o. CEROVLJE</izvorni_sadrzaj>
    <derivirana_varijabla naziv="DomainObject.Predmet.ProtustrankaNazivFormated_1">AUTO MRGAN d.o.o. CEROVLJE</derivirana_varijabla>
  </DomainObject.Predmet.ProtustrankaNazivFormated>
  <DomainObject.Predmet.ProtustrankaNazivFormatedOIB>
    <izvorni_sadrzaj>AUTO MRGAN d.o.o. CEROVLJE, OIB 39943733454</izvorni_sadrzaj>
    <derivirana_varijabla naziv="DomainObject.Predmet.ProtustrankaNazivFormatedOIB_1">AUTO MRGAN d.o.o. CEROVLJE, OIB 39943733454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485695.58</izvorni_sadrzaj>
    <derivirana_varijabla naziv="DomainObject.Predmet.TrenutnaVrijednost_1">485695.58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MRGAN d.o.o. CEROVLJE</item>
    </izvorni_sadrzaj>
    <derivirana_varijabla naziv="DomainObject.Predmet.ProtuStrankaListFormated_1">
      <item>AUTO MRGAN d.o.o. CEROVLJE</item>
    </derivirana_varijabla>
  </DomainObject.Predmet.ProtuStrankaListFormated>
  <DomainObject.Predmet.ProtuStrankaListFormatedOIB>
    <izvorni_sadrzaj>
      <item>AUTO MRGAN d.o.o. CEROVLJE, OIB 39943733454</item>
    </izvorni_sadrzaj>
    <derivirana_varijabla naziv="DomainObject.Predmet.ProtuStrankaListFormatedOIB_1">
      <item>AUTO MRGAN d.o.o. CEROVLJE, OIB 39943733454</item>
    </derivirana_varijabla>
  </DomainObject.Predmet.ProtuStrankaListFormatedOIB>
  <DomainObject.Predmet.ProtuStrankaListFormatedWithAdress>
    <izvorni_sadrzaj>
      <item>AUTO MRGAN d.o.o. CEROVLJE, Toncini 13, 52402 Cerovlje</item>
    </izvorni_sadrzaj>
    <derivirana_varijabla naziv="DomainObject.Predmet.ProtuStrankaListFormatedWithAdress_1">
      <item>AUTO MRGAN d.o.o. CEROVLJE, Toncini 13, 52402 Cerovlje</item>
    </derivirana_varijabla>
  </DomainObject.Predmet.ProtuStrankaListFormatedWithAdress>
  <DomainObject.Predmet.ProtuStrankaListFormatedWithAdressOIB>
    <izvorni_sadrzaj>
      <item>AUTO MRGAN d.o.o. CEROVLJE, OIB 39943733454, Toncini 13, 52402 Cerovlje</item>
    </izvorni_sadrzaj>
    <derivirana_varijabla naziv="DomainObject.Predmet.ProtuStrankaListFormatedWithAdressOIB_1">
      <item>AUTO MRGAN d.o.o. CEROVLJE, OIB 39943733454, Toncini 13, 52402 Cerovlje</item>
    </derivirana_varijabla>
  </DomainObject.Predmet.ProtuStrankaListFormatedWithAdressOIB>
  <DomainObject.Predmet.ProtuStrankaListNazivFormated>
    <izvorni_sadrzaj>
      <item>AUTO MRGAN d.o.o. CEROVLJE</item>
    </izvorni_sadrzaj>
    <derivirana_varijabla naziv="DomainObject.Predmet.ProtuStrankaListNazivFormated_1">
      <item>AUTO MRGAN d.o.o. CEROVLJE</item>
    </derivirana_varijabla>
  </DomainObject.Predmet.ProtuStrankaListNazivFormated>
  <DomainObject.Predmet.ProtuStrankaListNazivFormatedOIB>
    <izvorni_sadrzaj>
      <item>AUTO MRGAN d.o.o. CEROVLJE, OIB 39943733454</item>
    </izvorni_sadrzaj>
    <derivirana_varijabla naziv="DomainObject.Predmet.ProtuStrankaListNazivFormatedOIB_1">
      <item>AUTO MRGAN d.o.o. CEROVLJE, OIB 39943733454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MRGAN d.o.o. CEROVLJE</izvorni_sadrzaj>
    <derivirana_varijabla naziv="DomainObject.Predmet.ProtustrankaIDrugi_1">AUTO MRGAN d.o.o. CEROVLJE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AUTO MRGAN d.o.o. CEROVLJE, OIB 39943733454, Toncini 13, 52402 Cerovlje</izvorni_sadrzaj>
    <derivirana_varijabla naziv="DomainObject.Predmet.ProtustrankaIDrugiAdressOIB_1">AUTO MRGAN d.o.o. CEROVLJE, OIB 39943733454, Toncini 13,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MRGAN d.o.o. CEROVLJE</item>
    </izvorni_sadrzaj>
    <derivirana_varijabla naziv="DomainObject.Predmet.SudioniciListNaziv_1">
      <item>FINANCIJSKA AGENCIJA, RC RIJEKA, PODRUŽNICA PULA, PULA</item>
      <item>AUTO MRGAN d.o.o. CEROVLJE</item>
    </derivirana_varijabla>
  </DomainObject.Predmet.SudioniciListNaziv>
  <DomainObject.Predmet.SudioniciListAdressOIB>
    <izvorni_sadrzaj>
      <item>FINANCIJSKA AGENCIJA, RC RIJEKA, PODRUŽNICA PULA, PULA, OIB 85821130368, Giardini 5,52100 Pula</item>
      <item>AUTO MRGAN d.o.o. CEROVLJE, OIB 39943733454, Toncini 13,52402 Cerovlje</item>
    </izvorni_sadrzaj>
    <derivirana_varijabla naziv="DomainObject.Predmet.SudioniciListAdressOIB_1">
      <item>FINANCIJSKA AGENCIJA, RC RIJEKA, PODRUŽNICA PULA, PULA, OIB 85821130368, Giardini 5,52100 Pula</item>
      <item>AUTO MRGAN d.o.o. CEROVLJE, OIB 39943733454, Toncini 13,52402 Cerovlje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39943733454</item>
    </izvorni_sadrzaj>
    <derivirana_varijabla naziv="DomainObject.Predmet.SudioniciListNazivOIB_1">
      <item>, OIB 85821130368</item>
      <item>, OIB 39943733454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2969</properties:Characters>
  <properties:Lines>78</properties:Lines>
  <properties:Paragraphs>21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2016-05-23T13:26:00Z</dcterms:created>
  <dc:creator>Jasmina Matika</dc:creator>
  <cp:lastModifiedBy>Jasmina Matika</cp:lastModifiedBy>
  <dcterms:modified xmlns:xsi="http://www.w3.org/2001/XMLSchema-instance" xsi:type="dcterms:W3CDTF">2017-02-02T09:07:00Z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