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d8d8" w14:paraId="7f6d8d8" w:rsidRDefault="00F248AC" w:rsidP="00F248AC" w:rsidR="00F248AC" w:rsidRPr="00950AD4">
      <w:pPr>
        <w:jc w:val="right"/>
        <w15:collapsed w:val="false"/>
      </w:pPr>
      <w:bookmarkStart w:name="_GoBack" w:id="0"/>
      <w:bookmarkEnd w:id="0"/>
    </w:p>
    <w:p w:rsidRDefault="00F248AC" w:rsidP="00F248AC" w:rsidR="00F248AC" w:rsidRPr="00950AD4">
      <w:pPr>
        <w:tabs>
          <w:tab w:pos="7665" w:val="left"/>
        </w:tabs>
      </w:pPr>
      <w:r w:rsidRPr="00950AD4">
        <w:rPr>
          <w:rStyle w:val="Naglaeno"/>
        </w:rPr>
        <w:t xml:space="preserve">             </w:t>
      </w:r>
      <w:r w:rsidRPr="00950AD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AD4">
        <w:rPr>
          <w:rStyle w:val="Naglaeno"/>
        </w:rPr>
        <w:tab/>
      </w:r>
    </w:p>
    <w:p w:rsidRDefault="00F248AC" w:rsidP="00F248AC" w:rsidR="00F248AC" w:rsidRPr="00950AD4"/>
    <w:p w:rsidRDefault="00F248AC" w:rsidP="00F248AC" w:rsidR="00F248AC" w:rsidRPr="00950AD4">
      <w:pPr>
        <w:ind w:hanging="720" w:left="360"/>
        <w:rPr>
          <w:b/>
        </w:rPr>
      </w:pPr>
      <w:r w:rsidRPr="00950AD4">
        <w:rPr>
          <w:b/>
        </w:rPr>
        <w:t xml:space="preserve">     REPUBLIKA HRVATSKA</w:t>
      </w:r>
    </w:p>
    <w:p w:rsidRDefault="00F248AC" w:rsidP="00F248AC" w:rsidR="00F248AC" w:rsidRPr="00950AD4">
      <w:pPr>
        <w:ind w:hanging="720" w:left="360"/>
      </w:pPr>
      <w:r w:rsidRPr="00950AD4">
        <w:t xml:space="preserve">     TRGOVAČKI SUD U OSIJEKU</w:t>
      </w:r>
    </w:p>
    <w:p w:rsidRDefault="00F248AC" w:rsidP="00F248AC" w:rsidR="00F248AC" w:rsidRPr="00950AD4"/>
    <w:p w:rsidRDefault="00A9383E" w:rsidP="00F248AC" w:rsidR="00A9383E" w:rsidRPr="00950AD4"/>
    <w:p w:rsidRDefault="00F248AC" w:rsidP="00A9383E" w:rsidR="00F248AC" w:rsidRPr="00950AD4">
      <w:pPr>
        <w:jc w:val="center"/>
      </w:pPr>
      <w:r w:rsidRPr="00950AD4">
        <w:t>R E P U B L I K A  H R V A T S K A</w:t>
      </w:r>
    </w:p>
    <w:p w:rsidRDefault="00F248AC" w:rsidP="00F248AC" w:rsidR="00F248AC" w:rsidRPr="00950AD4">
      <w:pPr>
        <w:jc w:val="center"/>
      </w:pPr>
      <w:r w:rsidRPr="00950AD4">
        <w:t>R J E Š E N J E</w:t>
      </w:r>
    </w:p>
    <w:p w:rsidRDefault="00F248AC" w:rsidP="00F248AC" w:rsidR="00F248AC" w:rsidRPr="00950AD4"/>
    <w:p w:rsidRDefault="00F248AC" w:rsidP="00F248AC" w:rsidR="00F248AC" w:rsidRPr="00950AD4">
      <w:pPr>
        <w:rPr>
          <w:b/>
        </w:rPr>
      </w:pPr>
    </w:p>
    <w:p w:rsidRDefault="00F248AC" w:rsidP="00F248AC" w:rsidR="00F248AC" w:rsidRPr="00950AD4">
      <w:pPr>
        <w:jc w:val="both"/>
      </w:pPr>
      <w:r w:rsidRPr="00950AD4">
        <w:tab/>
        <w:t xml:space="preserve">Trgovački sud u Osijeku, po stečajnoj sutkinji Nadi Roso, u stečajnom postupku predlagatelja  </w:t>
      </w:r>
      <w:r w:rsidR="006C422D" w:rsidRPr="00950AD4">
        <w:t>Financijska agencija OIB 85821130368, Regionalni centar Osijek, Podružnica Osijek L. Jagera 3, Osijek</w:t>
      </w:r>
      <w:r w:rsidRPr="00950AD4">
        <w:t xml:space="preserve">, za otvaranje stečajnog  postupka nad dužnikom </w:t>
      </w:r>
      <w:r w:rsidR="00FD49CD" w:rsidRPr="00950AD4">
        <w:rPr>
          <w:b/>
        </w:rPr>
        <w:t xml:space="preserve">AGRO-GOLD d.o.o., Osijek, Hrvatske Republike 17/b, MBS: 030135591, OIB: 43081630596, </w:t>
      </w:r>
      <w:r w:rsidRPr="00950AD4">
        <w:t xml:space="preserve">dana </w:t>
      </w:r>
      <w:r w:rsidR="00FD49CD" w:rsidRPr="00950AD4">
        <w:t>5</w:t>
      </w:r>
      <w:r w:rsidRPr="00950AD4">
        <w:t>. prosinca 2016. g.,</w:t>
      </w:r>
    </w:p>
    <w:p w:rsidRDefault="00F248AC" w:rsidP="00F248AC" w:rsidR="00F248AC" w:rsidRPr="00950AD4">
      <w:pPr>
        <w:jc w:val="both"/>
      </w:pPr>
    </w:p>
    <w:p w:rsidRDefault="00F248AC" w:rsidP="00F248AC" w:rsidR="00F248AC" w:rsidRPr="00950AD4">
      <w:pPr>
        <w:jc w:val="center"/>
      </w:pPr>
      <w:r w:rsidRPr="00950AD4">
        <w:t>r i j e š i o   j e</w:t>
      </w:r>
    </w:p>
    <w:p w:rsidRDefault="00F248AC" w:rsidP="00F248AC" w:rsidR="00F248AC" w:rsidRPr="00950AD4">
      <w:pPr>
        <w:pStyle w:val="Tijeloteksta"/>
        <w:rPr>
          <w:sz w:val="24"/>
        </w:rPr>
      </w:pPr>
      <w:r w:rsidRPr="00950AD4">
        <w:rPr>
          <w:sz w:val="24"/>
        </w:rPr>
        <w:tab/>
      </w:r>
    </w:p>
    <w:p w:rsidRDefault="00F248AC" w:rsidP="00F248AC" w:rsidR="00F248AC" w:rsidRPr="00950AD4">
      <w:pPr>
        <w:pStyle w:val="Tijeloteksta"/>
        <w:rPr>
          <w:sz w:val="24"/>
        </w:rPr>
      </w:pPr>
    </w:p>
    <w:p w:rsidRDefault="00F248AC" w:rsidP="0089286A" w:rsidR="0089286A" w:rsidRPr="00950AD4">
      <w:pPr>
        <w:pStyle w:val="Tijeloteksta"/>
        <w:numPr>
          <w:ilvl w:val="0"/>
          <w:numId w:val="10"/>
        </w:numPr>
        <w:rPr>
          <w:sz w:val="24"/>
        </w:rPr>
      </w:pPr>
      <w:r w:rsidRPr="00950AD4">
        <w:rPr>
          <w:sz w:val="24"/>
        </w:rPr>
        <w:t xml:space="preserve">Pokreće se prethodni postupak radi utvrđivanja uvjeta za otvaranje stečajnog postupka nad dužnikom </w:t>
      </w:r>
      <w:r w:rsidR="00B62B29" w:rsidRPr="00950AD4">
        <w:rPr>
          <w:b/>
          <w:sz w:val="24"/>
        </w:rPr>
        <w:t>AGRO-GOLD d.o.o., Osijek, Hrvatske Republike 17/b, MBS: 030135591, OIB: 43081630596</w:t>
      </w:r>
      <w:r w:rsidRPr="00950AD4">
        <w:rPr>
          <w:b/>
          <w:sz w:val="24"/>
        </w:rPr>
        <w:t>.</w:t>
      </w:r>
    </w:p>
    <w:p w:rsidRDefault="00F248AC" w:rsidP="0089286A" w:rsidR="00F248AC" w:rsidRPr="00950AD4">
      <w:pPr>
        <w:pStyle w:val="Tijeloteksta"/>
        <w:numPr>
          <w:ilvl w:val="0"/>
          <w:numId w:val="10"/>
        </w:numPr>
        <w:rPr>
          <w:sz w:val="24"/>
        </w:rPr>
      </w:pPr>
      <w:r w:rsidRPr="00950AD4">
        <w:rPr>
          <w:sz w:val="24"/>
        </w:rPr>
        <w:t xml:space="preserve">U ovom postupku imenuje se privremeni stečajni upravitelj u osobi </w:t>
      </w:r>
      <w:r w:rsidR="0089286A" w:rsidRPr="00950AD4">
        <w:rPr>
          <w:b/>
          <w:sz w:val="24"/>
        </w:rPr>
        <w:t>Željko Ferenčić dipl. iur. iz Vukovara, Kardinala A. Stepinca 2, p.p. 82, OIB 73873182459.</w:t>
      </w:r>
    </w:p>
    <w:p w:rsidRDefault="00F248AC" w:rsidP="00F248AC" w:rsidR="00F248AC" w:rsidRPr="00950AD4">
      <w:pPr>
        <w:pStyle w:val="Tijeloteksta"/>
        <w:numPr>
          <w:ilvl w:val="0"/>
          <w:numId w:val="10"/>
        </w:numPr>
        <w:rPr>
          <w:sz w:val="24"/>
        </w:rPr>
      </w:pPr>
      <w:r w:rsidRPr="00950AD4">
        <w:rPr>
          <w:sz w:val="24"/>
        </w:rPr>
        <w:t xml:space="preserve"> 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248AC" w:rsidP="00F248AC" w:rsidR="00F248AC" w:rsidRPr="00950AD4">
      <w:pPr>
        <w:pStyle w:val="Tijeloteksta"/>
        <w:numPr>
          <w:ilvl w:val="0"/>
          <w:numId w:val="10"/>
        </w:numPr>
        <w:rPr>
          <w:sz w:val="24"/>
        </w:rPr>
      </w:pPr>
      <w:r w:rsidRPr="00950AD4">
        <w:rPr>
          <w:sz w:val="24"/>
        </w:rPr>
        <w:t>Privremeni stečajni upravitelj ovlašten je stupiti u poslovne prostorije dužnika, te tamo provesti sve radnje.</w:t>
      </w:r>
    </w:p>
    <w:p w:rsidRDefault="00F248AC" w:rsidP="00F248AC" w:rsidR="00F248AC" w:rsidRPr="00950AD4">
      <w:pPr>
        <w:pStyle w:val="Tijeloteksta"/>
        <w:numPr>
          <w:ilvl w:val="0"/>
          <w:numId w:val="10"/>
        </w:numPr>
        <w:rPr>
          <w:sz w:val="24"/>
        </w:rPr>
      </w:pPr>
      <w:r w:rsidRPr="00950AD4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248AC" w:rsidP="00F248AC" w:rsidR="00F248AC" w:rsidRPr="00950AD4">
      <w:pPr>
        <w:pStyle w:val="Tijeloteksta"/>
        <w:rPr>
          <w:b/>
          <w:bCs/>
          <w:sz w:val="24"/>
        </w:rPr>
      </w:pPr>
    </w:p>
    <w:p w:rsidRDefault="00F248AC" w:rsidP="00F248AC" w:rsidR="00F248AC" w:rsidRPr="00950AD4">
      <w:pPr>
        <w:pStyle w:val="Tijeloteksta"/>
        <w:rPr>
          <w:b/>
          <w:bCs/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bCs/>
          <w:sz w:val="24"/>
        </w:rPr>
      </w:pPr>
      <w:r w:rsidRPr="00950AD4">
        <w:rPr>
          <w:bCs/>
          <w:sz w:val="24"/>
        </w:rPr>
        <w:t>Obrazloženje</w:t>
      </w:r>
    </w:p>
    <w:p w:rsidRDefault="00F248AC" w:rsidP="00F248AC" w:rsidR="00F248AC" w:rsidRPr="00950AD4">
      <w:pPr>
        <w:pStyle w:val="Tijeloteksta"/>
        <w:rPr>
          <w:b/>
          <w:bCs/>
          <w:sz w:val="24"/>
        </w:rPr>
      </w:pPr>
    </w:p>
    <w:p w:rsidRDefault="00F248AC" w:rsidP="00F248AC" w:rsidR="00F248AC" w:rsidRPr="00950AD4">
      <w:pPr>
        <w:pStyle w:val="Tijeloteksta"/>
        <w:rPr>
          <w:b/>
          <w:bCs/>
          <w:sz w:val="24"/>
        </w:rPr>
      </w:pPr>
    </w:p>
    <w:p w:rsidRDefault="00F248AC" w:rsidP="00F248AC" w:rsidR="00F248AC" w:rsidRPr="00950AD4">
      <w:pPr>
        <w:pStyle w:val="Tijeloteksta"/>
        <w:rPr>
          <w:sz w:val="24"/>
        </w:rPr>
      </w:pPr>
      <w:r w:rsidRPr="00950AD4">
        <w:rPr>
          <w:sz w:val="24"/>
        </w:rPr>
        <w:tab/>
        <w:t xml:space="preserve">Predlagatelj FINA RC Osijek, Podružnica Osijek, podnio je dana </w:t>
      </w:r>
      <w:r w:rsidR="00961D0D" w:rsidRPr="00950AD4">
        <w:rPr>
          <w:sz w:val="24"/>
        </w:rPr>
        <w:t xml:space="preserve">7. ožujka </w:t>
      </w:r>
      <w:r w:rsidRPr="00950AD4">
        <w:rPr>
          <w:sz w:val="24"/>
        </w:rPr>
        <w:t xml:space="preserve">2016. g. prijedlog za otvaranje  stečajnog postupka nad dužnikom </w:t>
      </w:r>
      <w:r w:rsidR="00961D0D" w:rsidRPr="00950AD4">
        <w:rPr>
          <w:b/>
          <w:sz w:val="24"/>
        </w:rPr>
        <w:t>AGRO-GOLD d.o.o., Osijek, Hrvatske Republike 17/b, MBS: 030135591, OIB: 43081630596</w:t>
      </w:r>
      <w:r w:rsidRPr="00950AD4">
        <w:rPr>
          <w:b/>
          <w:sz w:val="24"/>
        </w:rPr>
        <w:t>.</w:t>
      </w:r>
      <w:r w:rsidRPr="00950AD4">
        <w:rPr>
          <w:sz w:val="24"/>
        </w:rPr>
        <w:t xml:space="preserve"> </w:t>
      </w:r>
      <w:r w:rsidRPr="00950AD4">
        <w:rPr>
          <w:sz w:val="24"/>
        </w:rPr>
        <w:tab/>
      </w:r>
    </w:p>
    <w:p w:rsidRDefault="00F248AC" w:rsidP="00F248AC" w:rsidR="00F248AC" w:rsidRPr="00950AD4">
      <w:pPr>
        <w:pStyle w:val="Tijeloteksta"/>
        <w:rPr>
          <w:sz w:val="24"/>
        </w:rPr>
      </w:pPr>
      <w:r w:rsidRPr="00950AD4">
        <w:rPr>
          <w:sz w:val="24"/>
        </w:rPr>
        <w:t xml:space="preserve"> </w:t>
      </w:r>
    </w:p>
    <w:p w:rsidRDefault="00470C2C" w:rsidP="00F248AC" w:rsidR="00470C2C" w:rsidRPr="00950AD4">
      <w:pPr>
        <w:pStyle w:val="Tijeloteksta"/>
        <w:rPr>
          <w:sz w:val="24"/>
        </w:rPr>
      </w:pPr>
    </w:p>
    <w:p w:rsidRDefault="00F248AC" w:rsidP="00F248AC" w:rsidR="00F248AC" w:rsidRPr="00950AD4">
      <w:pPr>
        <w:pStyle w:val="Tijeloteksta"/>
        <w:ind w:firstLine="708"/>
        <w:rPr>
          <w:sz w:val="24"/>
        </w:rPr>
      </w:pPr>
      <w:r w:rsidRPr="00950AD4">
        <w:rPr>
          <w:sz w:val="24"/>
        </w:rPr>
        <w:lastRenderedPageBreak/>
        <w:t xml:space="preserve">U prijedlogu navodi da dužnik na dan </w:t>
      </w:r>
      <w:r w:rsidR="00961D0D" w:rsidRPr="00950AD4">
        <w:rPr>
          <w:sz w:val="24"/>
        </w:rPr>
        <w:t>0</w:t>
      </w:r>
      <w:r w:rsidR="006C422D" w:rsidRPr="00950AD4">
        <w:rPr>
          <w:sz w:val="24"/>
        </w:rPr>
        <w:t>3.0</w:t>
      </w:r>
      <w:r w:rsidR="00961D0D" w:rsidRPr="00950AD4">
        <w:rPr>
          <w:sz w:val="24"/>
        </w:rPr>
        <w:t>3</w:t>
      </w:r>
      <w:r w:rsidR="006C422D" w:rsidRPr="00950AD4">
        <w:rPr>
          <w:sz w:val="24"/>
        </w:rPr>
        <w:t>.</w:t>
      </w:r>
      <w:r w:rsidRPr="00950AD4">
        <w:rPr>
          <w:sz w:val="24"/>
        </w:rPr>
        <w:t xml:space="preserve">2016. g. u očevidniku redoslijeda osnova za plaćanje ima evidentirane neizvršene osnove za plaćanje u neprekinutom razdoblju od 120 dana u ukupnom iznosu od </w:t>
      </w:r>
      <w:r w:rsidR="00AB2E71" w:rsidRPr="00950AD4">
        <w:rPr>
          <w:sz w:val="24"/>
        </w:rPr>
        <w:t>159.662,21</w:t>
      </w:r>
      <w:r w:rsidRPr="00950AD4">
        <w:rPr>
          <w:sz w:val="24"/>
        </w:rPr>
        <w:t xml:space="preserve"> kn u koji iznos je uračunata kamata i naknada FINE za provedbu ovrhe na novčanim sredstvima te da dužnik ima 1 zaposlenika.</w:t>
      </w:r>
    </w:p>
    <w:p w:rsidRDefault="00F248AC" w:rsidP="00F248AC" w:rsidR="00F248AC" w:rsidRPr="00950AD4">
      <w:pPr>
        <w:pStyle w:val="Tijeloteksta"/>
        <w:ind w:firstLine="708"/>
        <w:rPr>
          <w:sz w:val="24"/>
        </w:rPr>
      </w:pPr>
    </w:p>
    <w:p w:rsidRDefault="00F248AC" w:rsidP="00F248AC" w:rsidR="00F248AC" w:rsidRPr="00950AD4">
      <w:pPr>
        <w:pStyle w:val="Tijeloteksta"/>
        <w:ind w:firstLine="708"/>
        <w:rPr>
          <w:sz w:val="24"/>
        </w:rPr>
      </w:pPr>
      <w:r w:rsidRPr="00950AD4">
        <w:rPr>
          <w:sz w:val="24"/>
        </w:rPr>
        <w:t xml:space="preserve">Slijedom navedenog predlagatelj predlaže da se nad dužnikom otvori stečajni postupak. </w:t>
      </w:r>
    </w:p>
    <w:p w:rsidRDefault="00F248AC" w:rsidP="00F248AC" w:rsidR="00F248AC" w:rsidRPr="00950AD4">
      <w:pPr>
        <w:pStyle w:val="Tijeloteksta"/>
        <w:rPr>
          <w:sz w:val="24"/>
        </w:rPr>
      </w:pPr>
    </w:p>
    <w:p w:rsidRDefault="00F248AC" w:rsidP="00F248AC" w:rsidR="00F248AC" w:rsidRPr="00950AD4">
      <w:pPr>
        <w:ind w:firstLine="708"/>
        <w:jc w:val="both"/>
      </w:pPr>
      <w:r w:rsidRPr="00950AD4">
        <w:t>Slijedom navedenog a sukladno čl. 115</w:t>
      </w:r>
      <w:r w:rsidR="006C422D" w:rsidRPr="00950AD4">
        <w:t>.</w:t>
      </w:r>
      <w:r w:rsidRPr="00950AD4">
        <w:t xml:space="preserve"> Stečajnog zakona (NN 71/15) valjalo je donijeti rješenje o pokretanju prethodnog postupka radi utvrđivanja pretpostavki za otvaranje stečajnog postupka (prethodni postupak). </w:t>
      </w:r>
    </w:p>
    <w:p w:rsidRDefault="00F248AC" w:rsidP="00F248AC" w:rsidR="00F248AC" w:rsidRPr="00950AD4">
      <w:pPr>
        <w:jc w:val="both"/>
      </w:pPr>
      <w:r w:rsidRPr="00950AD4">
        <w:t xml:space="preserve"> </w:t>
      </w:r>
    </w:p>
    <w:p w:rsidRDefault="00F248AC" w:rsidP="00CB4FC0" w:rsidR="00F248AC" w:rsidRPr="00CB4FC0">
      <w:pPr>
        <w:jc w:val="both"/>
      </w:pPr>
      <w:r w:rsidRPr="00950AD4">
        <w:t xml:space="preserve">  </w:t>
      </w:r>
      <w:r w:rsidRPr="00950AD4">
        <w:tab/>
        <w:t xml:space="preserve">Također, temeljem čl. 115. st. 2. citiranog zakona imenovan je privremeni stečajni upravitelj u osobi </w:t>
      </w:r>
      <w:r w:rsidR="00FB447B" w:rsidRPr="00950AD4">
        <w:rPr>
          <w:b/>
        </w:rPr>
        <w:t>Željko Ferenčić dipl. iur. iz Vukovara</w:t>
      </w:r>
      <w:r w:rsidR="00FB447B" w:rsidRPr="00950AD4">
        <w:t xml:space="preserve"> </w:t>
      </w:r>
      <w:r w:rsidRPr="00950AD4">
        <w:t>(automatski odabir), radi utvrđivanja stanja imovine dužnika, nakon čega stečajni sudac može donijeti odluku u ovom postupku.</w:t>
      </w:r>
    </w:p>
    <w:p w:rsidRDefault="00F248AC" w:rsidP="006C422D" w:rsidR="00F248AC" w:rsidRPr="00950AD4">
      <w:pPr>
        <w:pStyle w:val="Tijeloteksta"/>
        <w:rPr>
          <w:b/>
          <w:bCs/>
          <w:sz w:val="24"/>
        </w:rPr>
      </w:pPr>
    </w:p>
    <w:p w:rsidRDefault="00F248AC" w:rsidP="00F248AC" w:rsidR="00F248AC" w:rsidRPr="00950AD4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50AD4">
        <w:rPr>
          <w:sz w:val="24"/>
        </w:rPr>
        <w:tab/>
        <w:t xml:space="preserve">U Osijeku </w:t>
      </w:r>
      <w:r w:rsidR="00FB447B" w:rsidRPr="00950AD4">
        <w:rPr>
          <w:sz w:val="24"/>
        </w:rPr>
        <w:t>5</w:t>
      </w:r>
      <w:r w:rsidRPr="00950AD4">
        <w:rPr>
          <w:sz w:val="24"/>
        </w:rPr>
        <w:t>. prosinca 2016. g.</w:t>
      </w: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  <w:t>STEČAJNA SUTKINJA</w:t>
      </w:r>
    </w:p>
    <w:p w:rsidRDefault="00F248AC" w:rsidP="00F248AC" w:rsidR="00F248AC">
      <w:pPr>
        <w:pStyle w:val="Tijeloteksta"/>
        <w:jc w:val="left"/>
        <w:rPr>
          <w:sz w:val="24"/>
        </w:rPr>
      </w:pP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  <w:t xml:space="preserve">                     </w:t>
      </w:r>
      <w:r w:rsidRPr="00950AD4">
        <w:rPr>
          <w:sz w:val="24"/>
        </w:rPr>
        <w:tab/>
      </w:r>
      <w:r w:rsidRPr="00950AD4">
        <w:rPr>
          <w:sz w:val="24"/>
        </w:rPr>
        <w:tab/>
        <w:t>Nada Roso</w:t>
      </w:r>
    </w:p>
    <w:p w:rsidRDefault="00C222EB" w:rsidP="00F248AC" w:rsidR="00C222EB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>Zapisničar: Danijela Špeletić</w:t>
      </w:r>
    </w:p>
    <w:p w:rsidRDefault="00F248AC" w:rsidP="00F248AC" w:rsidR="00F248AC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>POUKA O PRAVNOM LIJEKU:</w:t>
      </w: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>Protiv ovog rješenja nije dopuštena posebna žalba (čl. 42. st. 1. Stečajnog zakona).</w:t>
      </w:r>
    </w:p>
    <w:p w:rsidRDefault="00F248AC" w:rsidP="00F248AC" w:rsidR="00F248AC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>DNA</w:t>
      </w:r>
    </w:p>
    <w:p w:rsidRDefault="00F248AC" w:rsidP="006C422D" w:rsidR="00F248AC" w:rsidRPr="00950AD4">
      <w:pPr>
        <w:pStyle w:val="Odlomakpopisa"/>
        <w:numPr>
          <w:ilvl w:val="0"/>
          <w:numId w:val="5"/>
        </w:numPr>
        <w:tabs>
          <w:tab w:pos="6195" w:val="left"/>
        </w:tabs>
        <w:rPr>
          <w:sz w:val="22"/>
          <w:szCs w:val="22"/>
        </w:rPr>
      </w:pPr>
      <w:r w:rsidRPr="00950AD4">
        <w:t xml:space="preserve">priv. st. upravitelj </w:t>
      </w:r>
      <w:r w:rsidR="00BE5BB3" w:rsidRPr="00950AD4">
        <w:rPr>
          <w:sz w:val="22"/>
          <w:szCs w:val="22"/>
        </w:rPr>
        <w:t>Željko Ferenčić dipl. iur. iz Vukovara, Kardinala A. Stepinca 2, p.p. 82</w:t>
      </w:r>
    </w:p>
    <w:p w:rsidRDefault="00F248AC" w:rsidP="006C422D" w:rsidR="00F248AC" w:rsidRPr="00950AD4">
      <w:pPr>
        <w:pStyle w:val="Odlomakpopisa"/>
        <w:numPr>
          <w:ilvl w:val="0"/>
          <w:numId w:val="5"/>
        </w:numPr>
        <w:tabs>
          <w:tab w:pos="6195" w:val="left"/>
        </w:tabs>
      </w:pPr>
      <w:r w:rsidRPr="00950AD4">
        <w:t xml:space="preserve">dužnik </w:t>
      </w:r>
    </w:p>
    <w:p w:rsidRDefault="00F248AC" w:rsidP="006C422D" w:rsidR="006C422D" w:rsidRPr="00950AD4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r w:rsidRPr="00950AD4">
        <w:t xml:space="preserve">z.z. dužnika </w:t>
      </w:r>
      <w:r w:rsidR="00BE5BB3" w:rsidRPr="00950AD4">
        <w:t>Miodrag Baborac, Donji Bogićevci, Donji Bogićevci 88</w:t>
      </w:r>
    </w:p>
    <w:p w:rsidRDefault="00F248AC" w:rsidP="006C422D" w:rsidR="00F248AC" w:rsidRPr="00950AD4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r w:rsidRPr="00950AD4">
        <w:t xml:space="preserve">e-ogl. pl. </w:t>
      </w:r>
      <w:r w:rsidR="00A75214">
        <w:t xml:space="preserve">uz prijed. </w:t>
      </w:r>
    </w:p>
    <w:p w:rsidRDefault="00F248AC" w:rsidP="006C422D" w:rsidR="00F248AC" w:rsidRPr="00950AD4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50AD4">
        <w:rPr>
          <w:sz w:val="24"/>
        </w:rPr>
        <w:t>K-</w:t>
      </w:r>
      <w:r w:rsidR="00BE5BB3" w:rsidRPr="00950AD4">
        <w:rPr>
          <w:sz w:val="24"/>
        </w:rPr>
        <w:t>5</w:t>
      </w:r>
      <w:r w:rsidRPr="00950AD4">
        <w:rPr>
          <w:sz w:val="24"/>
        </w:rPr>
        <w:t>.1.</w:t>
      </w: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  <w:r w:rsidRPr="00950AD4">
        <w:rPr>
          <w:sz w:val="24"/>
        </w:rPr>
        <w:t xml:space="preserve"> </w:t>
      </w: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 xml:space="preserve">                                                                                                               </w:t>
      </w:r>
    </w:p>
    <w:p w:rsidRDefault="00F248AC" w:rsidP="00F248AC" w:rsidR="00F248AC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/>
    <w:p w:rsidRDefault="006D3C3F" w:rsidP="00F248AC" w:rsidR="006D3C3F" w:rsidRPr="00950AD4"/>
    <w:sectPr w:rsidSect="005D6302" w:rsidR="006D3C3F" w:rsidRPr="00950AD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06C" w:rsidR="00C2506C">
      <w:r>
        <w:separator/>
      </w:r>
    </w:p>
  </w:endnote>
  <w:endnote w:id="0" w:type="continuationSeparator">
    <w:p w:rsidRDefault="00C2506C" w:rsidR="00C25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06C" w:rsidR="00C2506C">
      <w:r>
        <w:separator/>
      </w:r>
    </w:p>
  </w:footnote>
  <w:footnote w:id="0" w:type="continuationSeparator">
    <w:p w:rsidRDefault="00C2506C" w:rsidR="00C250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8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96CE6" w:rsidP="005D6302" w:rsidR="003417FA">
    <w:pPr>
      <w:jc w:val="right"/>
      <w:rPr>
        <w:rFonts w:cs="Tahoma" w:hAnsi="Tahoma" w:ascii="Tahoma"/>
      </w:rPr>
    </w:pPr>
    <w:r>
      <w:t>6 St-505/16-8</w:t>
    </w:r>
  </w:p>
  <w:p w:rsidRDefault="003417FA" w:rsidP="005D6302" w:rsidR="003417FA">
    <w:pPr>
      <w:jc w:val="right"/>
      <w:rPr>
        <w:rFonts w:cs="Tahoma" w:hAnsi="Tahoma" w:ascii="Tahoma"/>
      </w:rPr>
    </w:pPr>
  </w:p>
  <w:p w:rsidRDefault="00BF3E59" w:rsidP="005D6302" w:rsidR="005D6302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 w:rsidR="00CB0FDB">
      <w:t>6 St-</w:t>
    </w:r>
    <w:r w:rsidR="00A96CE6">
      <w:t>505</w:t>
    </w:r>
    <w:r w:rsidR="00CB0FDB">
      <w:t>/16-</w:t>
    </w:r>
    <w:r w:rsidR="00A96CE6">
      <w:t>8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6CD46AE4"/>
    <w:lvl w:tplc="36DAA034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480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E7F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FA9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17FA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C2C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318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302"/>
    <w:rsid w:val="005D7190"/>
    <w:rsid w:val="005D754F"/>
    <w:rsid w:val="005E1DC5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2D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497A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4A0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286A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AD4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D0D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8F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21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83E"/>
    <w:rsid w:val="00A94749"/>
    <w:rsid w:val="00A965E6"/>
    <w:rsid w:val="00A96C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2E71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2B29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36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BB3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2EB"/>
    <w:rsid w:val="00C223AA"/>
    <w:rsid w:val="00C2506C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0FDB"/>
    <w:rsid w:val="00CB24A8"/>
    <w:rsid w:val="00CB312D"/>
    <w:rsid w:val="00CB3876"/>
    <w:rsid w:val="00CB4BE0"/>
    <w:rsid w:val="00CB4FC0"/>
    <w:rsid w:val="00CB7057"/>
    <w:rsid w:val="00CB755E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7864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613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8AC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47B"/>
    <w:rsid w:val="00FB6508"/>
    <w:rsid w:val="00FC1AAC"/>
    <w:rsid w:val="00FC5916"/>
    <w:rsid w:val="00FD2AE9"/>
    <w:rsid w:val="00FD3127"/>
    <w:rsid w:val="00FD49CD"/>
    <w:rsid w:val="00FD5D78"/>
    <w:rsid w:val="00FD6B85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55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B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6B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B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B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B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55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B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6B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B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B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B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AGRO-GOLD d.o.o. za trgovinu i usluge u poljoprivredi</izvorni_sadrzaj>
    <derivirana_varijabla naziv="DomainObject.Predmet.ProtustrankaFormated_1">  AGRO-GOLD d.o.o. za trgovinu i usluge u poljoprivredi</derivirana_varijabla>
  </DomainObject.Predmet.ProtustrankaFormated>
  <DomainObject.Predmet.ProtustrankaFormatedOIB>
    <izvorni_sadrzaj>  AGRO-GOLD d.o.o. za trgovinu i usluge u poljoprivredi, OIB 43081630596</izvorni_sadrzaj>
    <derivirana_varijabla naziv="DomainObject.Predmet.ProtustrankaFormatedOIB_1">  AGRO-GOLD d.o.o. za trgovinu i usluge u poljoprivredi, OIB 43081630596</derivirana_varijabla>
  </DomainObject.Predmet.ProtustrankaFormatedOIB>
  <DomainObject.Predmet.ProtustrankaFormatedWithAdress>
    <izvorni_sadrzaj> AGRO-GOLD d.o.o. za trgovinu i usluge u poljoprivredi, Hrvatske Republike 17b, 31000 Osijek</izvorni_sadrzaj>
    <derivirana_varijabla naziv="DomainObject.Predmet.ProtustrankaFormatedWithAdress_1"> AGRO-GOLD d.o.o. za trgovinu i usluge u poljoprivredi, Hrvatske Republike 17b, 31000 Osijek</derivirana_varijabla>
  </DomainObject.Predmet.ProtustrankaFormatedWithAdress>
  <DomainObject.Predmet.ProtustrankaFormatedWithAdressOIB>
    <izvorni_sadrzaj> AGRO-GOLD d.o.o. za trgovinu i usluge u poljoprivredi, OIB 43081630596, Hrvatske Republike 17b, 31000 Osijek</izvorni_sadrzaj>
    <derivirana_varijabla naziv="DomainObject.Predmet.ProtustrankaFormatedWithAdressOIB_1"> AGRO-GOLD d.o.o. za trgovinu i usluge u poljoprivredi, OIB 43081630596, Hrvatske Republike 17b, 31000 Osijek</derivirana_varijabla>
  </DomainObject.Predmet.ProtustrankaFormatedWithAdressOIB>
  <DomainObject.Predmet.ProtustrankaWithAdress>
    <izvorni_sadrzaj>AGRO-GOLD d.o.o. za trgovinu i usluge u poljoprivredi Hrvatske Republike 17b, 31000 Osijek</izvorni_sadrzaj>
    <derivirana_varijabla naziv="DomainObject.Predmet.ProtustrankaWithAdress_1">AGRO-GOLD d.o.o. za trgovinu i usluge u poljoprivredi Hrvatske Republike 17b, 31000 Osijek</derivirana_varijabla>
  </DomainObject.Predmet.ProtustrankaWithAdress>
  <DomainObject.Predmet.ProtustrankaWithAdressOIB>
    <izvorni_sadrzaj>AGRO-GOLD d.o.o. za trgovinu i usluge u poljoprivredi, OIB 43081630596, Hrvatske Republike 17b, 31000 Osijek</izvorni_sadrzaj>
    <derivirana_varijabla naziv="DomainObject.Predmet.ProtustrankaWithAdressOIB_1">AGRO-GOLD d.o.o. za trgovinu i usluge u poljoprivredi, OIB 43081630596, Hrvatske Republike 17b, 31000 Osijek</derivirana_varijabla>
  </DomainObject.Predmet.ProtustrankaWithAdressOIB>
  <DomainObject.Predmet.ProtustrankaNazivFormated>
    <izvorni_sadrzaj>AGRO-GOLD d.o.o. za trgovinu i usluge u poljoprivredi</izvorni_sadrzaj>
    <derivirana_varijabla naziv="DomainObject.Predmet.ProtustrankaNazivFormated_1">AGRO-GOLD d.o.o. za trgovinu i usluge u poljoprivredi</derivirana_varijabla>
  </DomainObject.Predmet.ProtustrankaNazivFormated>
  <DomainObject.Predmet.ProtustrankaNazivFormatedOIB>
    <izvorni_sadrzaj>AGRO-GOLD d.o.o. za trgovinu i usluge u poljoprivredi, OIB 43081630596</izvorni_sadrzaj>
    <derivirana_varijabla naziv="DomainObject.Predmet.ProtustrankaNazivFormatedOIB_1">AGRO-GOLD d.o.o. za trgovinu i usluge u poljoprivredi, OIB 43081630596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AGRO-GOLD d.o.o. za trgovinu i usluge u poljoprivredi</item>
    </izvorni_sadrzaj>
    <derivirana_varijabla naziv="DomainObject.Predmet.ProtuStrankaListFormated_1">
      <item>AGRO-GOLD d.o.o. za trgovinu i usluge u poljoprivredi</item>
    </derivirana_varijabla>
  </DomainObject.Predmet.ProtuStrankaListFormated>
  <DomainObject.Predmet.ProtuStrankaListFormatedOIB>
    <izvorni_sadrzaj>
      <item>AGRO-GOLD d.o.o. za trgovinu i usluge u poljoprivredi, OIB 43081630596</item>
    </izvorni_sadrzaj>
    <derivirana_varijabla naziv="DomainObject.Predmet.ProtuStrankaListFormatedOIB_1">
      <item>AGRO-GOLD d.o.o. za trgovinu i usluge u poljoprivredi, OIB 43081630596</item>
    </derivirana_varijabla>
  </DomainObject.Predmet.ProtuStrankaListFormatedOIB>
  <DomainObject.Predmet.ProtuStrankaListFormatedWithAdress>
    <izvorni_sadrzaj>
      <item>AGRO-GOLD d.o.o. za trgovinu i usluge u poljoprivredi, Hrvatske Republike 17b, 31000 Osijek</item>
    </izvorni_sadrzaj>
    <derivirana_varijabla naziv="DomainObject.Predmet.ProtuStrankaListFormatedWithAdress_1">
      <item>AGRO-GOLD d.o.o. za trgovinu i usluge u poljoprivredi, Hrvatske Republike 17b, 31000 Osijek</item>
    </derivirana_varijabla>
  </DomainObject.Predmet.ProtuStrankaListFormatedWithAdress>
  <DomainObject.Predmet.ProtuStrankaListFormatedWithAdressOIB>
    <izvorni_sadrzaj>
      <item>AGRO-GOLD d.o.o. za trgovinu i usluge u poljoprivredi, OIB 43081630596, Hrvatske Republike 17b, 31000 Osijek</item>
    </izvorni_sadrzaj>
    <derivirana_varijabla naziv="DomainObject.Predmet.ProtuStrankaListFormatedWithAdressOIB_1">
      <item>AGRO-GOLD d.o.o. za trgovinu i usluge u poljoprivredi, OIB 43081630596, Hrvatske Republike 17b, 31000 Osijek</item>
    </derivirana_varijabla>
  </DomainObject.Predmet.ProtuStrankaListFormatedWithAdressOIB>
  <DomainObject.Predmet.ProtuStrankaListNazivFormated>
    <izvorni_sadrzaj>
      <item>AGRO-GOLD d.o.o. za trgovinu i usluge u poljoprivredi</item>
    </izvorni_sadrzaj>
    <derivirana_varijabla naziv="DomainObject.Predmet.ProtuStrankaListNazivFormated_1">
      <item>AGRO-GOLD d.o.o. za trgovinu i usluge u poljoprivredi</item>
    </derivirana_varijabla>
  </DomainObject.Predmet.ProtuStrankaListNazivFormated>
  <DomainObject.Predmet.ProtuStrankaListNazivFormatedOIB>
    <izvorni_sadrzaj>
      <item>AGRO-GOLD d.o.o. za trgovinu i usluge u poljoprivredi, OIB 43081630596</item>
    </izvorni_sadrzaj>
    <derivirana_varijabla naziv="DomainObject.Predmet.ProtuStrankaListNazivFormatedOIB_1">
      <item>AGRO-GOLD d.o.o. za trgovinu i usluge u poljoprivredi, OIB 43081630596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AGRO-GOLD d.o.o. za trgovinu i usluge u poljoprivredi</izvorni_sadrzaj>
    <derivirana_varijabla naziv="DomainObject.Predmet.ProtustrankaIDrugi_1">AGRO-GOLD d.o.o. za trgovinu i usluge u poljoprivredi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AGRO-GOLD d.o.o. za trgovinu i usluge u poljoprivredi, OIB 43081630596, Hrvatske Republike 17b, 31000 Osijek</izvorni_sadrzaj>
    <derivirana_varijabla naziv="DomainObject.Predmet.ProtustrankaIDrugiAdressOIB_1">AGRO-GOLD d.o.o. za trgovinu i usluge u poljoprivredi, OIB 43081630596,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AGRO-GOLD d.o.o. za trgovinu i usluge u poljoprivredi</item>
    </izvorni_sadrzaj>
    <derivirana_varijabla naziv="DomainObject.Predmet.SudioniciListNaziv_1">
      <item>FINA RC OSIJEK</item>
      <item>AGRO-GOLD d.o.o. za trgovinu i usluge u poljoprivredi</item>
    </derivirana_varijabla>
  </DomainObject.Predmet.SudioniciListNaziv>
  <DomainObject.Predmet.SudioniciListAdressOIB>
    <izvorni_sadrzaj>
      <item>FINA RC OSIJEK, OIB 85821130368, L. JEGERA 3,31000 Osijek</item>
      <item>AGRO-GOLD d.o.o. za trgovinu i usluge u poljoprivredi, OIB 43081630596, Hrvatske Republike 17b,31000 Osijek</item>
    </izvorni_sadrzaj>
    <derivirana_varijabla naziv="DomainObject.Predmet.SudioniciListAdressOIB_1">
      <item>FINA RC OSIJEK, OIB 85821130368, L. JEGERA 3,31000 Osijek</item>
      <item>AGRO-GOLD d.o.o. za trgovinu i usluge u poljoprivredi, OIB 43081630596,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43081630596</item>
    </izvorni_sadrzaj>
    <derivirana_varijabla naziv="DomainObject.Predmet.SudioniciListNazivOIB_1">
      <item>, OIB 85821130368</item>
      <item>, OIB 43081630596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94476-8E35-45C9-8171-254862877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446</properties:Words>
  <properties:Characters>2542</properties:Characters>
  <properties:Lines>102</properties:Lines>
  <properties:Paragraphs>29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2016-12-05T08:34:00Z</cp:lastPrinted>
  <dcterms:modified xmlns:xsi="http://www.w3.org/2001/XMLSchema-instance" xsi:type="dcterms:W3CDTF">2016-12-05T08:37:00Z</dcterms:modified>
  <cp:revision>204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