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037e" w14:paraId="905037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23D04">
        <w:t>2555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23D04">
        <w:t>15</w:t>
      </w:r>
      <w:r w:rsidR="00AC4528" w:rsidRPr="009C5689">
        <w:t>.</w:t>
      </w:r>
      <w:r w:rsidR="00F8310C" w:rsidRPr="009C5689">
        <w:t xml:space="preserve"> </w:t>
      </w:r>
      <w:r w:rsidR="007411D8">
        <w:t>prosinca</w:t>
      </w:r>
      <w:r w:rsidR="006808E8">
        <w:t xml:space="preserve">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23D04">
        <w:t>AUTODIJELOVI BEVC j.d.o.o. za trgovinu i usluge, Donje Svetice 46c, 10000 Zagreb, OIB: 93579894417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23D04">
        <w:t xml:space="preserve">23.956,45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123D04">
        <w:t>15</w:t>
      </w:r>
      <w:r w:rsidR="008155EE" w:rsidRPr="009C5689">
        <w:t>.</w:t>
      </w:r>
      <w:r w:rsidR="00F8310C" w:rsidRPr="009C5689">
        <w:t xml:space="preserve"> </w:t>
      </w:r>
      <w:r w:rsidR="007411D8">
        <w:t>prosinca</w:t>
      </w:r>
      <w:r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>Tina Šimović</w:t>
      </w:r>
    </w:p>
    <w:p w:rsidRDefault="00F8310C" w:rsidP="00572798" w:rsidR="00F8310C" w:rsidRPr="009C5689">
      <w:pPr>
        <w:jc w:val="right"/>
      </w:pPr>
    </w:p>
    <w:p w:rsidRDefault="006808E8" w:rsidP="00F8310C" w:rsidR="006808E8"/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D5B" w:rsidR="00250D5B">
      <w:r>
        <w:separator/>
      </w:r>
    </w:p>
  </w:endnote>
  <w:endnote w:id="0" w:type="continuationSeparator">
    <w:p w:rsidRDefault="00250D5B" w:rsidR="00250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D5B" w:rsidR="00250D5B">
      <w:r>
        <w:separator/>
      </w:r>
    </w:p>
  </w:footnote>
  <w:footnote w:id="0" w:type="continuationSeparator">
    <w:p w:rsidRDefault="00250D5B" w:rsidR="00250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3D04"/>
    <w:rsid w:val="00126D52"/>
    <w:rsid w:val="001766F1"/>
    <w:rsid w:val="00185571"/>
    <w:rsid w:val="001E50FB"/>
    <w:rsid w:val="001F6933"/>
    <w:rsid w:val="00230A63"/>
    <w:rsid w:val="00250D5B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C6191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808E8"/>
    <w:rsid w:val="006F2523"/>
    <w:rsid w:val="00722BDB"/>
    <w:rsid w:val="007411D8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36890"/>
    <w:rsid w:val="00A71431"/>
    <w:rsid w:val="00A72573"/>
    <w:rsid w:val="00AC2E3E"/>
    <w:rsid w:val="00AC4528"/>
    <w:rsid w:val="00AD027A"/>
    <w:rsid w:val="00B27603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8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8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8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8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8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8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8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8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St-2555/2017</izvorni_sadrzaj>
    <derivirana_varijabla naziv="DomainObject.Predmet.OznakaBroj_1">St-2555/2017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AUTODIJELOVI BEVC j.d.o.o. za trgovinu i usluge</izvorni_sadrzaj>
    <derivirana_varijabla naziv="DomainObject.Predmet.ProtustrankaFormated_1">  AUTODIJELOVI BEVC j.d.o.o. za trgovinu i usluge</derivirana_varijabla>
  </DomainObject.Predmet.ProtustrankaFormated>
  <DomainObject.Predmet.ProtustrankaFormatedOIB>
    <izvorni_sadrzaj>  AUTODIJELOVI BEVC j.d.o.o. za trgovinu i usluge, OIB 93579894417</izvorni_sadrzaj>
    <derivirana_varijabla naziv="DomainObject.Predmet.ProtustrankaFormatedOIB_1">  AUTODIJELOVI BEVC j.d.o.o. za trgovinu i usluge, OIB 93579894417</derivirana_varijabla>
  </DomainObject.Predmet.ProtustrankaFormatedOIB>
  <DomainObject.Predmet.ProtustrankaFormatedWithAdress>
    <izvorni_sadrzaj> AUTODIJELOVI BEVC j.d.o.o. za trgovinu i usluge, Donje Svetice 46c, 10000 Zagreb</izvorni_sadrzaj>
    <derivirana_varijabla naziv="DomainObject.Predmet.ProtustrankaFormatedWithAdress_1"> AUTODIJELOVI BEVC j.d.o.o. za trgovinu i usluge, Donje Svetice 46c, 10000 Zagreb</derivirana_varijabla>
  </DomainObject.Predmet.ProtustrankaFormatedWithAdress>
  <DomainObject.Predmet.ProtustrankaFormatedWithAdressOIB>
    <izvorni_sadrzaj> AUTODIJELOVI BEVC j.d.o.o. za trgovinu i usluge, OIB 93579894417, Donje Svetice 46c, 10000 Zagreb</izvorni_sadrzaj>
    <derivirana_varijabla naziv="DomainObject.Predmet.ProtustrankaFormatedWithAdressOIB_1"> AUTODIJELOVI BEVC j.d.o.o. za trgovinu i usluge, OIB 93579894417, Donje Svetice 46c, 10000 Zagreb</derivirana_varijabla>
  </DomainObject.Predmet.ProtustrankaFormatedWithAdressOIB>
  <DomainObject.Predmet.ProtustrankaWithAdress>
    <izvorni_sadrzaj>AUTODIJELOVI BEVC j.d.o.o. za trgovinu i usluge Donje Svetice 46c, 10000 Zagreb</izvorni_sadrzaj>
    <derivirana_varijabla naziv="DomainObject.Predmet.ProtustrankaWithAdress_1">AUTODIJELOVI BEVC j.d.o.o. za trgovinu i usluge Donje Svetice 46c, 10000 Zagreb</derivirana_varijabla>
  </DomainObject.Predmet.ProtustrankaWithAdress>
  <DomainObject.Predmet.ProtustrankaWithAdressOIB>
    <izvorni_sadrzaj>AUTODIJELOVI BEVC j.d.o.o. za trgovinu i usluge, OIB 93579894417, Donje Svetice 46c, 10000 Zagreb</izvorni_sadrzaj>
    <derivirana_varijabla naziv="DomainObject.Predmet.ProtustrankaWithAdressOIB_1">AUTODIJELOVI BEVC j.d.o.o. za trgovinu i usluge, OIB 93579894417, Donje Svetice 46c, 10000 Zagreb</derivirana_varijabla>
  </DomainObject.Predmet.ProtustrankaWithAdressOIB>
  <DomainObject.Predmet.ProtustrankaNazivFormated>
    <izvorni_sadrzaj>AUTODIJELOVI BEVC j.d.o.o. za trgovinu i usluge</izvorni_sadrzaj>
    <derivirana_varijabla naziv="DomainObject.Predmet.ProtustrankaNazivFormated_1">AUTODIJELOVI BEVC j.d.o.o. za trgovinu i usluge</derivirana_varijabla>
  </DomainObject.Predmet.ProtustrankaNazivFormated>
  <DomainObject.Predmet.ProtustrankaNazivFormatedOIB>
    <izvorni_sadrzaj>AUTODIJELOVI BEVC j.d.o.o. za trgovinu i usluge, OIB 93579894417</izvorni_sadrzaj>
    <derivirana_varijabla naziv="DomainObject.Predmet.ProtustrankaNazivFormatedOIB_1">AUTODIJELOVI BEVC j.d.o.o. za trgovinu i usluge, OIB 93579894417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AUTODIJELOVI BEVC j.d.o.o. za trgovinu i usluge</item>
    </izvorni_sadrzaj>
    <derivirana_varijabla naziv="DomainObject.Predmet.ProtuStrankaListFormated_1">
      <item>AUTODIJELOVI BEVC j.d.o.o. za trgovinu i usluge</item>
    </derivirana_varijabla>
  </DomainObject.Predmet.ProtuStrankaListFormated>
  <DomainObject.Predmet.ProtuStrankaListFormatedOIB>
    <izvorni_sadrzaj>
      <item>AUTODIJELOVI BEVC j.d.o.o. za trgovinu i usluge, OIB 93579894417</item>
    </izvorni_sadrzaj>
    <derivirana_varijabla naziv="DomainObject.Predmet.ProtuStrankaListFormatedOIB_1">
      <item>AUTODIJELOVI BEVC j.d.o.o. za trgovinu i usluge, OIB 93579894417</item>
    </derivirana_varijabla>
  </DomainObject.Predmet.ProtuStrankaListFormatedOIB>
  <DomainObject.Predmet.ProtuStrankaListFormatedWithAdress>
    <izvorni_sadrzaj>
      <item>AUTODIJELOVI BEVC j.d.o.o. za trgovinu i usluge, Donje Svetice 46c, 10000 Zagreb</item>
    </izvorni_sadrzaj>
    <derivirana_varijabla naziv="DomainObject.Predmet.ProtuStrankaListFormatedWithAdress_1">
      <item>AUTODIJELOVI BEVC j.d.o.o. za trgovinu i usluge, Donje Svetice 46c, 10000 Zagreb</item>
    </derivirana_varijabla>
  </DomainObject.Predmet.ProtuStrankaListFormatedWithAdress>
  <DomainObject.Predmet.ProtuStrankaListFormatedWithAdressOIB>
    <izvorni_sadrzaj>
      <item>AUTODIJELOVI BEVC j.d.o.o. za trgovinu i usluge, OIB 93579894417, Donje Svetice 46c, 10000 Zagreb</item>
    </izvorni_sadrzaj>
    <derivirana_varijabla naziv="DomainObject.Predmet.ProtuStrankaListFormatedWithAdressOIB_1">
      <item>AUTODIJELOVI BEVC j.d.o.o. za trgovinu i usluge, OIB 93579894417, Donje Svetice 46c, 10000 Zagreb</item>
    </derivirana_varijabla>
  </DomainObject.Predmet.ProtuStrankaListFormatedWithAdressOIB>
  <DomainObject.Predmet.ProtuStrankaListNazivFormated>
    <izvorni_sadrzaj>
      <item>AUTODIJELOVI BEVC j.d.o.o. za trgovinu i usluge</item>
    </izvorni_sadrzaj>
    <derivirana_varijabla naziv="DomainObject.Predmet.ProtuStrankaListNazivFormated_1">
      <item>AUTODIJELOVI BEVC j.d.o.o. za trgovinu i usluge</item>
    </derivirana_varijabla>
  </DomainObject.Predmet.ProtuStrankaListNazivFormated>
  <DomainObject.Predmet.ProtuStrankaListNazivFormatedOIB>
    <izvorni_sadrzaj>
      <item>AUTODIJELOVI BEVC j.d.o.o. za trgovinu i usluge, OIB 93579894417</item>
    </izvorni_sadrzaj>
    <derivirana_varijabla naziv="DomainObject.Predmet.ProtuStrankaListNazivFormatedOIB_1">
      <item>AUTODIJELOVI BEVC j.d.o.o. za trgovinu i usluge, OIB 93579894417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AUTODIJELOVI BEVC j.d.o.o. za trgovinu i usluge</izvorni_sadrzaj>
    <derivirana_varijabla naziv="DomainObject.Predmet.ProtustrankaIDrugi_1">AUTODIJELOVI BEVC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AUTODIJELOVI BEVC j.d.o.o. za trgovinu i usluge, OIB 93579894417, Donje Svetice 46c, 10000 Zagreb</izvorni_sadrzaj>
    <derivirana_varijabla naziv="DomainObject.Predmet.ProtustrankaIDrugiAdressOIB_1">AUTODIJELOVI BEVC j.d.o.o. za trgovinu i usluge, OIB 93579894417, Donje Svetice 46c,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AUTODIJELOVI BEVC j.d.o.o. za trgovinu i usluge</item>
    </izvorni_sadrzaj>
    <derivirana_varijabla naziv="DomainObject.Predmet.SudioniciListNaziv_1">
      <item>FINA Regionalni centar Zagreb</item>
      <item>AUTODIJELOVI BEVC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AUTODIJELOVI BEVC j.d.o.o. za trgovinu i usluge, OIB 93579894417, Donje Svetice 46c,10000 Zagreb</item>
    </izvorni_sadrzaj>
    <derivirana_varijabla naziv="DomainObject.Predmet.SudioniciListAdressOIB_1">
      <item>FINA Regionalni centar Zagreb, OIB 85821130368, Trg svibanjskih žrtava 1995. 1,10000 Zagreb</item>
      <item>AUTODIJELOVI BEVC j.d.o.o. za trgovinu i usluge, OIB 93579894417, Donje Svetice 46c,10000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93579894417</item>
    </izvorni_sadrzaj>
    <derivirana_varijabla naziv="DomainObject.Predmet.SudioniciListNazivOIB_1">
      <item>, OIB 85821130368</item>
      <item>, OIB 93579894417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BC6FE-4512-480D-9038-C8DC4C7F3D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1309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2017-10-17T11:39:00Z</dcterms:created>
  <dc:creator>ilukac</dc:creator>
  <cp:lastModifiedBy>Barbara Huzanić</cp:lastModifiedBy>
  <cp:lastPrinted>2017-12-15T07:52:00Z</cp:lastPrinted>
  <dcterms:modified xmlns:xsi="http://www.w3.org/2001/XMLSchema-instance" xsi:type="dcterms:W3CDTF">2017-12-15T09:22:00Z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