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23c4" w14:paraId="bc323c4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E4DB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138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E4DBF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00347-3210-477A-8020-BCE454966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2017-04-20T11:47:00Z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KENT BANK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