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1487" w14:paraId="82e1487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9B31D0">
        <w:t>St-5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974D07">
        <w:t xml:space="preserve"> </w:t>
      </w:r>
      <w:r w:rsidR="009B31D0" w:rsidRPr="009B31D0">
        <w:t>AURORA UGOSTITELJSTVO j.d.o.o., Zagreb, Brezovička cesta 25 A, OIB: 63188199086</w:t>
      </w:r>
      <w:r w:rsidR="009B31D0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9B31D0">
        <w:t xml:space="preserve"> </w:t>
      </w:r>
      <w:r w:rsidR="009B31D0" w:rsidRPr="009B31D0">
        <w:t>AURORA UGOSTITELJSTVO j.d.o.o., Zagreb, Brezovička cesta 25 A, OIB: 63188199086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504882">
        <w:t xml:space="preserve"> </w:t>
      </w:r>
      <w:r w:rsidR="009B31D0" w:rsidRPr="009B31D0">
        <w:t>AURORA UGOSTITELJSTVO j.d.o.o., Zagreb, Brezovička cesta 25 A, OIB: 63188199086</w:t>
      </w:r>
      <w:r w:rsidR="009B31D0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A54C65" w:rsidP="00A54C65" w:rsidR="00A54C65">
      <w:pPr>
        <w:ind w:firstLine="708" w:left="5664"/>
      </w:pPr>
      <w:r>
        <w:t xml:space="preserve">                 </w:t>
      </w:r>
      <w:r w:rsidR="00063BA7">
        <w:t>Ivan Bešlić</w:t>
      </w:r>
      <w:r>
        <w:t>, v.r.</w:t>
      </w:r>
    </w:p>
    <w:p w:rsidRDefault="00A54C65" w:rsidP="00720C69" w:rsidR="00A54C65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A54C65" w:rsidP="00720C69" w:rsidR="00A54C65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441" w:rsidR="007F4441">
      <w:r>
        <w:separator/>
      </w:r>
    </w:p>
  </w:endnote>
  <w:endnote w:id="0" w:type="continuationSeparator">
    <w:p w:rsidRDefault="007F4441" w:rsidR="007F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441" w:rsidR="007F4441">
      <w:r>
        <w:separator/>
      </w:r>
    </w:p>
  </w:footnote>
  <w:footnote w:id="0" w:type="continuationSeparator">
    <w:p w:rsidRDefault="007F4441" w:rsidR="007F4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9B31D0">
      <w:t>5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4882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4C65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UGOSTITELJSTVO jednostavno društvo s ograničenom odgovornošću za usluge zastupanog po punomoćniku NIKOLINA ROŠČIĆ</izvorni_sadrzaj>
    <derivirana_varijabla naziv="DomainObject.Predmet.ProtustrankaFormated_1">  AURORA UGOSTITELJSTVO jednostavno društvo s ograničenom odgovornošću za usluge zastupanog po punomoćniku NIKOLINA ROŠČIĆ</derivirana_varijabla>
  </DomainObject.Predmet.ProtustrankaFormated>
  <DomainObject.Predmet.ProtustrankaFormatedOIB>
    <izvorni_sadrzaj>  AURORA UGOSTITELJSTVO jednostavno društvo s ograničenom odgovornošću za usluge, OIB 63188199086 zastupanog po punomoćniku NIKOLINA ROŠČIĆ</izvorni_sadrzaj>
    <derivirana_varijabla naziv="DomainObject.Predmet.ProtustrankaFormatedOIB_1">  AURORA UGOSTITELJSTVO jednostavno društvo s ograničenom odgovornošću za usluge, OIB 63188199086 zastupanog po punomoćniku NIKOLINA ROŠČIĆ</derivirana_varijabla>
  </DomainObject.Predmet.ProtustrankaFormatedOIB>
  <DomainObject.Predmet.ProtustrankaFormatedWithAdress>
    <izvorni_sadrzaj> AURORA UGOSTITELJSTVO jednostavno društvo s ograničenom odgovornošću za usluge, Brezovička cesta 25 A, 10000 Zagreb zastupanog po punomoćniku NIKOLINA ROŠČIĆ</izvorni_sadrzaj>
    <derivirana_varijabla naziv="DomainObject.Predmet.ProtustrankaFormatedWithAdress_1"> AURORA UGOSTITELJSTVO jednostavno društvo s ograničenom odgovornošću za usluge, Brezovička cesta 25 A, 10000 Zagreb zastupanog po punomoćniku NIKOLINA ROŠČIĆ</derivirana_varijabla>
  </DomainObject.Predmet.ProtustrankaFormatedWithAdress>
  <DomainObject.Predmet.ProtustrankaFormatedWithAdressOIB>
    <izvorni_sadrzaj> AURORA UGOSTITELJSTVO jednostavno društvo s ograničenom odgovornošću za usluge, OIB 63188199086, Brezovička cesta 25 A, 10000 Zagreb zastupanog po punomoćniku NIKOLINA ROŠČIĆ</izvorni_sadrzaj>
    <derivirana_varijabla naziv="DomainObject.Predmet.ProtustrankaFormatedWithAdressOIB_1"> AURORA UGOSTITELJSTVO jednostavno društvo s ograničenom odgovornošću za usluge, OIB 63188199086, Brezovička cesta 25 A, 10000 Zagreb zastupanog po punomoćniku NIKOLINA ROŠČIĆ</derivirana_varijabla>
  </DomainObject.Predmet.ProtustrankaFormatedWithAdressOIB>
  <DomainObject.Predmet.ProtustrankaWithAdress>
    <izvorni_sadrzaj>AURORA UGOSTITELJSTVO jednostavno društvo s ograničenom odgovornošću za usluge Brezovička cesta 25 A, 10000 Zagreb</izvorni_sadrzaj>
    <derivirana_varijabla naziv="DomainObject.Predmet.ProtustrankaWithAdress_1">AURORA UGOSTITELJSTVO jednostavno društvo s ograničenom odgovornošću za usluge Brezovička cesta 25 A, 10000 Zagreb</derivirana_varijabla>
  </DomainObject.Predmet.ProtustrankaWithAdress>
  <DomainObject.Predmet.ProtustrankaWithAdressOIB>
    <izvorni_sadrzaj>AURORA UGOSTITELJSTVO jednostavno društvo s ograničenom odgovornošću za usluge, OIB 63188199086, Brezovička cesta 25 A, 10000 Zagreb</izvorni_sadrzaj>
    <derivirana_varijabla naziv="DomainObject.Predmet.ProtustrankaWithAdressOIB_1">AURORA UGOSTITELJSTVO jednostavno društvo s ograničenom odgovornošću za usluge, OIB 63188199086, Brezovička cesta 25 A, 10000 Zagreb</derivirana_varijabla>
  </DomainObject.Predmet.ProtustrankaWithAdressOIB>
  <DomainObject.Predmet.ProtustrankaNazivFormated>
    <izvorni_sadrzaj>AURORA UGOSTITELJSTVO jednostavno društvo s ograničenom odgovornošću za usluge</izvorni_sadrzaj>
    <derivirana_varijabla naziv="DomainObject.Predmet.ProtustrankaNazivFormated_1">AURORA UGOSTITELJSTVO jednostavno društvo s ograničenom odgovornošću za usluge</derivirana_varijabla>
  </DomainObject.Predmet.ProtustrankaNazivFormated>
  <DomainObject.Predmet.ProtustrankaNazivFormatedOIB>
    <izvorni_sadrzaj>AURORA UGOSTITELJSTVO jednostavno društvo s ograničenom odgovornošću za usluge, OIB 63188199086</izvorni_sadrzaj>
    <derivirana_varijabla naziv="DomainObject.Predmet.ProtustrankaNazivFormatedOIB_1">AURORA UGOSTITELJSTVO jednostavno društvo s ograničenom odgovornošću za usluge, OIB 63188199086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UGOSTITELJSTVO jednostavno društvo s ograničenom odgovornošću za usluge zastupanog po punomoćniku NIKOLINA ROŠČIĆ</item>
    </izvorni_sadrzaj>
    <derivirana_varijabla naziv="DomainObject.Predmet.ProtuStrankaListFormated_1">
      <item>AURORA UGOSTITELJSTVO jednostavno društvo s ograničenom odgovornošću za usluge zastupanog po punomoćniku NIKOLINA ROŠČIĆ</item>
    </derivirana_varijabla>
  </DomainObject.Predmet.ProtuStrankaListFormated>
  <DomainObject.Predmet.ProtuStrankaListFormatedOIB>
    <izvorni_sadrzaj>
      <item>AURORA UGOSTITELJSTVO jednostavno društvo s ograničenom odgovornošću za usluge, OIB 63188199086 zastupanog po punomoćniku NIKOLINA ROŠČIĆ</item>
    </izvorni_sadrzaj>
    <derivirana_varijabla naziv="DomainObject.Predmet.ProtuStrankaListFormatedOIB_1">
      <item>AURORA UGOSTITELJSTVO jednostavno društvo s ograničenom odgovornošću za usluge, OIB 63188199086 zastupanog po punomoćniku NIKOLINA ROŠČIĆ</item>
    </derivirana_varijabla>
  </DomainObject.Predmet.ProtuStrankaListFormatedOIB>
  <DomainObject.Predmet.ProtuStrankaListFormatedWithAdress>
    <izvorni_sadrzaj>
      <item>AURORA UGOSTITELJSTVO jednostavno društvo s ograničenom odgovornošću za usluge, Brezovička cesta 25 A, 10000 Zagreb zastupanog po punomoćniku NIKOLINA ROŠČIĆ</item>
    </izvorni_sadrzaj>
    <derivirana_varijabla naziv="DomainObject.Predmet.ProtuStrankaListFormatedWithAdress_1">
      <item>AURORA UGOSTITELJSTVO jednostavno društvo s ograničenom odgovornošću za usluge, Brezovička cesta 25 A, 10000 Zagreb zastupanog po punomoćniku NIKOLINA ROŠČIĆ</item>
    </derivirana_varijabla>
  </DomainObject.Predmet.ProtuStrankaListFormatedWithAdress>
  <DomainObject.Predmet.ProtuStrankaListFormatedWithAdressOIB>
    <izvorni_sadrzaj>
      <item>AURORA UGOSTITELJSTVO jednostavno društvo s ograničenom odgovornošću za usluge, OIB 63188199086, Brezovička cesta 25 A, 10000 Zagreb zastupanog po punomoćniku NIKOLINA ROŠČIĆ</item>
    </izvorni_sadrzaj>
    <derivirana_varijabla naziv="DomainObject.Predmet.ProtuStrankaListFormatedWithAdressOIB_1">
      <item>AURORA UGOSTITELJSTVO jednostavno društvo s ograničenom odgovornošću za usluge, OIB 63188199086, Brezovička cesta 25 A, 10000 Zagreb zastupanog po punomoćniku NIKOLINA ROŠČIĆ</item>
    </derivirana_varijabla>
  </DomainObject.Predmet.ProtuStrankaListFormatedWithAdressOIB>
  <DomainObject.Predmet.ProtuStrankaListNazivFormated>
    <izvorni_sadrzaj>
      <item>AURORA UGOSTITELJSTVO jednostavno društvo s ograničenom odgovornošću za usluge</item>
    </izvorni_sadrzaj>
    <derivirana_varijabla naziv="DomainObject.Predmet.ProtuStrankaListNazivFormated_1">
      <item>AURORA UGOSTITELJSTVO jednostavno društvo s ograničenom odgovornošću za usluge</item>
    </derivirana_varijabla>
  </DomainObject.Predmet.ProtuStrankaListNazivFormated>
  <DomainObject.Predmet.ProtuStrankaListNazivFormatedOIB>
    <izvorni_sadrzaj>
      <item>AURORA UGOSTITELJSTVO jednostavno društvo s ograničenom odgovornošću za usluge, OIB 63188199086</item>
    </izvorni_sadrzaj>
    <derivirana_varijabla naziv="DomainObject.Predmet.ProtuStrankaListNazivFormatedOIB_1">
      <item>AURORA UGOSTITELJSTVO jednostavno društvo s ograničenom odgovornošću za usluge, OIB 63188199086</item>
    </derivirana_varijabla>
  </DomainObject.Predmet.ProtuStrankaListNazivFormatedOIB>
  <DomainObject.Predmet.OstaliListFormated>
    <izvorni_sadrzaj>
      <item>NIKOLINA ROŠČIĆ punomoćnik sudionika u postupku AURORA UGOSTITELJSTVO jednostavno društvo s ograničenom odgovornošću za usluge</item>
    </izvorni_sadrzaj>
    <derivirana_varijabla naziv="DomainObject.Predmet.OstaliListFormated_1">
      <item>NIKOLINA ROŠČIĆ punomoćnik sudionika u postupku AURORA UGOSTITELJSTVO jednostavno društvo s ograničenom odgovornošću za usluge</item>
    </derivirana_varijabla>
  </DomainObject.Predmet.OstaliListFormated>
  <DomainObject.Predmet.OstaliListFormatedOIB>
    <izvorni_sadrzaj>
      <item>NIKOLINA ROŠČIĆ, OIB 32558322126 punomoćnik sudionika u postupku AURORA UGOSTITELJSTVO jednostavno društvo s ograničenom odgovornošću za usluge</item>
    </izvorni_sadrzaj>
    <derivirana_varijabla naziv="DomainObject.Predmet.OstaliListFormatedOIB_1">
      <item>NIKOLINA ROŠČIĆ, OIB 32558322126 punomoćnik sudionika u postupku AURORA UGOSTITELJSTVO jednostavno društvo s ograničenom odgovornošću za usluge</item>
    </derivirana_varijabla>
  </DomainObject.Predmet.OstaliListFormatedOIB>
  <DomainObject.Predmet.OstaliListFormatedWithAdress>
    <izvorni_sadrzaj>
      <item>NIKOLINA ROŠČIĆ, BREZOVIČKA CESTA 25A, 10000 Zagreb punomoćnik sudionika u postupku AURORA UGOSTITELJSTVO jednostavno društvo s ograničenom odgovornošću za usluge</item>
    </izvorni_sadrzaj>
    <derivirana_varijabla naziv="DomainObject.Predmet.OstaliListFormatedWithAdress_1">
      <item>NIKOLINA ROŠČIĆ, BREZOVIČKA CESTA 25A, 10000 Zagreb punomoćnik sudionika u postupku AURORA UGOSTITELJSTVO jednostavno društvo s ograničenom odgovornošću za usluge</item>
    </derivirana_varijabla>
  </DomainObject.Predmet.OstaliListFormatedWithAdress>
  <DomainObject.Predmet.OstaliListFormatedWithAdressOIB>
    <izvorni_sadrzaj>
      <item>NIKOLINA ROŠČIĆ, OIB 32558322126, BREZOVIČKA CESTA 25A, 10000 Zagreb punomoćnik sudionika u postupku AURORA UGOSTITELJSTVO jednostavno društvo s ograničenom odgovornošću za usluge</item>
    </izvorni_sadrzaj>
    <derivirana_varijabla naziv="DomainObject.Predmet.OstaliListFormatedWithAdressOIB_1">
      <item>NIKOLINA ROŠČIĆ, OIB 32558322126, BREZOVIČKA CESTA 25A, 10000 Zagreb punomoćnik sudionika u postupku AURORA UGOSTITELJSTVO jednostavno društvo s ograničenom odgovornošću za usluge</item>
    </derivirana_varijabla>
  </DomainObject.Predmet.OstaliListFormatedWithAdressOIB>
  <DomainObject.Predmet.OstaliListNazivFormated>
    <izvorni_sadrzaj>
      <item>NIKOLINA ROŠČIĆ</item>
    </izvorni_sadrzaj>
    <derivirana_varijabla naziv="DomainObject.Predmet.OstaliListNazivFormated_1">
      <item>NIKOLINA ROŠČIĆ</item>
    </derivirana_varijabla>
  </DomainObject.Predmet.OstaliListNazivFormated>
  <DomainObject.Predmet.OstaliListNazivFormatedOIB>
    <izvorni_sadrzaj>
      <item>NIKOLINA ROŠČIĆ, OIB 32558322126</item>
    </izvorni_sadrzaj>
    <derivirana_varijabla naziv="DomainObject.Predmet.OstaliListNazivFormatedOIB_1">
      <item>NIKOLINA ROŠČIĆ, OIB 32558322126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UGOSTITELJSTVO jednostavno društvo s ograničenom odgovornošću za usluge</izvorni_sadrzaj>
    <derivirana_varijabla naziv="DomainObject.Predmet.ProtustrankaIDrugi_1">AURORA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AURORA UGOSTITELJSTVO jednostavno društvo s ograničenom odgovornošću za usluge, OIB 63188199086, Brezovička cesta 25 A, 10000 Zagreb</izvorni_sadrzaj>
    <derivirana_varijabla naziv="DomainObject.Predmet.ProtustrankaIDrugiAdressOIB_1">AURORA UGOSTITELJSTVO jednostavno društvo s ograničenom odgovornošću za usluge, OIB 63188199086, Brezovička cesta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UGOSTITELJSTVO jednostavno društvo s ograničenom odgovornošću za usluge</item>
      <item>NIKOLINA ROŠČIĆ</item>
    </izvorni_sadrzaj>
    <derivirana_varijabla naziv="DomainObject.Predmet.SudioniciListNaziv_1">
      <item>FINA Regionalni centar Zagreb</item>
      <item>AURORA UGOSTITELJSTVO jednostavno društvo s ograničenom odgovornošću za usluge</item>
      <item>NIKOLINA ROŠČIĆ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izvorni_sadrzaj>
    <derivirana_varijabla naziv="DomainObject.Predmet.SudioniciListAdressOIB_1">
      <item>FINA Regionalni centar Zagreb, OIB 85821130368, Trg svibanjskih žrtava 1995. br. 1,10000 Zagreb</item>
      <item>AURORA UGOSTITELJSTVO jednostavno društvo s ograničenom odgovornošću za usluge, OIB 63188199086, Brezovička cesta 25 A,10000 Zagreb</item>
      <item>NIKOLINA ROŠČIĆ, OIB 32558322126, BREZOVIČKA CESTA 25A,10000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63188199086</item>
      <item>, OIB 32558322126</item>
    </izvorni_sadrzaj>
    <derivirana_varijabla naziv="DomainObject.Predmet.SudioniciListNazivOIB_1">
      <item>, OIB 85821130368</item>
      <item>, OIB 63188199086</item>
      <item>, OIB 32558322126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29D764-9C30-4C04-873D-D0B2353460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1802</properties:Characters>
  <properties:Lines>63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2017-03-10T06:56:00Z</cp:lastPrinted>
  <dcterms:modified xmlns:xsi="http://www.w3.org/2001/XMLSchema-instance" xsi:type="dcterms:W3CDTF">2017-03-10T06:56:00Z</dcterms:modified>
  <cp:revision>42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