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acbd" w14:paraId="187acbd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C15B7">
        <w:t>8862/15-3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DC15B7">
        <w:t xml:space="preserve">YIYI-PROMET d.o.o. Zagreb, III Južna obala 11 </w:t>
      </w:r>
      <w:r w:rsidR="0031730F">
        <w:t xml:space="preserve"> MBS: </w:t>
      </w:r>
      <w:r w:rsidR="00DC15B7" w:rsidRPr="00DC15B7">
        <w:t>080511106</w:t>
      </w:r>
      <w:r w:rsidR="0031730F">
        <w:t xml:space="preserve"> OIB: </w:t>
      </w:r>
      <w:r w:rsidR="00DC15B7" w:rsidRPr="00DC15B7">
        <w:t>84625800961</w:t>
      </w:r>
      <w:r w:rsidR="00DC15B7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C15B7">
        <w:t>Liu Daying, Kina, Zhejiang, Qingtanxian, Haikouzhen</w:t>
      </w:r>
      <w:r w:rsidR="0031730F">
        <w:t xml:space="preserve"> OIB: </w:t>
      </w:r>
      <w:r w:rsidR="00DC15B7">
        <w:t>60533588306</w:t>
      </w:r>
      <w:r w:rsidR="0031730F">
        <w:t xml:space="preserve"> </w:t>
      </w:r>
      <w:r w:rsidR="009D3C99">
        <w:t xml:space="preserve"> </w:t>
      </w:r>
      <w:r w:rsidR="00F377CA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DC15B7">
        <w:t xml:space="preserve">YIYI-PROMET d.o.o. Zagreb, III Južna obala 11  MBS: </w:t>
      </w:r>
      <w:r w:rsidR="00DC15B7" w:rsidRPr="00DC15B7">
        <w:t>080511106</w:t>
      </w:r>
      <w:r w:rsidR="00DC15B7">
        <w:t xml:space="preserve"> OIB: </w:t>
      </w:r>
      <w:r w:rsidR="00DC15B7" w:rsidRPr="00DC15B7">
        <w:t>84625800961</w:t>
      </w:r>
      <w:r w:rsidR="00DC15B7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DC15B7">
        <w:t xml:space="preserve">YIYI-PROMET d.o.o. Zagreb, III Južna obala 11  MBS: </w:t>
      </w:r>
      <w:r w:rsidR="00DC15B7" w:rsidRPr="00DC15B7">
        <w:t>080511106</w:t>
      </w:r>
      <w:r w:rsidR="00DC15B7">
        <w:t xml:space="preserve"> OIB: </w:t>
      </w:r>
      <w:r w:rsidR="00DC15B7" w:rsidRPr="00DC15B7">
        <w:t>84625800961</w:t>
      </w:r>
      <w:r w:rsidR="00DC15B7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C15B7">
        <w:t>225.810,05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423B1B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423B1B" w:rsidR="00423B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23B1B" w:rsidP="00423B1B" w:rsidR="00423B1B">
      <w:pPr>
        <w:ind w:firstLine="708" w:left="4956"/>
      </w:pPr>
      <w:r>
        <w:t>Vinka Mihalinčić</w:t>
      </w:r>
    </w:p>
    <w:p w:rsidRDefault="00423B1B" w:rsidP="0094369F" w:rsidR="00423B1B"/>
    <w:p w:rsidRDefault="0094369F" w:rsidP="0094369F" w:rsidR="0094369F"/>
    <w:sectPr w:rsidSect="00423B1B" w:rsidR="0094369F"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23B1B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D3C99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8862</izvorni_sadrzaj>
    <derivirana_varijabla naziv="DomainObject.Predmet.Broj_1">8862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St-8862/2015</izvorni_sadrzaj>
    <derivirana_varijabla naziv="DomainObject.Predmet.OznakaBroj_1">St-8862/2015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YIYI-PROMET d.o.o.</izvorni_sadrzaj>
    <derivirana_varijabla naziv="DomainObject.Predmet.ProtustrankaFormated_1">  YIYI-PROMET d.o.o.</derivirana_varijabla>
  </DomainObject.Predmet.ProtustrankaFormated>
  <DomainObject.Predmet.ProtustrankaFormatedOIB>
    <izvorni_sadrzaj>  YIYI-PROMET d.o.o., OIB 84625800961</izvorni_sadrzaj>
    <derivirana_varijabla naziv="DomainObject.Predmet.ProtustrankaFormatedOIB_1">  YIYI-PROMET d.o.o., OIB 84625800961</derivirana_varijabla>
  </DomainObject.Predmet.ProtustrankaFormatedOIB>
  <DomainObject.Predmet.ProtustrankaFormatedWithAdress>
    <izvorni_sadrzaj> YIYI-PROMET d.o.o., III. Južna obala 11, 10000 Zagreb</izvorni_sadrzaj>
    <derivirana_varijabla naziv="DomainObject.Predmet.ProtustrankaFormatedWithAdress_1"> YIYI-PROMET d.o.o., III. Južna obala 11, 10000 Zagreb</derivirana_varijabla>
  </DomainObject.Predmet.ProtustrankaFormatedWithAdress>
  <DomainObject.Predmet.ProtustrankaFormatedWithAdressOIB>
    <izvorni_sadrzaj> YIYI-PROMET d.o.o., OIB 84625800961, III. Južna obala 11, 10000 Zagreb</izvorni_sadrzaj>
    <derivirana_varijabla naziv="DomainObject.Predmet.ProtustrankaFormatedWithAdressOIB_1"> YIYI-PROMET d.o.o., OIB 84625800961, III. Južna obala 11, 10000 Zagreb</derivirana_varijabla>
  </DomainObject.Predmet.ProtustrankaFormatedWithAdressOIB>
  <DomainObject.Predmet.ProtustrankaWithAdress>
    <izvorni_sadrzaj>YIYI-PROMET d.o.o. III. Južna obala 11, 10000 Zagreb</izvorni_sadrzaj>
    <derivirana_varijabla naziv="DomainObject.Predmet.ProtustrankaWithAdress_1">YIYI-PROMET d.o.o. III. Južna obala 11, 10000 Zagreb</derivirana_varijabla>
  </DomainObject.Predmet.ProtustrankaWithAdress>
  <DomainObject.Predmet.ProtustrankaWithAdressOIB>
    <izvorni_sadrzaj>YIYI-PROMET d.o.o., OIB 84625800961, III. Južna obala 11, 10000 Zagreb</izvorni_sadrzaj>
    <derivirana_varijabla naziv="DomainObject.Predmet.ProtustrankaWithAdressOIB_1">YIYI-PROMET d.o.o., OIB 84625800961, III. Južna obala 11, 10000 Zagreb</derivirana_varijabla>
  </DomainObject.Predmet.ProtustrankaWithAdressOIB>
  <DomainObject.Predmet.ProtustrankaNazivFormated>
    <izvorni_sadrzaj>YIYI-PROMET d.o.o.</izvorni_sadrzaj>
    <derivirana_varijabla naziv="DomainObject.Predmet.ProtustrankaNazivFormated_1">YIYI-PROMET d.o.o.</derivirana_varijabla>
  </DomainObject.Predmet.ProtustrankaNazivFormated>
  <DomainObject.Predmet.ProtustrankaNazivFormatedOIB>
    <izvorni_sadrzaj>YIYI-PROMET d.o.o., OIB 84625800961</izvorni_sadrzaj>
    <derivirana_varijabla naziv="DomainObject.Predmet.ProtustrankaNazivFormatedOIB_1">YIYI-PROMET d.o.o., OIB 84625800961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YIYI-PROMET d.o.o.</item>
    </izvorni_sadrzaj>
    <derivirana_varijabla naziv="DomainObject.Predmet.ProtuStrankaListFormated_1">
      <item>YIYI-PROMET d.o.o.</item>
    </derivirana_varijabla>
  </DomainObject.Predmet.ProtuStrankaListFormated>
  <DomainObject.Predmet.ProtuStrankaListFormatedOIB>
    <izvorni_sadrzaj>
      <item>YIYI-PROMET d.o.o., OIB 84625800961</item>
    </izvorni_sadrzaj>
    <derivirana_varijabla naziv="DomainObject.Predmet.ProtuStrankaListFormatedOIB_1">
      <item>YIYI-PROMET d.o.o., OIB 84625800961</item>
    </derivirana_varijabla>
  </DomainObject.Predmet.ProtuStrankaListFormatedOIB>
  <DomainObject.Predmet.ProtuStrankaListFormatedWithAdress>
    <izvorni_sadrzaj>
      <item>YIYI-PROMET d.o.o., III. Južna obala 11, 10000 Zagreb</item>
    </izvorni_sadrzaj>
    <derivirana_varijabla naziv="DomainObject.Predmet.ProtuStrankaListFormatedWithAdress_1">
      <item>YIYI-PROMET d.o.o., III. Južna obala 11, 10000 Zagreb</item>
    </derivirana_varijabla>
  </DomainObject.Predmet.ProtuStrankaListFormatedWithAdress>
  <DomainObject.Predmet.ProtuStrankaListFormatedWithAdressOIB>
    <izvorni_sadrzaj>
      <item>YIYI-PROMET d.o.o., OIB 84625800961, III. Južna obala 11, 10000 Zagreb</item>
    </izvorni_sadrzaj>
    <derivirana_varijabla naziv="DomainObject.Predmet.ProtuStrankaListFormatedWithAdressOIB_1">
      <item>YIYI-PROMET d.o.o., OIB 84625800961, III. Južna obala 11, 10000 Zagreb</item>
    </derivirana_varijabla>
  </DomainObject.Predmet.ProtuStrankaListFormatedWithAdressOIB>
  <DomainObject.Predmet.ProtuStrankaListNazivFormated>
    <izvorni_sadrzaj>
      <item>YIYI-PROMET d.o.o.</item>
    </izvorni_sadrzaj>
    <derivirana_varijabla naziv="DomainObject.Predmet.ProtuStrankaListNazivFormated_1">
      <item>YIYI-PROMET d.o.o.</item>
    </derivirana_varijabla>
  </DomainObject.Predmet.ProtuStrankaListNazivFormated>
  <DomainObject.Predmet.ProtuStrankaListNazivFormatedOIB>
    <izvorni_sadrzaj>
      <item>YIYI-PROMET d.o.o., OIB 84625800961</item>
    </izvorni_sadrzaj>
    <derivirana_varijabla naziv="DomainObject.Predmet.ProtuStrankaListNazivFormatedOIB_1">
      <item>YIYI-PROMET d.o.o., OIB 84625800961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YIYI-PROMET d.o.o.</izvorni_sadrzaj>
    <derivirana_varijabla naziv="DomainObject.Predmet.ProtustrankaIDrugi_1">YIYI-PROMET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YIYI-PROMET d.o.o., OIB 84625800961, III. Južna obala 11, 10000 Zagreb</izvorni_sadrzaj>
    <derivirana_varijabla naziv="DomainObject.Predmet.ProtustrankaIDrugiAdressOIB_1">YIYI-PROMET d.o.o., OIB 84625800961, III.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YIYI-PROMET d.o.o.</item>
    </izvorni_sadrzaj>
    <derivirana_varijabla naziv="DomainObject.Predmet.SudioniciListNaziv_1">
      <item>FINA Regionalni centar Zagreb</item>
      <item>YIYI-PROMET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YIYI-PROMET d.o.o., OIB 84625800961, III. Južna obala 11,10000 Zagreb</item>
    </izvorni_sadrzaj>
    <derivirana_varijabla naziv="DomainObject.Predmet.SudioniciListAdressOIB_1">
      <item>FINA Regionalni centar Zagreb, OIB 85821130368, Trg svibanjskih žrtava 1995. 1,10000 Zagreb</item>
      <item>YIYI-PROMET d.o.o., OIB 84625800961, III. Južna obala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84625800961</item>
    </izvorni_sadrzaj>
    <derivirana_varijabla naziv="DomainObject.Predmet.SudioniciListNazivOIB_1">
      <item>, OIB 85821130368</item>
      <item>, OIB 84625800961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1981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2016-01-29T08:28:00Z</dcterms:created>
  <dc:creator>Vinka Mihalinčić</dc:creator>
  <cp:lastModifiedBy>Vinka Mihalinčić</cp:lastModifiedBy>
  <cp:lastPrinted>2016-01-28T14:04:00Z</cp:lastPrinted>
  <dcterms:modified xmlns:xsi="http://www.w3.org/2001/XMLSchema-instance" xsi:type="dcterms:W3CDTF">2016-01-29T08:28:00Z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