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af7d" w14:paraId="200af7d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2720" w:rsidP="008F2720" w:rsidR="008F2720" w:rsidRPr="004453B3">
      <w:pPr>
        <w:pStyle w:val="Zaglavlje"/>
      </w:pPr>
      <w:r w:rsidRPr="004453B3">
        <w:t xml:space="preserve">REPUBLIKA HRVATSKA </w:t>
      </w:r>
    </w:p>
    <w:p w:rsidRDefault="008F2720" w:rsidP="008F2720" w:rsidR="008F2720" w:rsidRPr="004453B3">
      <w:pPr>
        <w:pStyle w:val="Zaglavlje"/>
      </w:pPr>
      <w:r w:rsidRPr="004453B3">
        <w:t>Trgovački sud u Zagrebu</w:t>
      </w:r>
    </w:p>
    <w:p w:rsidRDefault="008F2720" w:rsidP="008F2720" w:rsidR="008F2720" w:rsidRPr="004453B3">
      <w:pPr>
        <w:pStyle w:val="Zaglavlje"/>
      </w:pPr>
      <w:r w:rsidRPr="004453B3">
        <w:t xml:space="preserve">Zagreb, Amruševa 2/II </w:t>
      </w:r>
    </w:p>
    <w:p w:rsidRDefault="008F2720" w:rsidP="008F2720" w:rsidR="008F272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3176/15</w:t>
      </w:r>
    </w:p>
    <w:p w:rsidRDefault="008F2720" w:rsidP="008F2720" w:rsidR="008F2720" w:rsidRPr="004453B3">
      <w:pPr>
        <w:jc w:val="center"/>
      </w:pPr>
    </w:p>
    <w:p w:rsidRDefault="008F2720" w:rsidP="008F2720" w:rsidR="008F272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center"/>
      </w:pPr>
      <w:r w:rsidRPr="004453B3">
        <w:t>R J E Š E N J E</w:t>
      </w:r>
    </w:p>
    <w:p w:rsidRDefault="008F2720" w:rsidP="008F2720" w:rsidR="008F2720" w:rsidRPr="004453B3">
      <w:pPr>
        <w:jc w:val="center"/>
      </w:pPr>
    </w:p>
    <w:p w:rsidRDefault="008F2720" w:rsidP="008F2720" w:rsidR="008F272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DAHER PRIMA d.o.o., Zagreb, Pantovčak 50, OIB: 66775508993, </w:t>
      </w:r>
      <w:r w:rsidRPr="004453B3">
        <w:t xml:space="preserve">dana </w:t>
      </w:r>
      <w:r>
        <w:t>25. ožujka</w:t>
      </w:r>
      <w:r w:rsidRPr="004453B3">
        <w:t xml:space="preserve"> 2016. 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center"/>
      </w:pPr>
      <w:r w:rsidRPr="004453B3">
        <w:t>r i j e š i o    je</w:t>
      </w:r>
    </w:p>
    <w:p w:rsidRDefault="008F2720" w:rsidP="008F2720" w:rsidR="008F27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F2720" w:rsidP="008F2720" w:rsidR="008F272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DAHER PRIMA d.o.o., Zagreb, Pantovčak 50, OIB: 66775508993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25.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8F2720" w:rsidP="008F2720" w:rsidR="008F2720" w:rsidRPr="004453B3">
      <w:pPr>
        <w:pStyle w:val="BodyText21"/>
        <w:rPr>
          <w:rFonts w:hAnsi="Times New Roman" w:ascii="Times New Roman"/>
          <w:szCs w:val="24"/>
        </w:rPr>
      </w:pPr>
    </w:p>
    <w:p w:rsidRDefault="008F2720" w:rsidP="008F2720" w:rsidR="008F272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Željko Vugrić, OIB:14250195321, Velika Gorica, A. Cesarca 52.</w:t>
      </w:r>
    </w:p>
    <w:p w:rsidRDefault="008F2720" w:rsidP="008F2720" w:rsidR="008F272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F2720" w:rsidP="008F2720" w:rsidR="008F2720">
      <w:pPr>
        <w:jc w:val="both"/>
      </w:pPr>
      <w:r w:rsidRPr="004453B3">
        <w:t xml:space="preserve">III. Zaključuje se stečajni postupak nad dužnikom </w:t>
      </w:r>
      <w:r>
        <w:t>DAHER PRIMA d.o.o., Zagreb, Pantovčak 50, OIB: 66775508993.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ind w:left="360"/>
        <w:jc w:val="center"/>
      </w:pPr>
      <w:r w:rsidRPr="004453B3">
        <w:t>Obrazloženje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center"/>
      </w:pPr>
      <w:r w:rsidRPr="004453B3">
        <w:t xml:space="preserve">U Zagrebu, </w:t>
      </w:r>
      <w:r>
        <w:t>25. ožujka</w:t>
      </w:r>
      <w:r w:rsidRPr="004453B3">
        <w:t xml:space="preserve"> 2016.</w:t>
      </w:r>
    </w:p>
    <w:p w:rsidRDefault="008F2720" w:rsidP="008F2720" w:rsidR="008F2720" w:rsidRPr="004453B3">
      <w:pPr>
        <w:jc w:val="center"/>
      </w:pPr>
    </w:p>
    <w:p w:rsidRDefault="008F2720" w:rsidP="008F2720" w:rsidR="008F2720" w:rsidRPr="004453B3">
      <w:pPr>
        <w:ind w:firstLine="720" w:left="5040"/>
        <w:jc w:val="right"/>
      </w:pPr>
      <w:r w:rsidRPr="004453B3">
        <w:t xml:space="preserve">      SUDAC:</w:t>
      </w:r>
    </w:p>
    <w:p w:rsidRDefault="008F2720" w:rsidP="008F2720" w:rsidR="008F2720" w:rsidRPr="004453B3">
      <w:pPr>
        <w:jc w:val="right"/>
      </w:pPr>
      <w:r>
        <w:t>Goran Iskra</w:t>
      </w:r>
      <w:r w:rsidR="00B30B1A">
        <w:t>, v.r.</w:t>
      </w: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</w:p>
    <w:p w:rsidRDefault="008F2720" w:rsidP="008F2720" w:rsidR="008F2720" w:rsidRPr="004453B3">
      <w:pPr>
        <w:jc w:val="both"/>
      </w:pPr>
      <w:r w:rsidRPr="004453B3">
        <w:t>Uputa o pravnom lijeku:</w:t>
      </w:r>
    </w:p>
    <w:p w:rsidRDefault="008F2720" w:rsidP="008F2720" w:rsidR="008F2720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8F2720" w:rsidP="008F2720" w:rsidR="008F2720" w:rsidRPr="004453B3">
      <w:pPr>
        <w:jc w:val="both"/>
        <w:rPr>
          <w:i/>
        </w:rPr>
      </w:pPr>
    </w:p>
    <w:p w:rsidRDefault="008F2720" w:rsidP="008F2720" w:rsidR="008F2720" w:rsidRPr="004453B3">
      <w:pPr>
        <w:jc w:val="both"/>
      </w:pPr>
    </w:p>
    <w:p w:rsidRDefault="00B30B1A" w:rsidP="00B30B1A" w:rsidR="008F2720">
      <w:pPr>
        <w:jc w:val="right"/>
      </w:pPr>
      <w:r>
        <w:t>Za točnost otpravka-ovlašteni službenik:</w:t>
      </w:r>
    </w:p>
    <w:p w:rsidRDefault="00B30B1A" w:rsidP="00B30B1A" w:rsidR="00B30B1A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8F2720" w:rsidP="008F2720" w:rsidR="008F2720" w:rsidRPr="004453B3">
      <w:pPr>
        <w:jc w:val="center"/>
        <w:rPr>
          <w:u w:val="single"/>
        </w:rPr>
      </w:pPr>
    </w:p>
    <w:p w:rsidRDefault="008F2720" w:rsidP="008F2720" w:rsidR="008F2720" w:rsidRPr="004453B3"/>
    <w:p w:rsidRDefault="000D2C86" w:rsidP="008F2720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700618">
      <w:t xml:space="preserve">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8F2720">
      <w:t>3176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0618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2720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57C4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0B1A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0B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1D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1D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St-3176/2015</izvorni_sadrzaj>
    <derivirana_varijabla naziv="DomainObject.Predmet.OznakaBroj_1">St-3176/2015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DAHER PRIMA d.o.o. zastupanog po punomoćniku IVAN PODRUG</izvorni_sadrzaj>
    <derivirana_varijabla naziv="DomainObject.Predmet.ProtustrankaFormated_1">  DAHER PRIMA d.o.o. zastupanog po punomoćniku IVAN PODRUG</derivirana_varijabla>
  </DomainObject.Predmet.ProtustrankaFormated>
  <DomainObject.Predmet.ProtustrankaFormatedOIB>
    <izvorni_sadrzaj>  DAHER PRIMA d.o.o., OIB 66775508993 zastupanog po punomoćniku IVAN PODRUG</izvorni_sadrzaj>
    <derivirana_varijabla naziv="DomainObject.Predmet.ProtustrankaFormatedOIB_1">  DAHER PRIMA d.o.o., OIB 66775508993 zastupanog po punomoćniku IVAN PODRUG</derivirana_varijabla>
  </DomainObject.Predmet.ProtustrankaFormatedOIB>
  <DomainObject.Predmet.ProtustrankaFormatedWithAdress>
    <izvorni_sadrzaj> DAHER PRIMA d.o.o., Pantovčak 50, 10000 Zagreb zastupanog po punomoćniku IVAN PODRUG</izvorni_sadrzaj>
    <derivirana_varijabla naziv="DomainObject.Predmet.ProtustrankaFormatedWithAdress_1"> DAHER PRIMA d.o.o., Pantovčak 50, 10000 Zagreb zastupanog po punomoćniku IVAN PODRUG</derivirana_varijabla>
  </DomainObject.Predmet.ProtustrankaFormatedWithAdress>
  <DomainObject.Predmet.ProtustrankaFormatedWithAdressOIB>
    <izvorni_sadrzaj> DAHER PRIMA d.o.o., OIB 66775508993, Pantovčak 50, 10000 Zagreb zastupanog po punomoćniku IVAN PODRUG</izvorni_sadrzaj>
    <derivirana_varijabla naziv="DomainObject.Predmet.ProtustrankaFormatedWithAdressOIB_1"> DAHER PRIMA d.o.o., OIB 66775508993, Pantovčak 50, 10000 Zagreb zastupanog po punomoćniku IVAN PODRUG</derivirana_varijabla>
  </DomainObject.Predmet.ProtustrankaFormatedWithAdressOIB>
  <DomainObject.Predmet.ProtustrankaWithAdress>
    <izvorni_sadrzaj>DAHER PRIMA d.o.o. Pantovčak 50, 10000 Zagreb</izvorni_sadrzaj>
    <derivirana_varijabla naziv="DomainObject.Predmet.ProtustrankaWithAdress_1">DAHER PRIMA d.o.o. Pantovčak 50, 10000 Zagreb</derivirana_varijabla>
  </DomainObject.Predmet.ProtustrankaWithAdress>
  <DomainObject.Predmet.ProtustrankaWithAdressOIB>
    <izvorni_sadrzaj>DAHER PRIMA d.o.o., OIB 66775508993, Pantovčak 50, 10000 Zagreb</izvorni_sadrzaj>
    <derivirana_varijabla naziv="DomainObject.Predmet.ProtustrankaWithAdressOIB_1">DAHER PRIMA d.o.o., OIB 66775508993, Pantovčak 50, 10000 Zagreb</derivirana_varijabla>
  </DomainObject.Predmet.ProtustrankaWithAdressOIB>
  <DomainObject.Predmet.ProtustrankaNazivFormated>
    <izvorni_sadrzaj>DAHER PRIMA d.o.o.</izvorni_sadrzaj>
    <derivirana_varijabla naziv="DomainObject.Predmet.ProtustrankaNazivFormated_1">DAHER PRIMA d.o.o.</derivirana_varijabla>
  </DomainObject.Predmet.ProtustrankaNazivFormated>
  <DomainObject.Predmet.ProtustrankaNazivFormatedOIB>
    <izvorni_sadrzaj>DAHER PRIMA d.o.o., OIB 66775508993</izvorni_sadrzaj>
    <derivirana_varijabla naziv="DomainObject.Predmet.ProtustrankaNazivFormatedOIB_1">DAHER PRIMA d.o.o., OIB 66775508993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DAHER PRIMA d.o.o. zastupanog po punomoćniku IVAN PODRUG</item>
    </izvorni_sadrzaj>
    <derivirana_varijabla naziv="DomainObject.Predmet.ProtuStrankaListFormated_1">
      <item>DAHER PRIMA d.o.o. zastupanog po punomoćniku IVAN PODRUG</item>
    </derivirana_varijabla>
  </DomainObject.Predmet.ProtuStrankaListFormated>
  <DomainObject.Predmet.ProtuStrankaListFormatedOIB>
    <izvorni_sadrzaj>
      <item>DAHER PRIMA d.o.o., OIB 66775508993 zastupanog po punomoćniku IVAN PODRUG</item>
    </izvorni_sadrzaj>
    <derivirana_varijabla naziv="DomainObject.Predmet.ProtuStrankaListFormatedOIB_1">
      <item>DAHER PRIMA d.o.o., OIB 66775508993 zastupanog po punomoćniku IVAN PODRUG</item>
    </derivirana_varijabla>
  </DomainObject.Predmet.ProtuStrankaListFormatedOIB>
  <DomainObject.Predmet.ProtuStrankaListFormatedWithAdress>
    <izvorni_sadrzaj>
      <item>DAHER PRIMA d.o.o., Pantovčak 50, 10000 Zagreb zastupanog po punomoćniku IVAN PODRUG</item>
    </izvorni_sadrzaj>
    <derivirana_varijabla naziv="DomainObject.Predmet.ProtuStrankaListFormatedWithAdress_1">
      <item>DAHER PRIMA d.o.o., Pantovčak 50, 10000 Zagreb zastupanog po punomoćniku IVAN PODRUG</item>
    </derivirana_varijabla>
  </DomainObject.Predmet.ProtuStrankaListFormatedWithAdress>
  <DomainObject.Predmet.ProtuStrankaListFormatedWithAdressOIB>
    <izvorni_sadrzaj>
      <item>DAHER PRIMA d.o.o., OIB 66775508993, Pantovčak 50, 10000 Zagreb zastupanog po punomoćniku IVAN PODRUG</item>
    </izvorni_sadrzaj>
    <derivirana_varijabla naziv="DomainObject.Predmet.ProtuStrankaListFormatedWithAdressOIB_1">
      <item>DAHER PRIMA d.o.o., OIB 66775508993, Pantovčak 50, 10000 Zagreb zastupanog po punomoćniku IVAN PODRUG</item>
    </derivirana_varijabla>
  </DomainObject.Predmet.ProtuStrankaListFormatedWithAdressOIB>
  <DomainObject.Predmet.ProtuStrankaListNazivFormated>
    <izvorni_sadrzaj>
      <item>DAHER PRIMA d.o.o.</item>
    </izvorni_sadrzaj>
    <derivirana_varijabla naziv="DomainObject.Predmet.ProtuStrankaListNazivFormated_1">
      <item>DAHER PRIMA d.o.o.</item>
    </derivirana_varijabla>
  </DomainObject.Predmet.ProtuStrankaListNazivFormated>
  <DomainObject.Predmet.ProtuStrankaListNazivFormatedOIB>
    <izvorni_sadrzaj>
      <item>DAHER PRIMA d.o.o., OIB 66775508993</item>
    </izvorni_sadrzaj>
    <derivirana_varijabla naziv="DomainObject.Predmet.ProtuStrankaListNazivFormatedOIB_1">
      <item>DAHER PRIMA d.o.o., OIB 66775508993</item>
    </derivirana_varijabla>
  </DomainObject.Predmet.ProtuStrankaListNazivFormatedOIB>
  <DomainObject.Predmet.OstaliListFormated>
    <izvorni_sadrzaj>
      <item>IVAN PODRUG punomoćnik sudionika u postupku DAHER PRIMA d.o.o.</item>
      <item>ŽELJKO VUGRIĆ</item>
    </izvorni_sadrzaj>
    <derivirana_varijabla naziv="DomainObject.Predmet.OstaliListFormated_1">
      <item>IVAN PODRUG punomoćnik sudionika u postupku DAHER PRIMA d.o.o.</item>
      <item>ŽELJKO VUGRIĆ</item>
    </derivirana_varijabla>
  </DomainObject.Predmet.OstaliListFormated>
  <DomainObject.Predmet.OstaliListFormatedOIB>
    <izvorni_sadrzaj>
      <item>IVAN PODRUG, OIB 33636732659 punomoćnik sudionika u postupku DAHER PRIMA d.o.o.</item>
      <item>ŽELJKO VUGRIĆ, OIB 14250195321</item>
    </izvorni_sadrzaj>
    <derivirana_varijabla naziv="DomainObject.Predmet.OstaliListFormatedOIB_1">
      <item>IVAN PODRUG, OIB 33636732659 punomoćnik sudionika u postupku DAHER PRIMA d.o.o.</item>
      <item>ŽELJKO VUGRIĆ, OIB 14250195321</item>
    </derivirana_varijabla>
  </DomainObject.Predmet.OstaliListFormatedOIB>
  <DomainObject.Predmet.OstaliListFormatedWithAdress>
    <izvorni_sadrzaj>
      <item>IVAN PODRUG, Pantovčak 50, 10000 Zagreb punomoćnik sudionika u postupku DAHER PRIMA d.o.o.</item>
      <item>ŽELJKO VUGRIĆ, A. Cesarca 52, 10410 Velika Gorica</item>
    </izvorni_sadrzaj>
    <derivirana_varijabla naziv="DomainObject.Predmet.OstaliListFormatedWithAdress_1">
      <item>IVAN PODRUG, Pantovčak 50, 10000 Zagreb punomoćnik sudionika u postupku DAHER PRIMA d.o.o.</item>
      <item>ŽELJKO VUGRIĆ, A. Cesarca 52, 10410 Velika Gorica</item>
    </derivirana_varijabla>
  </DomainObject.Predmet.OstaliListFormatedWithAdress>
  <DomainObject.Predmet.OstaliListFormatedWithAdressOIB>
    <izvorni_sadrzaj>
      <item>IVAN PODRUG, OIB 33636732659, Pantovčak 50, 10000 Zagreb punomoćnik sudionika u postupku DAHER PRIMA d.o.o.</item>
      <item>ŽELJKO VUGRIĆ, OIB 14250195321, A. Cesarca 52, 10410 Velika Gorica</item>
    </izvorni_sadrzaj>
    <derivirana_varijabla naziv="DomainObject.Predmet.OstaliListFormatedWithAdressOIB_1">
      <item>IVAN PODRUG, OIB 33636732659, Pantovčak 50, 10000 Zagreb punomoćnik sudionika u postupku DAHER PRIMA d.o.o.</item>
      <item>ŽELJKO VUGRIĆ, OIB 14250195321, A. Cesarca 52, 10410 Velika Gorica</item>
    </derivirana_varijabla>
  </DomainObject.Predmet.OstaliListFormatedWithAdressOIB>
  <DomainObject.Predmet.OstaliListNazivFormated>
    <izvorni_sadrzaj>
      <item>IVAN PODRUG</item>
      <item>ŽELJKO VUGRIĆ</item>
    </izvorni_sadrzaj>
    <derivirana_varijabla naziv="DomainObject.Predmet.OstaliListNazivFormated_1">
      <item>IVAN PODRUG</item>
      <item>ŽELJKO VUGRIĆ</item>
    </derivirana_varijabla>
  </DomainObject.Predmet.OstaliListNazivFormated>
  <DomainObject.Predmet.OstaliListNazivFormatedOIB>
    <izvorni_sadrzaj>
      <item>IVAN PODRUG, OIB 33636732659</item>
      <item>ŽELJKO VUGRIĆ, OIB 14250195321</item>
    </izvorni_sadrzaj>
    <derivirana_varijabla naziv="DomainObject.Predmet.OstaliListNazivFormatedOIB_1">
      <item>IVAN PODRUG, OIB 33636732659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DAHER PRIMA d.o.o.</izvorni_sadrzaj>
    <derivirana_varijabla naziv="DomainObject.Predmet.ProtustrankaIDrugi_1">DAHER PRIMA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DAHER PRIMA d.o.o., OIB 66775508993, Pantovčak 50, 10000 Zagreb</izvorni_sadrzaj>
    <derivirana_varijabla naziv="DomainObject.Predmet.ProtustrankaIDrugiAdressOIB_1">DAHER PRIMA d.o.o., OIB 66775508993,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DAHER PRIMA d.o.o.</item>
      <item>IVAN PODRUG</item>
      <item>ŽELJKO VUGRIĆ</item>
    </izvorni_sadrzaj>
    <derivirana_varijabla naziv="DomainObject.Predmet.SudioniciListNaziv_1">
      <item>FINA Regionalni centar Zagreb</item>
      <item>DAHER PRIMA d.o.o.</item>
      <item>IVAN PODRUG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DAHER PRIMA d.o.o., OIB 66775508993, Pantovčak 50,10000 Zagreb</item>
      <item>IVAN PODRUG, OIB 33636732659, Pantovčak 50,10000 Zagreb</item>
      <item>ŽELJKO VUGRIĆ, OIB 14250195321, A. Cesarca 52,10410 Velika Gorica</item>
    </izvorni_sadrzaj>
    <derivirana_varijabla naziv="DomainObject.Predmet.SudioniciListAdressOIB_1">
      <item>FINA Regionalni centar Zagreb, OIB 85821130368, Trg svibanjskih žrtava 1995. 1,10000 Zagreb</item>
      <item>DAHER PRIMA d.o.o., OIB 66775508993, Pantovčak 50,10000 Zagreb</item>
      <item>IVAN PODRUG, OIB 33636732659, Pantovčak 50,10000 Zagreb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66775508993</item>
      <item>, OIB 33636732659</item>
      <item>, OIB 14250195321</item>
    </izvorni_sadrzaj>
    <derivirana_varijabla naziv="DomainObject.Predmet.SudioniciListNazivOIB_1">
      <item>, OIB 85821130368</item>
      <item>, OIB 66775508993</item>
      <item>, OIB 33636732659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649C7-8C9B-4743-8153-DFF9B17BB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2168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2016-03-25T10:10:00Z</dcterms:created>
  <dc:creator>Korisnik</dc:creator>
  <cp:lastModifiedBy>Goranka Arthofer</cp:lastModifiedBy>
  <cp:lastPrinted>2016-03-25T10:10:00Z</cp:lastPrinted>
  <dcterms:modified xmlns:xsi="http://www.w3.org/2001/XMLSchema-instance" xsi:type="dcterms:W3CDTF">2016-03-25T10:29:00Z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