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ad9a" w14:paraId="797ad9a" w:rsidRDefault="002D77B4" w:rsidP="00597F65" w:rsidR="00597F65">
      <w:pPr>
        <w:jc w:val="right"/>
        <w15:collapsed w:val="false"/>
      </w:pPr>
      <w:r>
        <w:t>Broj: St-</w:t>
      </w:r>
      <w:r w:rsidR="00673CF3">
        <w:t>877</w:t>
      </w:r>
      <w:r w:rsidR="006452B9">
        <w:t>/16-</w:t>
      </w:r>
      <w:r w:rsidR="00673CF3">
        <w:t>6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73CF3">
        <w:t xml:space="preserve">Financijska agencija OIB 85821130368, Regionalni centar Osijek, Podružnica Osijek L. </w:t>
      </w:r>
      <w:proofErr w:type="spellStart"/>
      <w:r w:rsidR="00673CF3">
        <w:t>Jagera</w:t>
      </w:r>
      <w:proofErr w:type="spellEnd"/>
      <w:r w:rsidR="00673CF3">
        <w:t xml:space="preserve"> 3 za otvaranje stečajnog postupka nad dužnikom </w:t>
      </w:r>
      <w:r w:rsidR="00673CF3">
        <w:rPr>
          <w:b/>
        </w:rPr>
        <w:t xml:space="preserve">RAJKOVIĆ GRADNJA d.o.o., Našice, Industrijska </w:t>
      </w:r>
      <w:proofErr w:type="spellStart"/>
      <w:r w:rsidR="00673CF3">
        <w:rPr>
          <w:b/>
        </w:rPr>
        <w:t>bb</w:t>
      </w:r>
      <w:proofErr w:type="spellEnd"/>
      <w:r w:rsidR="00673CF3">
        <w:rPr>
          <w:b/>
        </w:rPr>
        <w:t>, MBS: 030108773</w:t>
      </w:r>
      <w:r w:rsidR="00673CF3">
        <w:t xml:space="preserve">, </w:t>
      </w:r>
      <w:r w:rsidR="00673CF3">
        <w:rPr>
          <w:b/>
        </w:rPr>
        <w:t>OIB: 77302811021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6452B9">
        <w:t>19. siječnja 2017.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673CF3">
        <w:rPr>
          <w:b/>
        </w:rPr>
        <w:t xml:space="preserve">RAJKOVIĆ GRADNJA d.o.o., Našice, Industrijska </w:t>
      </w:r>
      <w:proofErr w:type="spellStart"/>
      <w:r w:rsidR="00673CF3">
        <w:rPr>
          <w:b/>
        </w:rPr>
        <w:t>bb</w:t>
      </w:r>
      <w:proofErr w:type="spellEnd"/>
      <w:r w:rsidR="00673CF3">
        <w:rPr>
          <w:b/>
        </w:rPr>
        <w:t>, MBS: 030108773</w:t>
      </w:r>
      <w:r w:rsidR="00673CF3">
        <w:t xml:space="preserve">, </w:t>
      </w:r>
      <w:r w:rsidR="00673CF3">
        <w:rPr>
          <w:b/>
        </w:rPr>
        <w:t>OIB: 77302811021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9B0969" w:rsidP="006452B9" w:rsidR="00615950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673CF3">
        <w:t>7</w:t>
      </w:r>
      <w:r w:rsidR="006452B9">
        <w:rPr>
          <w:b/>
        </w:rPr>
        <w:t>. ožujka 2017.</w:t>
      </w:r>
      <w:r w:rsidR="00A23173">
        <w:rPr>
          <w:b/>
        </w:rPr>
        <w:t xml:space="preserve"> g. u </w:t>
      </w:r>
      <w:r w:rsidR="00673CF3">
        <w:rPr>
          <w:b/>
        </w:rPr>
        <w:t>10,30</w:t>
      </w:r>
      <w:r w:rsidR="00EB3AC0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615950" w:rsidR="006C2276" w:rsidRPr="00C57915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6452B9">
        <w:t xml:space="preserve"> </w:t>
      </w:r>
      <w:r w:rsidR="006452B9">
        <w:rPr>
          <w:b/>
        </w:rPr>
        <w:t xml:space="preserve">Jadranka </w:t>
      </w:r>
      <w:proofErr w:type="spellStart"/>
      <w:r w:rsidR="006452B9">
        <w:rPr>
          <w:b/>
        </w:rPr>
        <w:t>Šeput</w:t>
      </w:r>
      <w:proofErr w:type="spellEnd"/>
      <w:r w:rsidR="006452B9">
        <w:rPr>
          <w:b/>
        </w:rPr>
        <w:t>, Osijek, Dalmatinska 17, OIB: 56729601545.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3E3A0B">
      <w:pPr>
        <w:pStyle w:val="Tijeloteksta"/>
      </w:pPr>
      <w:r>
        <w:tab/>
        <w:t>Predlagatelj</w:t>
      </w:r>
      <w:r w:rsidR="00316834">
        <w:t xml:space="preserve"> </w:t>
      </w:r>
      <w:r w:rsidR="006C2276">
        <w:t>–</w:t>
      </w:r>
      <w:r w:rsidR="004F25AD">
        <w:t xml:space="preserve"> </w:t>
      </w:r>
      <w:r w:rsidR="00214478">
        <w:t>FINA RC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673CF3">
        <w:t>13</w:t>
      </w:r>
      <w:r w:rsidR="003A5440">
        <w:t>. travnja</w:t>
      </w:r>
      <w:r w:rsidR="00214478">
        <w:t xml:space="preserve"> 2016. g.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>
        <w:t>nad dužnikom</w:t>
      </w:r>
      <w:r w:rsidR="00EF5439">
        <w:t xml:space="preserve"> </w:t>
      </w:r>
      <w:r w:rsidR="00673CF3">
        <w:rPr>
          <w:b/>
        </w:rPr>
        <w:t xml:space="preserve">RAJKOVIĆ GRADNJA d.o.o., Našice, Industrijska </w:t>
      </w:r>
      <w:proofErr w:type="spellStart"/>
      <w:r w:rsidR="00673CF3">
        <w:rPr>
          <w:b/>
        </w:rPr>
        <w:t>bb</w:t>
      </w:r>
      <w:proofErr w:type="spellEnd"/>
      <w:r w:rsidR="00673CF3">
        <w:rPr>
          <w:b/>
        </w:rPr>
        <w:t>, MBS: 030108773</w:t>
      </w:r>
      <w:r w:rsidR="00673CF3">
        <w:t xml:space="preserve">, </w:t>
      </w:r>
      <w:r w:rsidR="00673CF3">
        <w:rPr>
          <w:b/>
        </w:rPr>
        <w:t>OIB: 77302811021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A23173" w:rsidP="005A7923" w:rsidR="00A23173">
      <w:pPr>
        <w:pStyle w:val="Tijeloteksta"/>
      </w:pPr>
    </w:p>
    <w:p w:rsidRDefault="002D77B4" w:rsidP="005A7923" w:rsidR="00A0258F">
      <w:pPr>
        <w:pStyle w:val="Tijeloteksta"/>
      </w:pPr>
      <w:r>
        <w:lastRenderedPageBreak/>
        <w:tab/>
      </w:r>
    </w:p>
    <w:p w:rsidRDefault="00A0258F" w:rsidP="005A7923" w:rsidR="00A0258F">
      <w:pPr>
        <w:pStyle w:val="Tijeloteksta"/>
      </w:pPr>
    </w:p>
    <w:p w:rsidRDefault="003A5440" w:rsidP="003A5440" w:rsidR="003A5440">
      <w:pPr>
        <w:jc w:val="right"/>
      </w:pPr>
      <w:r>
        <w:t>Broj: St-993/16-5</w:t>
      </w: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214478" w:rsidP="00214478" w:rsidR="00214478">
      <w:pPr>
        <w:pStyle w:val="Tijeloteksta"/>
        <w:ind w:firstLine="708"/>
      </w:pPr>
      <w:r>
        <w:t xml:space="preserve">U prijedlogu FINA navodi da dužnik na dan </w:t>
      </w:r>
      <w:r w:rsidR="00673CF3">
        <w:t>1. rujna 2015. g.</w:t>
      </w:r>
      <w:r>
        <w:t xml:space="preserve"> u Očevidniku redoslijedu osnova za plaćanje ima evidentirane neizvršene osnove za plaćanje u neprekinutom razdoblju od</w:t>
      </w:r>
      <w:r w:rsidR="00B94A89">
        <w:t xml:space="preserve"> </w:t>
      </w:r>
      <w:r w:rsidR="00673CF3">
        <w:t>635</w:t>
      </w:r>
      <w:r>
        <w:t xml:space="preserve"> dana u ukupnom iznosu od </w:t>
      </w:r>
      <w:r w:rsidR="00673CF3">
        <w:t>127.139,32</w:t>
      </w:r>
      <w:r>
        <w:t xml:space="preserve"> kn u koji iznos je uračunata kamata i naknada FINE za provedbu ovrhe na novčanim sredstvima te da dužnik ima </w:t>
      </w:r>
      <w:r w:rsidR="00C57915">
        <w:t>1</w:t>
      </w:r>
      <w:r>
        <w:t xml:space="preserve"> zaposlenika.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6452B9" w:rsidP="006452B9" w:rsidR="00133EE5" w:rsidRPr="006452B9">
      <w:pPr>
        <w:ind w:hanging="1080"/>
        <w:jc w:val="both"/>
        <w:rPr>
          <w:b/>
        </w:rPr>
      </w:pPr>
      <w:r>
        <w:tab/>
      </w:r>
      <w:r>
        <w:tab/>
      </w:r>
      <w:r w:rsidR="00133EE5">
        <w:t xml:space="preserve">Također, temeljem čl. 115. st. 2. citiranog zakona imenovan je privremeni stečajni upravitelj u osobi </w:t>
      </w:r>
      <w:r>
        <w:rPr>
          <w:b/>
        </w:rPr>
        <w:t xml:space="preserve">Jadranka </w:t>
      </w:r>
      <w:proofErr w:type="spellStart"/>
      <w:r>
        <w:rPr>
          <w:b/>
        </w:rPr>
        <w:t>Šeput</w:t>
      </w:r>
      <w:proofErr w:type="spellEnd"/>
      <w:r>
        <w:rPr>
          <w:b/>
        </w:rPr>
        <w:t xml:space="preserve">, Osijek, Dalmatinska 17, OIB: 56729601545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6452B9">
        <w:t>19. siječnja 2017. g.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13209D" w:rsidP="004B741D" w:rsidR="007242CD">
      <w:pPr>
        <w:pStyle w:val="Tijeloteksta"/>
        <w:jc w:val="left"/>
      </w:pPr>
      <w:r>
        <w:t>Danijela Sekulić</w:t>
      </w:r>
    </w:p>
    <w:p w:rsidRDefault="007242CD" w:rsidP="00E11F11" w:rsidR="007242C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Tijeloteksta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6452B9" w:rsidR="004B741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  <w:r w:rsidR="006452B9">
        <w:t>:</w:t>
      </w:r>
    </w:p>
    <w:p w:rsidRDefault="006452B9" w:rsidP="006452B9" w:rsidR="00C57915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uprav. </w:t>
      </w:r>
      <w:r w:rsidRPr="006452B9">
        <w:t>Jadranka</w:t>
      </w:r>
      <w:r>
        <w:t xml:space="preserve"> </w:t>
      </w:r>
      <w:proofErr w:type="spellStart"/>
      <w:r>
        <w:t>Šeput</w:t>
      </w:r>
      <w:proofErr w:type="spellEnd"/>
      <w:r>
        <w:t>, Osijek, Dalmatinska 17</w:t>
      </w:r>
    </w:p>
    <w:p w:rsidRDefault="00214478" w:rsidP="004B741D" w:rsidR="003E3A0B">
      <w:pPr>
        <w:pStyle w:val="Tijeloteksta"/>
        <w:numPr>
          <w:ilvl w:val="0"/>
          <w:numId w:val="3"/>
        </w:numPr>
        <w:jc w:val="left"/>
      </w:pPr>
      <w:r>
        <w:t>FINA Osijek</w:t>
      </w:r>
    </w:p>
    <w:p w:rsidRDefault="006452B9" w:rsidP="004B741D" w:rsidR="006452B9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  <w:r w:rsidR="006452B9">
        <w:t xml:space="preserve"> 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 w:rsidR="003E3A0B">
        <w:t>ogl</w:t>
      </w:r>
      <w:proofErr w:type="spellEnd"/>
      <w:r w:rsidR="003E3A0B">
        <w:t>. pl.</w:t>
      </w:r>
      <w:r w:rsidR="00316834">
        <w:t xml:space="preserve"> </w:t>
      </w:r>
    </w:p>
    <w:p w:rsidRDefault="009B0969" w:rsidP="001309A4" w:rsidR="005A3E5A">
      <w:pPr>
        <w:pStyle w:val="Tijeloteksta"/>
        <w:numPr>
          <w:ilvl w:val="0"/>
          <w:numId w:val="3"/>
        </w:numPr>
        <w:jc w:val="left"/>
      </w:pPr>
      <w:r>
        <w:t>R-</w:t>
      </w:r>
      <w:r w:rsidR="00673CF3">
        <w:t>7</w:t>
      </w:r>
      <w:r w:rsidR="006452B9">
        <w:t>.3.</w:t>
      </w:r>
    </w:p>
    <w:p w:rsidRDefault="000C20F1" w:rsidR="000C20F1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P="00615950" w:rsidR="002D5985">
      <w:pPr>
        <w:ind w:firstLine="708"/>
      </w:pPr>
    </w:p>
    <w:p w:rsidRDefault="002D5985" w:rsidP="00BD6B49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4E6" w:rsidR="00D444E6">
      <w:r>
        <w:separator/>
      </w:r>
    </w:p>
  </w:endnote>
  <w:endnote w:id="0" w:type="continuationSeparator">
    <w:p w:rsidRDefault="00D444E6" w:rsidR="00D444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4E6" w:rsidR="00D444E6">
      <w:r>
        <w:separator/>
      </w:r>
    </w:p>
  </w:footnote>
  <w:footnote w:id="0" w:type="continuationSeparator">
    <w:p w:rsidRDefault="00D444E6" w:rsidR="00D444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6B4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90B77"/>
    <w:rsid w:val="00291B9C"/>
    <w:rsid w:val="002D5985"/>
    <w:rsid w:val="002D77B4"/>
    <w:rsid w:val="00313F98"/>
    <w:rsid w:val="00316834"/>
    <w:rsid w:val="00316E40"/>
    <w:rsid w:val="00327B99"/>
    <w:rsid w:val="0033748D"/>
    <w:rsid w:val="00347D31"/>
    <w:rsid w:val="00366021"/>
    <w:rsid w:val="00377AF1"/>
    <w:rsid w:val="00386AD3"/>
    <w:rsid w:val="003A5440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35FB"/>
    <w:rsid w:val="006452B9"/>
    <w:rsid w:val="00651E04"/>
    <w:rsid w:val="00665A1B"/>
    <w:rsid w:val="00673CF3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32D98"/>
    <w:rsid w:val="00B94A89"/>
    <w:rsid w:val="00BC33DE"/>
    <w:rsid w:val="00BD6B49"/>
    <w:rsid w:val="00BF5580"/>
    <w:rsid w:val="00C008D6"/>
    <w:rsid w:val="00C15361"/>
    <w:rsid w:val="00C473BD"/>
    <w:rsid w:val="00C57915"/>
    <w:rsid w:val="00C81ED0"/>
    <w:rsid w:val="00C9197B"/>
    <w:rsid w:val="00CA5EA9"/>
    <w:rsid w:val="00CB7AB0"/>
    <w:rsid w:val="00CF4431"/>
    <w:rsid w:val="00CF53A8"/>
    <w:rsid w:val="00D178DC"/>
    <w:rsid w:val="00D444E6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1288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D6B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6B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B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B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B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D6B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6B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B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B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B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RAJKOVIĆ GRADNJA društvo s ograničenom odgovornošću za graditeljstvo i usluge</izvorni_sadrzaj>
    <derivirana_varijabla naziv="DomainObject.Predmet.ProtustrankaFormated_1">  RAJKOVIĆ GRADNJA društvo s ograničenom odgovornošću za graditeljstvo i usluge</derivirana_varijabla>
  </DomainObject.Predmet.ProtustrankaFormated>
  <DomainObject.Predmet.ProtustrankaFormatedOIB>
    <izvorni_sadrzaj>  RAJKOVIĆ GRADNJA društvo s ograničenom odgovornošću za graditeljstvo i usluge, OIB 77302811021</izvorni_sadrzaj>
    <derivirana_varijabla naziv="DomainObject.Predmet.ProtustrankaFormatedOIB_1">  RAJKOVIĆ GRADNJA društvo s ograničenom odgovornošću za graditeljstvo i usluge, OIB 77302811021</derivirana_varijabla>
  </DomainObject.Predmet.ProtustrankaFormatedOIB>
  <DomainObject.Predmet.ProtustrankaFormatedWithAdress>
    <izvorni_sadrzaj> RAJKOVIĆ GRADNJA društvo s ograničenom odgovornošću za graditeljstvo i usluge, Industrijska/bb, 31500 Našice</izvorni_sadrzaj>
    <derivirana_varijabla naziv="DomainObject.Predmet.ProtustrankaFormatedWithAdress_1"> RAJKOVIĆ GRADNJA društvo s ograničenom odgovornošću za graditeljstvo i usluge, Industrijska/bb, 31500 Našice</derivirana_varijabla>
  </DomainObject.Predmet.ProtustrankaFormatedWithAdress>
  <DomainObject.Predmet.ProtustrankaFormatedWithAdressOIB>
    <izvorni_sadrzaj> RAJKOVIĆ GRADNJA društvo s ograničenom odgovornošću za graditeljstvo i usluge, OIB 77302811021, Industrijska/bb, 31500 Našice</izvorni_sadrzaj>
    <derivirana_varijabla naziv="DomainObject.Predmet.ProtustrankaFormatedWithAdressOIB_1"> RAJKOVIĆ GRADNJA društvo s ograničenom odgovornošću za graditeljstvo i usluge, OIB 77302811021, Industrijska/bb, 31500 Našice</derivirana_varijabla>
  </DomainObject.Predmet.ProtustrankaFormatedWithAdressOIB>
  <DomainObject.Predmet.ProtustrankaWithAdress>
    <izvorni_sadrzaj>RAJKOVIĆ GRADNJA društvo s ograničenom odgovornošću za graditeljstvo i usluge Industrijska/bb, 31500 Našice</izvorni_sadrzaj>
    <derivirana_varijabla naziv="DomainObject.Predmet.ProtustrankaWithAdress_1">RAJKOVIĆ GRADNJA društvo s ograničenom odgovornošću za graditeljstvo i usluge Industrijska/bb, 31500 Našice</derivirana_varijabla>
  </DomainObject.Predmet.ProtustrankaWithAdress>
  <DomainObject.Predmet.ProtustrankaWithAdressOIB>
    <izvorni_sadrzaj>RAJKOVIĆ GRADNJA društvo s ograničenom odgovornošću za graditeljstvo i usluge, OIB 77302811021, Industrijska/bb, 31500 Našice</izvorni_sadrzaj>
    <derivirana_varijabla naziv="DomainObject.Predmet.ProtustrankaWithAdressOIB_1">RAJKOVIĆ GRADNJA društvo s ograničenom odgovornošću za graditeljstvo i usluge, OIB 77302811021, Industrijska/bb, 31500 Našice</derivirana_varijabla>
  </DomainObject.Predmet.ProtustrankaWithAdressOIB>
  <DomainObject.Predmet.ProtustrankaNazivFormated>
    <izvorni_sadrzaj>RAJKOVIĆ GRADNJA društvo s ograničenom odgovornošću za graditeljstvo i usluge</izvorni_sadrzaj>
    <derivirana_varijabla naziv="DomainObject.Predmet.ProtustrankaNazivFormated_1">RAJKOVIĆ GRADNJA društvo s ograničenom odgovornošću za graditeljstvo i usluge</derivirana_varijabla>
  </DomainObject.Predmet.ProtustrankaNazivFormated>
  <DomainObject.Predmet.ProtustrankaNazivFormatedOIB>
    <izvorni_sadrzaj>RAJKOVIĆ GRADNJA društvo s ograničenom odgovornošću za graditeljstvo i usluge, OIB 77302811021</izvorni_sadrzaj>
    <derivirana_varijabla naziv="DomainObject.Predmet.ProtustrankaNazivFormatedOIB_1">RAJKOVIĆ GRADNJA društvo s ograničenom odgovornošću za graditeljstvo i usluge, OIB 77302811021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RAJKOVIĆ GRADNJA društvo s ograničenom odgovornošću za graditeljstvo i usluge</item>
    </izvorni_sadrzaj>
    <derivirana_varijabla naziv="DomainObject.Predmet.ProtuStrankaListFormated_1">
      <item>RAJKOVIĆ GRADNJA društvo s ograničenom odgovornošću za graditeljstvo i usluge</item>
    </derivirana_varijabla>
  </DomainObject.Predmet.ProtuStrankaListFormated>
  <DomainObject.Predmet.ProtuStrankaListFormatedOIB>
    <izvorni_sadrzaj>
      <item>RAJKOVIĆ GRADNJA društvo s ograničenom odgovornošću za graditeljstvo i usluge, OIB 77302811021</item>
    </izvorni_sadrzaj>
    <derivirana_varijabla naziv="DomainObject.Predmet.ProtuStrankaListFormatedOIB_1">
      <item>RAJKOVIĆ GRADNJA društvo s ograničenom odgovornošću za graditeljstvo i usluge, OIB 77302811021</item>
    </derivirana_varijabla>
  </DomainObject.Predmet.ProtuStrankaListFormatedOIB>
  <DomainObject.Predmet.ProtuStrankaListFormatedWithAdress>
    <izvorni_sadrzaj>
      <item>RAJKOVIĆ GRADNJA društvo s ograničenom odgovornošću za graditeljstvo i usluge, Industrijska/bb, 31500 Našice</item>
    </izvorni_sadrzaj>
    <derivirana_varijabla naziv="DomainObject.Predmet.ProtuStrankaListFormatedWithAdress_1">
      <item>RAJKOVIĆ GRADNJA društvo s ograničenom odgovornošću za graditeljstvo i usluge, Industrijska/bb, 31500 Našice</item>
    </derivirana_varijabla>
  </DomainObject.Predmet.ProtuStrankaListFormatedWithAdress>
  <DomainObject.Predmet.ProtuStrankaListFormatedWithAdressOIB>
    <izvorni_sadrzaj>
      <item>RAJKOVIĆ GRADNJA društvo s ograničenom odgovornošću za graditeljstvo i usluge, OIB 77302811021, Industrijska/bb, 31500 Našice</item>
    </izvorni_sadrzaj>
    <derivirana_varijabla naziv="DomainObject.Predmet.ProtuStrankaListFormatedWithAdressOIB_1">
      <item>RAJKOVIĆ GRADNJA društvo s ograničenom odgovornošću za graditeljstvo i usluge, OIB 77302811021, Industrijska/bb, 31500 Našice</item>
    </derivirana_varijabla>
  </DomainObject.Predmet.ProtuStrankaListFormatedWithAdressOIB>
  <DomainObject.Predmet.ProtuStrankaListNazivFormated>
    <izvorni_sadrzaj>
      <item>RAJKOVIĆ GRADNJA društvo s ograničenom odgovornošću za graditeljstvo i usluge</item>
    </izvorni_sadrzaj>
    <derivirana_varijabla naziv="DomainObject.Predmet.ProtuStrankaListNazivFormated_1">
      <item>RAJKOVIĆ GRADNJA društvo s ograničenom odgovornošću za graditeljstvo i usluge</item>
    </derivirana_varijabla>
  </DomainObject.Predmet.ProtuStrankaListNazivFormated>
  <DomainObject.Predmet.ProtuStrankaListNazivFormatedOIB>
    <izvorni_sadrzaj>
      <item>RAJKOVIĆ GRADNJA društvo s ograničenom odgovornošću za graditeljstvo i usluge, OIB 77302811021</item>
    </izvorni_sadrzaj>
    <derivirana_varijabla naziv="DomainObject.Predmet.ProtuStrankaListNazivFormatedOIB_1">
      <item>RAJKOVIĆ GRADNJA društvo s ograničenom odgovornošću za graditeljstvo i usluge, OIB 77302811021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RAJKOVIĆ GRADNJA društvo s ograničenom odgovornošću za graditeljstvo i usluge</izvorni_sadrzaj>
    <derivirana_varijabla naziv="DomainObject.Predmet.ProtustrankaIDrugi_1">RAJKOVIĆ GRADNJA društvo s ograničenom odgovornošću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RAJKOVIĆ GRADNJA društvo s ograničenom odgovornošću za graditeljstvo i usluge, OIB 77302811021, Industrijska/bb, 31500 Našice</izvorni_sadrzaj>
    <derivirana_varijabla naziv="DomainObject.Predmet.ProtustrankaIDrugiAdressOIB_1">RAJKOVIĆ GRADNJA društvo s ograničenom odgovornošću za graditeljstvo i usluge, OIB 77302811021, Industrijska/bb,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RAJKOVIĆ GRADNJA društvo s ograničenom odgovornošću za graditeljstvo i usluge</item>
    </izvorni_sadrzaj>
    <derivirana_varijabla naziv="DomainObject.Predmet.SudioniciListNaziv_1">
      <item>FINA RC OSIJEK</item>
      <item>RAJKOVIĆ GRADNJA društvo s ograničenom odgovornošću za graditeljstvo i usluge</item>
    </derivirana_varijabla>
  </DomainObject.Predmet.SudioniciListNaziv>
  <DomainObject.Predmet.SudioniciListAdressOIB>
    <izvorni_sadrzaj>
      <item>FINA RC OSIJEK, OIB 85821130368</item>
      <item>RAJKOVIĆ GRADNJA društvo s ograničenom odgovornošću za graditeljstvo i usluge, OIB 77302811021, Industrijska/bb,31500 Našice</item>
    </izvorni_sadrzaj>
    <derivirana_varijabla naziv="DomainObject.Predmet.SudioniciListAdressOIB_1">
      <item>FINA RC OSIJEK, OIB 85821130368</item>
      <item>RAJKOVIĆ GRADNJA društvo s ograničenom odgovornošću za graditeljstvo i usluge, OIB 77302811021, Industrijska/bb,31500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77302811021</item>
    </izvorni_sadrzaj>
    <derivirana_varijabla naziv="DomainObject.Predmet.SudioniciListNazivOIB_1">
      <item>, OIB 85821130368</item>
      <item>, OIB 77302811021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D40659-6F78-4291-A02D-589C69BED9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461</properties:Words>
  <properties:Characters>2585</properties:Characters>
  <properties:Lines>109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2017-01-19T08:01:00Z</dcterms:created>
  <dc:creator>hermanj</dc:creator>
  <cp:lastModifiedBy>Danijela Sekulić</cp:lastModifiedBy>
  <cp:lastPrinted>2017-01-19T08:01:00Z</cp:lastPrinted>
  <dcterms:modified xmlns:xsi="http://www.w3.org/2001/XMLSchema-instance" xsi:type="dcterms:W3CDTF">2017-01-19T08:02:00Z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