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d303" w14:paraId="439d303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3F7D20">
        <w:rPr>
          <w:b/>
          <w:sz w:val="22"/>
          <w:szCs w:val="22"/>
        </w:rPr>
        <w:t>987</w:t>
      </w:r>
      <w:r w:rsidR="002372E6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3F7D20" w:rsidRPr="003F7D20">
        <w:rPr>
          <w:sz w:val="22"/>
          <w:szCs w:val="22"/>
        </w:rPr>
        <w:t>ROLLS d.o.o., Vukovarska 111 A, Split, OIB: 16711419718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3F7D20" w:rsidRPr="003F7D20">
        <w:rPr>
          <w:sz w:val="22"/>
          <w:szCs w:val="22"/>
        </w:rPr>
        <w:t>ROLLS d.o.o., Vukovarska 111 A, Split, OIB: 16711419718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3F7D20">
        <w:rPr>
          <w:sz w:val="22"/>
          <w:szCs w:val="22"/>
        </w:rPr>
        <w:t>987</w:t>
      </w:r>
      <w:r w:rsidR="002372E6">
        <w:rPr>
          <w:sz w:val="22"/>
          <w:szCs w:val="22"/>
        </w:rPr>
        <w:t>-17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3F7D20" w:rsidP="00407841" w:rsidR="00AA47A1" w:rsidRPr="001C4413">
      <w:pPr>
        <w:ind w:firstLine="708"/>
        <w:jc w:val="both"/>
        <w:rPr>
          <w:sz w:val="22"/>
          <w:szCs w:val="22"/>
        </w:rPr>
      </w:pPr>
      <w:r w:rsidRPr="003F7D20">
        <w:rPr>
          <w:sz w:val="22"/>
          <w:szCs w:val="22"/>
        </w:rPr>
        <w:t>Predlagatelj Financijska agencija, Regionalni centar Split, Podružnica Split je prijedlogom zaprimljenim na Trgovačkom sudu u Splitu, dana 23. listopada 2017. godine predložio otvaranje stečajnog postupka nad dužnikom ROLLS d.o.o., Vukovarska 111 A, Split, OIB: 16711419718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3F7D20">
        <w:rPr>
          <w:sz w:val="22"/>
          <w:szCs w:val="22"/>
        </w:rPr>
        <w:t>5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E9329D">
        <w:rPr>
          <w:sz w:val="22"/>
          <w:szCs w:val="22"/>
        </w:rPr>
        <w:t>28.610,27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E9329D">
        <w:rPr>
          <w:sz w:val="22"/>
          <w:szCs w:val="22"/>
        </w:rPr>
        <w:t>26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E9329D">
        <w:rPr>
          <w:sz w:val="22"/>
          <w:szCs w:val="22"/>
        </w:rPr>
        <w:t>386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C88" w:rsidP="00583F5B" w:rsidR="00ED5C88">
      <w:r>
        <w:separator/>
      </w:r>
    </w:p>
  </w:endnote>
  <w:endnote w:id="0" w:type="continuationSeparator">
    <w:p w:rsidRDefault="00ED5C88" w:rsidP="00583F5B" w:rsidR="00ED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C88" w:rsidP="00583F5B" w:rsidR="00ED5C88">
      <w:r>
        <w:separator/>
      </w:r>
    </w:p>
  </w:footnote>
  <w:footnote w:id="0" w:type="continuationSeparator">
    <w:p w:rsidRDefault="00ED5C88" w:rsidP="00583F5B" w:rsidR="00ED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CA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3F7D20">
          <w:t>987</w:t>
        </w:r>
        <w:r w:rsidR="002372E6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B4ACA"/>
    <w:rsid w:val="008D6B1E"/>
    <w:rsid w:val="008E3CA3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90497"/>
    <w:rsid w:val="00E9329D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St-987/2017</izvorni_sadrzaj>
    <derivirana_varijabla naziv="DomainObject.Predmet.OznakaBroj_1">St-987/2017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ROLLS društvo s ograničenom odgovornošću, za trgovinu i usluge, putnička agencija</izvorni_sadrzaj>
    <derivirana_varijabla naziv="DomainObject.Predmet.ProtustrankaFormated_1">  ROLLS društvo s ograničenom odgovornošću, za trgovinu i usluge, putnička agencija</derivirana_varijabla>
  </DomainObject.Predmet.ProtustrankaFormated>
  <DomainObject.Predmet.ProtustrankaFormatedOIB>
    <izvorni_sadrzaj>  ROLLS društvo s ograničenom odgovornošću, za trgovinu i usluge, putnička agencija, OIB 16711419718</izvorni_sadrzaj>
    <derivirana_varijabla naziv="DomainObject.Predmet.ProtustrankaFormatedOIB_1">  ROLLS društvo s ograničenom odgovornošću, za trgovinu i usluge, putnička agencija, OIB 16711419718</derivirana_varijabla>
  </DomainObject.Predmet.ProtustrankaFormatedOIB>
  <DomainObject.Predmet.ProtustrankaFormatedWithAdress>
    <izvorni_sadrzaj> ROLLS društvo s ograničenom odgovornošću, za trgovinu i usluge, putnička agencija, Vukovarska 111 A, 21000 Split</izvorni_sadrzaj>
    <derivirana_varijabla naziv="DomainObject.Predmet.ProtustrankaFormatedWithAdress_1"> ROLLS društvo s ograničenom odgovornošću, za trgovinu i usluge, putnička agencija, Vukovarska 111 A, 21000 Split</derivirana_varijabla>
  </DomainObject.Predmet.ProtustrankaFormatedWithAdress>
  <DomainObject.Predmet.ProtustrankaFormatedWithAdressOIB>
    <izvorni_sadrzaj> ROLLS društvo s ograničenom odgovornošću, za trgovinu i usluge, putnička agencija, OIB 16711419718, Vukovarska 111 A, 21000 Split</izvorni_sadrzaj>
    <derivirana_varijabla naziv="DomainObject.Predmet.ProtustrankaFormatedWithAdressOIB_1"> ROLLS društvo s ograničenom odgovornošću, za trgovinu i usluge, putnička agencija, OIB 16711419718, Vukovarska 111 A, 21000 Split</derivirana_varijabla>
  </DomainObject.Predmet.ProtustrankaFormatedWithAdressOIB>
  <DomainObject.Predmet.ProtustrankaWithAdress>
    <izvorni_sadrzaj>ROLLS društvo s ograničenom odgovornošću, za trgovinu i usluge, putnička agencija Vukovarska 111 A, 21000 Split</izvorni_sadrzaj>
    <derivirana_varijabla naziv="DomainObject.Predmet.ProtustrankaWithAdress_1">ROLLS društvo s ograničenom odgovornošću, za trgovinu i usluge, putnička agencija Vukovarska 111 A, 21000 Split</derivirana_varijabla>
  </DomainObject.Predmet.ProtustrankaWithAdress>
  <DomainObject.Predmet.ProtustrankaWithAdressOIB>
    <izvorni_sadrzaj>ROLLS društvo s ograničenom odgovornošću, za trgovinu i usluge, putnička agencija, OIB 16711419718, Vukovarska 111 A, 21000 Split</izvorni_sadrzaj>
    <derivirana_varijabla naziv="DomainObject.Predmet.ProtustrankaWithAdressOIB_1">ROLLS društvo s ograničenom odgovornošću, za trgovinu i usluge, putnička agencija, OIB 16711419718, Vukovarska 111 A, 21000 Split</derivirana_varijabla>
  </DomainObject.Predmet.ProtustrankaWithAdressOIB>
  <DomainObject.Predmet.ProtustrankaNazivFormated>
    <izvorni_sadrzaj>ROLLS društvo s ograničenom odgovornošću, za trgovinu i usluge, putnička agencija</izvorni_sadrzaj>
    <derivirana_varijabla naziv="DomainObject.Predmet.ProtustrankaNazivFormated_1">ROLLS društvo s ograničenom odgovornošću, za trgovinu i usluge, putnička agencija</derivirana_varijabla>
  </DomainObject.Predmet.ProtustrankaNazivFormated>
  <DomainObject.Predmet.ProtustrankaNazivFormatedOIB>
    <izvorni_sadrzaj>ROLLS društvo s ograničenom odgovornošću, za trgovinu i usluge, putnička agencija, OIB 16711419718</izvorni_sadrzaj>
    <derivirana_varijabla naziv="DomainObject.Predmet.ProtustrankaNazivFormatedOIB_1">ROLLS društvo s ograničenom odgovornošću, za trgovinu i usluge, putnička agencija, OIB 16711419718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27546.28</izvorni_sadrzaj>
    <derivirana_varijabla naziv="DomainObject.Predmet.TrenutnaVrijednost_1">27546.28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ROLLS društvo s ograničenom odgovornošću, za trgovinu i usluge, putnička agencija</item>
    </izvorni_sadrzaj>
    <derivirana_varijabla naziv="DomainObject.Predmet.ProtuStrankaListFormated_1">
      <item>ROLLS društvo s ograničenom odgovornošću, za trgovinu i usluge, putnička agencija</item>
    </derivirana_varijabla>
  </DomainObject.Predmet.ProtuStrankaListFormated>
  <DomainObject.Predmet.ProtuStrankaListFormatedOIB>
    <izvorni_sadrzaj>
      <item>ROLLS društvo s ograničenom odgovornošću, za trgovinu i usluge, putnička agencija, OIB 16711419718</item>
    </izvorni_sadrzaj>
    <derivirana_varijabla naziv="DomainObject.Predmet.ProtuStrankaListFormatedOIB_1">
      <item>ROLLS društvo s ograničenom odgovornošću, za trgovinu i usluge, putnička agencija, OIB 16711419718</item>
    </derivirana_varijabla>
  </DomainObject.Predmet.ProtuStrankaListFormatedOIB>
  <DomainObject.Predmet.ProtuStrankaListFormatedWithAdress>
    <izvorni_sadrzaj>
      <item>ROLLS društvo s ograničenom odgovornošću, za trgovinu i usluge, putnička agencija, Vukovarska 111 A, 21000 Split</item>
    </izvorni_sadrzaj>
    <derivirana_varijabla naziv="DomainObject.Predmet.ProtuStrankaListFormatedWithAdress_1">
      <item>ROLLS društvo s ograničenom odgovornošću, za trgovinu i usluge, putnička agencija, Vukovarska 111 A, 21000 Split</item>
    </derivirana_varijabla>
  </DomainObject.Predmet.ProtuStrankaListFormatedWithAdress>
  <DomainObject.Predmet.ProtuStrankaListFormatedWithAdressOIB>
    <izvorni_sadrzaj>
      <item>ROLLS društvo s ograničenom odgovornošću, za trgovinu i usluge, putnička agencija, OIB 16711419718, Vukovarska 111 A, 21000 Split</item>
    </izvorni_sadrzaj>
    <derivirana_varijabla naziv="DomainObject.Predmet.ProtuStrankaListFormatedWithAdressOIB_1">
      <item>ROLLS društvo s ograničenom odgovornošću, za trgovinu i usluge, putnička agencija, OIB 16711419718, Vukovarska 111 A, 21000 Split</item>
    </derivirana_varijabla>
  </DomainObject.Predmet.ProtuStrankaListFormatedWithAdressOIB>
  <DomainObject.Predmet.ProtuStrankaListNazivFormated>
    <izvorni_sadrzaj>
      <item>ROLLS društvo s ograničenom odgovornošću, za trgovinu i usluge, putnička agencija</item>
    </izvorni_sadrzaj>
    <derivirana_varijabla naziv="DomainObject.Predmet.ProtuStrankaListNazivFormated_1">
      <item>ROLLS društvo s ograničenom odgovornošću, za trgovinu i usluge, putnička agencija</item>
    </derivirana_varijabla>
  </DomainObject.Predmet.ProtuStrankaListNazivFormated>
  <DomainObject.Predmet.ProtuStrankaListNazivFormatedOIB>
    <izvorni_sadrzaj>
      <item>ROLLS društvo s ograničenom odgovornošću, za trgovinu i usluge, putnička agencija, OIB 16711419718</item>
    </izvorni_sadrzaj>
    <derivirana_varijabla naziv="DomainObject.Predmet.ProtuStrankaListNazivFormatedOIB_1">
      <item>ROLLS društvo s ograničenom odgovornošću, za trgovinu i usluge, putnička agencija, OIB 16711419718</item>
    </derivirana_varijabla>
  </DomainObject.Predmet.ProtuStrankaListNazivFormatedOIB>
  <DomainObject.Predmet.OstaliListFormated>
    <izvorni_sadrzaj>
      <item>Marijo Matas</item>
    </izvorni_sadrzaj>
    <derivirana_varijabla naziv="DomainObject.Predmet.OstaliListFormated_1">
      <item>Marijo Matas</item>
    </derivirana_varijabla>
  </DomainObject.Predmet.OstaliListFormated>
  <DomainObject.Predmet.OstaliListFormatedOIB>
    <izvorni_sadrzaj>
      <item>Marijo Matas, OIB 80724610987</item>
    </izvorni_sadrzaj>
    <derivirana_varijabla naziv="DomainObject.Predmet.OstaliListFormatedOIB_1">
      <item>Marijo Matas, OIB 80724610987</item>
    </derivirana_varijabla>
  </DomainObject.Predmet.OstaliListFormatedOIB>
  <DomainObject.Predmet.OstaliListFormatedWithAdress>
    <izvorni_sadrzaj>
      <item>Marijo Matas, Vukovarska 111a, 21000 Split</item>
    </izvorni_sadrzaj>
    <derivirana_varijabla naziv="DomainObject.Predmet.OstaliListFormatedWithAdress_1">
      <item>Marijo Matas, Vukovarska 111a, 21000 Split</item>
    </derivirana_varijabla>
  </DomainObject.Predmet.OstaliListFormatedWithAdress>
  <DomainObject.Predmet.OstaliListFormatedWithAdressOIB>
    <izvorni_sadrzaj>
      <item>Marijo Matas, OIB 80724610987, Vukovarska 111a, 21000 Split</item>
    </izvorni_sadrzaj>
    <derivirana_varijabla naziv="DomainObject.Predmet.OstaliListFormatedWithAdressOIB_1">
      <item>Marijo Matas, OIB 80724610987, Vukovarska 111a, 21000 Split</item>
    </derivirana_varijabla>
  </DomainObject.Predmet.OstaliListFormatedWithAdressOIB>
  <DomainObject.Predmet.OstaliListNazivFormated>
    <izvorni_sadrzaj>
      <item>Marijo Matas</item>
    </izvorni_sadrzaj>
    <derivirana_varijabla naziv="DomainObject.Predmet.OstaliListNazivFormated_1">
      <item>Marijo Matas</item>
    </derivirana_varijabla>
  </DomainObject.Predmet.OstaliListNazivFormated>
  <DomainObject.Predmet.OstaliListNazivFormatedOIB>
    <izvorni_sadrzaj>
      <item>Marijo Matas, OIB 80724610987</item>
    </izvorni_sadrzaj>
    <derivirana_varijabla naziv="DomainObject.Predmet.OstaliListNazivFormatedOIB_1">
      <item>Marijo Matas, OIB 80724610987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ROLLS društvo s ograničenom odgovornošću, za trgovinu i usluge, putnička agencija</izvorni_sadrzaj>
    <derivirana_varijabla naziv="DomainObject.Predmet.ProtustrankaIDrugi_1">ROLLS društvo s ograničenom odgovornošću,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ROLLS društvo s ograničenom odgovornošću, za trgovinu i usluge, putnička agencija, OIB 16711419718, Vukovarska 111 A, 21000 Split</izvorni_sadrzaj>
    <derivirana_varijabla naziv="DomainObject.Predmet.ProtustrankaIDrugiAdressOIB_1">ROLLS društvo s ograničenom odgovornošću, za trgovinu i usluge, putnička agencija, OIB 16711419718, Vukovarska 111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ROLLS društvo s ograničenom odgovornošću, za trgovinu i usluge, putnička agencija</item>
      <item>FINANCIJSKA AGENCIJA, RC SPLIT</item>
      <item>Marijo Matas</item>
    </izvorni_sadrzaj>
    <derivirana_varijabla naziv="DomainObject.Predmet.SudioniciListNaziv_1">
      <item>ROLLS društvo s ograničenom odgovornošću, za trgovinu i usluge, putnička agencija</item>
      <item>FINANCIJSKA AGENCIJA, RC SPLIT</item>
      <item>Marijo Matas</item>
    </derivirana_varijabla>
  </DomainObject.Predmet.SudioniciListNaziv>
  <DomainObject.Predmet.SudioniciListAdressOIB>
    <izvorni_sadrzaj>
      <item>ROLLS društvo s ograničenom odgovornošću, za trgovinu i usluge, putnička agencija, OIB 16711419718, Vukovarska 111 A,21000 Split</item>
      <item>FINANCIJSKA AGENCIJA, RC SPLIT, OIB 85821130368, Mažuranićevo šetalište 24 b,21000 Split</item>
      <item>Marijo Matas, OIB 80724610987, Vukovarska 111a,21000 Split</item>
    </izvorni_sadrzaj>
    <derivirana_varijabla naziv="DomainObject.Predmet.SudioniciListAdressOIB_1">
      <item>ROLLS društvo s ograničenom odgovornošću, za trgovinu i usluge, putnička agencija, OIB 16711419718, Vukovarska 111 A,21000 Split</item>
      <item>FINANCIJSKA AGENCIJA, RC SPLIT, OIB 85821130368, Mažuranićevo šetalište 24 b,21000 Split</item>
      <item>Marijo Matas, OIB 80724610987, Vukovarska 111a,21000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16711419718</item>
      <item>, OIB 80724610987</item>
    </izvorni_sadrzaj>
    <derivirana_varijabla naziv="DomainObject.Predmet.SudioniciListNazivOIB_1">
      <item>, OIB 85821130368</item>
      <item>, OIB 16711419718</item>
      <item>, OIB 80724610987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3663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2018-07-02T11:33:00Z</dcterms:created>
  <dc:creator>Diana Butigan Granić</dc:creator>
  <cp:lastModifiedBy>Paško Bačić</cp:lastModifiedBy>
  <cp:lastPrinted>2018-07-12T07:56:00Z</cp:lastPrinted>
  <dcterms:modified xmlns:xsi="http://www.w3.org/2001/XMLSchema-instance" xsi:type="dcterms:W3CDTF">2018-07-12T08:00:00Z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(9,10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