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1019" w14:paraId="7f01019" w:rsidRDefault="00011F2C" w:rsidP="008615FD" w:rsidR="00011F2C" w:rsidRPr="00D52FCC">
      <w:pPr>
        <w15:collapsed w:val="false"/>
        <w:rPr>
          <w:rStyle w:val="Naglaeno"/>
          <w:b w:val="false"/>
        </w:rPr>
      </w:pPr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 xml:space="preserve">R E P U B L I K </w:t>
      </w:r>
      <w:r w:rsidR="0096414F">
        <w:rPr>
          <w:b w:val="false"/>
          <w:lang w:val="hr-HR"/>
        </w:rPr>
        <w:t>A</w:t>
      </w:r>
      <w:r w:rsidRPr="00D52FCC">
        <w:rPr>
          <w:b w:val="false"/>
          <w:lang w:val="hr-HR"/>
        </w:rPr>
        <w:t xml:space="preserve">  H R V A T S K </w:t>
      </w:r>
      <w:r w:rsidR="0096414F">
        <w:rPr>
          <w:b w:val="false"/>
          <w:lang w:val="hr-HR"/>
        </w:rPr>
        <w:t>A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2543EB" w:rsidP="00E46FE7" w:rsidR="00E46FE7">
      <w:pPr>
        <w:ind w:firstLine="708"/>
        <w:jc w:val="both"/>
        <w:rPr>
          <w:color w:val="000000"/>
        </w:rPr>
      </w:pPr>
      <w:r>
        <w:t xml:space="preserve">Trgovački sud u Osijeku, po stečajnom sucu mr. sc. Borisu Vukoviću, u stečajnom postupku nad dužnikom Stečajna masa </w:t>
      </w:r>
      <w:r w:rsidR="00632330">
        <w:t xml:space="preserve">iza ZADRAVEC TRANS d.o.o. u stečaju, Osijek, </w:t>
      </w:r>
      <w:proofErr w:type="spellStart"/>
      <w:r w:rsidR="00632330">
        <w:t>Šamačka</w:t>
      </w:r>
      <w:proofErr w:type="spellEnd"/>
      <w:r w:rsidR="00632330">
        <w:t xml:space="preserve"> 9/I, MBS: 030185869, OIB: 66273597945</w:t>
      </w:r>
      <w:r w:rsidR="00E46FE7">
        <w:rPr>
          <w:color w:val="000000"/>
        </w:rPr>
        <w:t xml:space="preserve">, dana </w:t>
      </w:r>
      <w:r w:rsidR="00632330">
        <w:rPr>
          <w:color w:val="000000"/>
        </w:rPr>
        <w:t>16. travnja</w:t>
      </w:r>
      <w:r>
        <w:rPr>
          <w:color w:val="000000"/>
        </w:rPr>
        <w:t xml:space="preserve"> </w:t>
      </w:r>
      <w:r w:rsidR="00E46FE7">
        <w:rPr>
          <w:color w:val="000000"/>
        </w:rPr>
        <w:t xml:space="preserve">2018. godine </w:t>
      </w:r>
    </w:p>
    <w:p w:rsidRDefault="00062A80" w:rsidP="00E46FE7" w:rsidR="00062A80">
      <w:pPr>
        <w:ind w:firstLine="708"/>
        <w:jc w:val="both"/>
      </w:pPr>
    </w:p>
    <w:p w:rsidRDefault="00B73728" w:rsidP="0096414F" w:rsidR="00B73728" w:rsidRPr="00D52FCC">
      <w:pPr>
        <w:ind w:firstLine="708"/>
        <w:jc w:val="both"/>
      </w:pPr>
      <w:r w:rsidRPr="00D52FCC">
        <w:t xml:space="preserve"> </w:t>
      </w: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96414F" w:rsidP="0096414F" w:rsidR="0096414F">
      <w:pPr>
        <w:tabs>
          <w:tab w:pos="720" w:val="left"/>
        </w:tabs>
        <w:jc w:val="both"/>
      </w:pPr>
      <w:r>
        <w:tab/>
        <w:t xml:space="preserve">U sudski registar Trgovačkog suda u Osijeku upisati će se brisanje </w:t>
      </w:r>
      <w:r w:rsidR="00062A80">
        <w:t xml:space="preserve">Stečajne mase iza ZADRAVEC TRANS d.o.o. u stečaju, Osijek, </w:t>
      </w:r>
      <w:proofErr w:type="spellStart"/>
      <w:r w:rsidR="00062A80">
        <w:t>Šamačka</w:t>
      </w:r>
      <w:proofErr w:type="spellEnd"/>
      <w:r w:rsidR="00062A80">
        <w:t xml:space="preserve"> 9/I, MBS: 030185869, OIB: 66273597945</w:t>
      </w:r>
      <w:r>
        <w:t>.</w:t>
      </w:r>
    </w:p>
    <w:p w:rsidRDefault="00B73728" w:rsidP="0096414F" w:rsidR="00B73728" w:rsidRPr="00D52FCC">
      <w:pPr>
        <w:ind w:firstLine="708"/>
        <w:jc w:val="both"/>
      </w:pPr>
    </w:p>
    <w:p w:rsidRDefault="00B73728" w:rsidP="00B73728" w:rsidR="00B73728" w:rsidRPr="00D52FCC">
      <w:pPr>
        <w:jc w:val="both"/>
      </w:pPr>
      <w:r w:rsidRPr="00D52FCC">
        <w:tab/>
      </w:r>
    </w:p>
    <w:p w:rsidRDefault="00B73728" w:rsidP="00B73728" w:rsidR="00B73728" w:rsidRPr="00D52FCC">
      <w:pPr>
        <w:jc w:val="center"/>
      </w:pPr>
      <w:r w:rsidRPr="00D52FCC">
        <w:t>Obrazloženje</w:t>
      </w:r>
    </w:p>
    <w:p w:rsidRDefault="00B73728" w:rsidP="00B73728" w:rsidR="00B73728" w:rsidRPr="00D52FCC"/>
    <w:p w:rsidRDefault="00B73728" w:rsidP="00B73728" w:rsidR="00B73728" w:rsidRPr="00D52FCC"/>
    <w:p w:rsidRDefault="0096414F" w:rsidP="0096414F" w:rsidR="00D23816" w:rsidRPr="0096414F">
      <w:pPr>
        <w:pStyle w:val="Tijeloteksta"/>
        <w:ind w:firstLine="708"/>
        <w:rPr>
          <w:sz w:val="24"/>
        </w:rPr>
      </w:pPr>
      <w:r w:rsidRPr="0096414F">
        <w:rPr>
          <w:sz w:val="24"/>
        </w:rPr>
        <w:t xml:space="preserve">Nakon što je rješenje o zaključenju stečajnog postupka postalo pravomoćno </w:t>
      </w:r>
      <w:r w:rsidR="00062A80">
        <w:rPr>
          <w:sz w:val="24"/>
        </w:rPr>
        <w:t xml:space="preserve">4. travnja </w:t>
      </w:r>
      <w:r w:rsidRPr="0096414F">
        <w:rPr>
          <w:sz w:val="24"/>
        </w:rPr>
        <w:t>2018., sud je u skladu s čl. 438. Stečajnog zakona („Naro</w:t>
      </w:r>
      <w:r w:rsidR="003D0046">
        <w:rPr>
          <w:sz w:val="24"/>
        </w:rPr>
        <w:t>dne novine“ broj 71/15 i 104/17</w:t>
      </w:r>
      <w:r w:rsidRPr="0096414F">
        <w:rPr>
          <w:sz w:val="24"/>
        </w:rPr>
        <w:t>) odlučio kao u izreci.</w:t>
      </w:r>
    </w:p>
    <w:p w:rsidRDefault="00B73728" w:rsidP="00B73728" w:rsidR="00B73728">
      <w:pPr>
        <w:jc w:val="both"/>
      </w:pPr>
    </w:p>
    <w:p w:rsidRDefault="00DD5A68" w:rsidP="00B73728" w:rsidR="00DD5A68" w:rsidRPr="0096414F">
      <w:pPr>
        <w:jc w:val="both"/>
      </w:pPr>
    </w:p>
    <w:p w:rsidRDefault="00B73728" w:rsidP="00B73728" w:rsidR="00B73728" w:rsidRPr="0096414F">
      <w:pPr>
        <w:jc w:val="center"/>
        <w:rPr>
          <w:bCs/>
        </w:rPr>
      </w:pPr>
      <w:r w:rsidRPr="0096414F">
        <w:rPr>
          <w:bCs/>
        </w:rPr>
        <w:t xml:space="preserve">U Osijeku </w:t>
      </w:r>
      <w:r w:rsidR="003D0046">
        <w:rPr>
          <w:bCs/>
        </w:rPr>
        <w:t>16. travnja</w:t>
      </w:r>
      <w:r w:rsidR="00F91959" w:rsidRPr="0096414F">
        <w:rPr>
          <w:bCs/>
        </w:rPr>
        <w:t xml:space="preserve">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  <w:bookmarkStart w:name="_GoBack" w:id="0"/>
      <w:bookmarkEnd w:id="0"/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>
      <w:pPr>
        <w:ind w:left="5580"/>
        <w:jc w:val="center"/>
      </w:pPr>
    </w:p>
    <w:p w:rsidRDefault="00DD5A68" w:rsidP="00B73728" w:rsidR="00DD5A6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96414F" w:rsidP="0096414F" w:rsidR="0096414F">
      <w:pPr>
        <w:jc w:val="both"/>
      </w:pPr>
      <w:r>
        <w:t>UPUTA O PRAVNOM LIJEKU:</w:t>
      </w:r>
    </w:p>
    <w:p w:rsidRDefault="0096414F" w:rsidP="0096414F" w:rsidR="0096414F">
      <w:pPr>
        <w:jc w:val="both"/>
      </w:pPr>
      <w:r>
        <w:t>Protiv ovog rješenja nezadovoljna stranka može podnijeti žalbu u roku od 8 dana od dana primitka istog. Dostava se smatra obavljenom istekom osmoga dana od dana objave pismena na mrežnoj stranici e-Oglasna ploča sudova. Žalba  se podnosi putem ovog suda u tri istovjetna primjerka, a o žalbi odlučuje Visoki trgovački sud Republike Hrvatske.</w:t>
      </w:r>
    </w:p>
    <w:p w:rsidRDefault="0096414F" w:rsidP="0096414F" w:rsidR="0096414F">
      <w:pPr>
        <w:jc w:val="both"/>
      </w:pPr>
    </w:p>
    <w:p w:rsidRDefault="0096414F" w:rsidP="0096414F" w:rsidR="0096414F">
      <w:pPr>
        <w:jc w:val="both"/>
      </w:pPr>
      <w:r>
        <w:t>DNA:</w:t>
      </w:r>
    </w:p>
    <w:p w:rsidRDefault="0096414F" w:rsidP="0096414F" w:rsidR="0096414F">
      <w:pPr>
        <w:jc w:val="both"/>
      </w:pPr>
      <w:r>
        <w:t xml:space="preserve">- stečajnom upravitelju </w:t>
      </w:r>
      <w:r w:rsidR="001E2581">
        <w:t xml:space="preserve">Blanki </w:t>
      </w:r>
      <w:proofErr w:type="spellStart"/>
      <w:r w:rsidR="001E2581">
        <w:t>Gambiraža</w:t>
      </w:r>
      <w:proofErr w:type="spellEnd"/>
      <w:r w:rsidR="001E2581">
        <w:t xml:space="preserve">, Osijek, </w:t>
      </w:r>
      <w:proofErr w:type="spellStart"/>
      <w:r w:rsidR="001E2581">
        <w:t>Šamačka</w:t>
      </w:r>
      <w:proofErr w:type="spellEnd"/>
      <w:r w:rsidR="001E2581">
        <w:t xml:space="preserve"> 9/I</w:t>
      </w:r>
    </w:p>
    <w:p w:rsidRDefault="0096414F" w:rsidP="0096414F" w:rsidR="0096414F">
      <w:pPr>
        <w:jc w:val="both"/>
      </w:pPr>
      <w:r>
        <w:t>-sudskom registru</w:t>
      </w:r>
    </w:p>
    <w:p w:rsidRDefault="00DD5A68" w:rsidP="0096414F" w:rsidR="0096414F">
      <w:pPr>
        <w:jc w:val="both"/>
      </w:pPr>
      <w:r>
        <w:t>-</w:t>
      </w:r>
      <w:r w:rsidR="000A4917">
        <w:t>e-</w:t>
      </w:r>
      <w:proofErr w:type="spellStart"/>
      <w:r w:rsidR="0096414F">
        <w:t>Ogl</w:t>
      </w:r>
      <w:proofErr w:type="spellEnd"/>
      <w:r w:rsidR="0096414F">
        <w:t>. ploča suda</w:t>
      </w:r>
    </w:p>
    <w:p w:rsidRDefault="000A4917" w:rsidP="0096414F" w:rsidR="0096414F">
      <w:pPr>
        <w:jc w:val="both"/>
      </w:pPr>
      <w:r>
        <w:t xml:space="preserve">- </w:t>
      </w:r>
      <w:r w:rsidR="0096414F">
        <w:t xml:space="preserve">kal </w:t>
      </w:r>
      <w:r w:rsidR="001E2581">
        <w:t>16.05</w:t>
      </w:r>
      <w:r w:rsidR="002F7C22">
        <w:t>.20</w:t>
      </w:r>
      <w:r w:rsidR="0096414F">
        <w:t>18.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F50" w:rsidR="00D53F50">
      <w:r>
        <w:separator/>
      </w:r>
    </w:p>
  </w:endnote>
  <w:endnote w:id="0" w:type="continuationSeparator">
    <w:p w:rsidRDefault="00D53F50" w:rsidR="00D53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F50" w:rsidR="00D53F50">
      <w:r>
        <w:separator/>
      </w:r>
    </w:p>
  </w:footnote>
  <w:footnote w:id="0" w:type="continuationSeparator">
    <w:p w:rsidRDefault="00D53F50" w:rsidR="00D53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2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F17A1" w:rsidR="00FF17A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FF17A1">
      <w:t>7 St-2873/16-55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FF17A1">
      <w:t>2873/16-55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2A80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253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4917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581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5F1"/>
    <w:rsid w:val="00215254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57B7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3E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2F7C22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68E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1E03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046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DAC"/>
    <w:rsid w:val="003F3CB5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2491"/>
    <w:rsid w:val="00593868"/>
    <w:rsid w:val="00594289"/>
    <w:rsid w:val="00594B18"/>
    <w:rsid w:val="00594BA2"/>
    <w:rsid w:val="00594D07"/>
    <w:rsid w:val="005952EF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330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0B3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0AC3"/>
    <w:rsid w:val="006D3C3F"/>
    <w:rsid w:val="006D694B"/>
    <w:rsid w:val="006D73B7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820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3A3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14F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5EB9"/>
    <w:rsid w:val="009D6837"/>
    <w:rsid w:val="009E08A8"/>
    <w:rsid w:val="009E12EB"/>
    <w:rsid w:val="009E25D5"/>
    <w:rsid w:val="009E2BBC"/>
    <w:rsid w:val="009E323E"/>
    <w:rsid w:val="009E358F"/>
    <w:rsid w:val="009E5FA4"/>
    <w:rsid w:val="009E607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B49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39B7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3F50"/>
    <w:rsid w:val="00D5471D"/>
    <w:rsid w:val="00D549E4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5A68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6FE7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CB4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0F2B"/>
    <w:rsid w:val="00F11EC1"/>
    <w:rsid w:val="00F121FB"/>
    <w:rsid w:val="00F124FB"/>
    <w:rsid w:val="00F15184"/>
    <w:rsid w:val="00F17ACD"/>
    <w:rsid w:val="00F20CBC"/>
    <w:rsid w:val="00F212D0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17A1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17A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6414F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96414F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A1E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1E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1E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17A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6414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96414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A1E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1E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1E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69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5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20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47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8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St-2873/2016-55</izvorni_sadrzaj>
    <derivirana_varijabla naziv="DomainObject.Oznaka_1">St-2873/2016-55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2018.</izvorni_sadrzaj>
    <derivirana_varijabla naziv="DomainObject.Predmet.DatumRjesavanja_1">27.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St-2873/2016</izvorni_sadrzaj>
    <derivirana_varijabla naziv="DomainObject.Predmet.OznakaBroj_1">St-2873/2016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ZADRAVEC TRANS d.o.o. za prijevoz, trgovinu i usluge u stečaju</izvorni_sadrzaj>
    <derivirana_varijabla naziv="DomainObject.Predmet.ProtustrankaFormated_1">  Stečajna masa iza ZADRAVEC TRANS d.o.o. za prijevoz, trgovinu i usluge u stečaju</derivirana_varijabla>
  </DomainObject.Predmet.ProtustrankaFormated>
  <DomainObject.Predmet.ProtustrankaFormatedOIB>
    <izvorni_sadrzaj>  Stečajna masa iza ZADRAVEC TRANS d.o.o. za prijevoz, trgovinu i usluge u stečaju, OIB 66273597945</izvorni_sadrzaj>
    <derivirana_varijabla naziv="DomainObject.Predmet.ProtustrankaFormatedOIB_1">  Stečajna masa iza ZADRAVEC TRANS d.o.o. za prijevoz, trgovinu i usluge u stečaju, OIB 66273597945</derivirana_varijabla>
  </DomainObject.Predmet.ProtustrankaFormatedOIB>
  <DomainObject.Predmet.ProtustrankaFormatedWithAdress>
    <izvorni_sadrzaj> Stečajna masa iza ZADRAVEC TRANS d.o.o. za prijevoz, trgovinu i usluge u stečaju, Šamačka 9/I, 31000 Osijek</izvorni_sadrzaj>
    <derivirana_varijabla naziv="DomainObject.Predmet.ProtustrankaFormatedWithAdress_1"> Stečajna masa iza ZADRAVEC TRANS d.o.o. za prijevoz, trgovinu i usluge u stečaju, Šamačka 9/I, 31000 Osijek</derivirana_varijabla>
  </DomainObject.Predmet.ProtustrankaFormatedWithAdress>
  <DomainObject.Predmet.ProtustrankaFormatedWithAdressOIB>
    <izvorni_sadrzaj> Stečajna masa iza ZADRAVEC TRANS d.o.o. za prijevoz, trgovinu i usluge u stečaju, OIB 66273597945, Šamačka 9/I, 31000 Osijek</izvorni_sadrzaj>
    <derivirana_varijabla naziv="DomainObject.Predmet.ProtustrankaFormatedWithAdressOIB_1"> Stečajna masa iza ZADRAVEC TRANS d.o.o. za prijevoz, trgovinu i usluge u stečaju, OIB 66273597945, Šamačka 9/I, 31000 Osijek</derivirana_varijabla>
  </DomainObject.Predmet.ProtustrankaFormatedWithAdressOIB>
  <DomainObject.Predmet.ProtustrankaWithAdress>
    <izvorni_sadrzaj>Stečajna masa iza ZADRAVEC TRANS d.o.o. za prijevoz, trgovinu i usluge u stečaju Šamačka 9/I, 31000 Osijek</izvorni_sadrzaj>
    <derivirana_varijabla naziv="DomainObject.Predmet.ProtustrankaWithAdress_1">Stečajna masa iza ZADRAVEC TRANS d.o.o. za prijevoz, trgovinu i usluge u stečaju Šamačka 9/I, 31000 Osijek</derivirana_varijabla>
  </DomainObject.Predmet.ProtustrankaWithAdress>
  <DomainObject.Predmet.ProtustrankaWithAdressOIB>
    <izvorni_sadrzaj>Stečajna masa iza ZADRAVEC TRANS d.o.o. za prijevoz, trgovinu i usluge u stečaju, OIB 66273597945, Šamačka 9/I, 31000 Osijek</izvorni_sadrzaj>
    <derivirana_varijabla naziv="DomainObject.Predmet.ProtustrankaWithAdressOIB_1">Stečajna masa iza ZADRAVEC TRANS d.o.o. za prijevoz, trgovinu i usluge u stečaju, OIB 66273597945, Šamačka 9/I, 31000 Osijek</derivirana_varijabla>
  </DomainObject.Predmet.ProtustrankaWithAdressOIB>
  <DomainObject.Predmet.ProtustrankaNazivFormated>
    <izvorni_sadrzaj>Stečajna masa iza ZADRAVEC TRANS d.o.o. za prijevoz, trgovinu i usluge u stečaju</izvorni_sadrzaj>
    <derivirana_varijabla naziv="DomainObject.Predmet.ProtustrankaNazivFormated_1">Stečajna masa iza ZADRAVEC TRANS d.o.o. za prijevoz, trgovinu i usluge u stečaju</derivirana_varijabla>
  </DomainObject.Predmet.ProtustrankaNazivFormated>
  <DomainObject.Predmet.ProtustrankaNazivFormatedOIB>
    <izvorni_sadrzaj>Stečajna masa iza ZADRAVEC TRANS d.o.o. za prijevoz, trgovinu i usluge u stečaju, OIB 66273597945</izvorni_sadrzaj>
    <derivirana_varijabla naziv="DomainObject.Predmet.ProtustrankaNazivFormatedOIB_1">Stečajna masa iza ZADRAVEC TRANS d.o.o. za prijevoz, trgovinu i usluge u stečaju, OIB 66273597945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Pečanić</izvorni_sadrzaj>
    <derivirana_varijabla naziv="DomainObject.Predmet.StrankaFormated_1">  Vinko Pečanić</derivirana_varijabla>
  </DomainObject.Predmet.StrankaFormated>
  <DomainObject.Predmet.StrankaFormatedOIB>
    <izvorni_sadrzaj>  Vinko Pečanić, OIB 03918439681</izvorni_sadrzaj>
    <derivirana_varijabla naziv="DomainObject.Predmet.StrankaFormatedOIB_1">  Vinko Pečanić, OIB 03918439681</derivirana_varijabla>
  </DomainObject.Predmet.StrankaFormatedOIB>
  <DomainObject.Predmet.StrankaFormatedWithAdress>
    <izvorni_sadrzaj> Vinko Pečanić, Frankopanska 17, 34551 Lipik</izvorni_sadrzaj>
    <derivirana_varijabla naziv="DomainObject.Predmet.StrankaFormatedWithAdress_1"> Vinko Pečanić, Frankopanska 17, 34551 Lipik</derivirana_varijabla>
  </DomainObject.Predmet.StrankaFormatedWithAdress>
  <DomainObject.Predmet.StrankaFormatedWithAdressOIB>
    <izvorni_sadrzaj> Vinko Pečanić, OIB 03918439681, Frankopanska 17, 34551 Lipik</izvorni_sadrzaj>
    <derivirana_varijabla naziv="DomainObject.Predmet.StrankaFormatedWithAdressOIB_1"> Vinko Pečanić, OIB 03918439681, Frankopanska 17, 34551 Lipik</derivirana_varijabla>
  </DomainObject.Predmet.StrankaFormatedWithAdressOIB>
  <DomainObject.Predmet.StrankaWithAdress>
    <izvorni_sadrzaj>Vinko Pečanić Frankopanska 17,34551 Lipik</izvorni_sadrzaj>
    <derivirana_varijabla naziv="DomainObject.Predmet.StrankaWithAdress_1">Vinko Pečanić Frankopanska 17,34551 Lipik</derivirana_varijabla>
  </DomainObject.Predmet.StrankaWithAdress>
  <DomainObject.Predmet.StrankaWithAdressOIB>
    <izvorni_sadrzaj>Vinko Pečanić, OIB 03918439681, Frankopanska 17,34551 Lipik</izvorni_sadrzaj>
    <derivirana_varijabla naziv="DomainObject.Predmet.StrankaWithAdressOIB_1">Vinko Pečanić, OIB 03918439681, Frankopanska 17,34551 Lipik</derivirana_varijabla>
  </DomainObject.Predmet.StrankaWithAdressOIB>
  <DomainObject.Predmet.StrankaNazivFormated>
    <izvorni_sadrzaj>Vinko Pečanić</izvorni_sadrzaj>
    <derivirana_varijabla naziv="DomainObject.Predmet.StrankaNazivFormated_1">Vinko Pečanić</derivirana_varijabla>
  </DomainObject.Predmet.StrankaNazivFormated>
  <DomainObject.Predmet.StrankaNazivFormatedOIB>
    <izvorni_sadrzaj>Vinko Pečanić, OIB 03918439681</izvorni_sadrzaj>
    <derivirana_varijabla naziv="DomainObject.Predmet.StrankaNazivFormatedOIB_1">Vinko Pečanić, OIB 03918439681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Vinko Pečanić</item>
    </izvorni_sadrzaj>
    <derivirana_varijabla naziv="DomainObject.Predmet.StrankaListFormated_1">
      <item>Vinko Pečanić</item>
    </derivirana_varijabla>
  </DomainObject.Predmet.StrankaListFormated>
  <DomainObject.Predmet.StrankaListFormatedOIB>
    <izvorni_sadrzaj>
      <item>Vinko Pečanić, OIB 03918439681</item>
    </izvorni_sadrzaj>
    <derivirana_varijabla naziv="DomainObject.Predmet.StrankaListFormatedOIB_1">
      <item>Vinko Pečanić, OIB 03918439681</item>
    </derivirana_varijabla>
  </DomainObject.Predmet.StrankaListFormatedOIB>
  <DomainObject.Predmet.StrankaListFormatedWithAdress>
    <izvorni_sadrzaj>
      <item>Vinko Pečanić, Frankopanska 17, 34551 Lipik</item>
    </izvorni_sadrzaj>
    <derivirana_varijabla naziv="DomainObject.Predmet.StrankaListFormatedWithAdress_1">
      <item>Vinko Pečanić, Frankopanska 17, 34551 Lipik</item>
    </derivirana_varijabla>
  </DomainObject.Predmet.StrankaListFormatedWithAdress>
  <DomainObject.Predmet.StrankaListFormatedWithAdressOIB>
    <izvorni_sadrzaj>
      <item>Vinko Pečanić, OIB 03918439681, Frankopanska 17, 34551 Lipik</item>
    </izvorni_sadrzaj>
    <derivirana_varijabla naziv="DomainObject.Predmet.StrankaListFormatedWithAdressOIB_1">
      <item>Vinko Pečanić, OIB 03918439681, Frankopanska 17, 34551 Lipik</item>
    </derivirana_varijabla>
  </DomainObject.Predmet.StrankaListFormatedWithAdressOIB>
  <DomainObject.Predmet.StrankaListNazivFormated>
    <izvorni_sadrzaj>
      <item>Vinko Pečanić</item>
    </izvorni_sadrzaj>
    <derivirana_varijabla naziv="DomainObject.Predmet.StrankaListNazivFormated_1">
      <item>Vinko Pečanić</item>
    </derivirana_varijabla>
  </DomainObject.Predmet.StrankaListNazivFormated>
  <DomainObject.Predmet.StrankaListNazivFormatedOIB>
    <izvorni_sadrzaj>
      <item>Vinko Pečanić, OIB 03918439681</item>
    </izvorni_sadrzaj>
    <derivirana_varijabla naziv="DomainObject.Predmet.StrankaListNazivFormatedOIB_1">
      <item>Vinko Pečanić, OIB 03918439681</item>
    </derivirana_varijabla>
  </DomainObject.Predmet.StrankaListNazivFormatedOIB>
  <DomainObject.Predmet.ProtuStrankaListFormated>
    <izvorni_sadrzaj>
      <item>Stečajna masa iza ZADRAVEC TRANS d.o.o. za prijevoz, trgovinu i usluge u stečaju</item>
    </izvorni_sadrzaj>
    <derivirana_varijabla naziv="DomainObject.Predmet.ProtuStrankaListFormated_1">
      <item>Stečajna masa iza ZADRAVEC TRANS d.o.o. za prijevoz, trgovinu i usluge u stečaju</item>
    </derivirana_varijabla>
  </DomainObject.Predmet.ProtuStrankaListFormated>
  <DomainObject.Predmet.ProtuStrankaListFormatedOIB>
    <izvorni_sadrzaj>
      <item>Stečajna masa iza ZADRAVEC TRANS d.o.o. za prijevoz, trgovinu i usluge u stečaju, OIB 66273597945</item>
    </izvorni_sadrzaj>
    <derivirana_varijabla naziv="DomainObject.Predmet.ProtuStrankaListFormatedOIB_1">
      <item>Stečajna masa iza ZADRAVEC TRANS d.o.o. za prijevoz, trgovinu i usluge u stečaju, OIB 66273597945</item>
    </derivirana_varijabla>
  </DomainObject.Predmet.ProtuStrankaListFormatedOIB>
  <DomainObject.Predmet.ProtuStrankaListFormatedWithAdress>
    <izvorni_sadrzaj>
      <item>Stečajna masa iza ZADRAVEC TRANS d.o.o. za prijevoz, trgovinu i usluge u stečaju, Šamačka 9/I, 31000 Osijek</item>
    </izvorni_sadrzaj>
    <derivirana_varijabla naziv="DomainObject.Predmet.ProtuStrankaListFormatedWithAdress_1">
      <item>Stečajna masa iza ZADRAVEC TRANS d.o.o. za prijevoz, trgovinu i usluge u stečaju, Šamačka 9/I, 31000 Osijek</item>
    </derivirana_varijabla>
  </DomainObject.Predmet.ProtuStrankaListFormatedWithAdress>
  <DomainObject.Predmet.ProtuStrankaListFormatedWithAdressOIB>
    <izvorni_sadrzaj>
      <item>Stečajna masa iza ZADRAVEC TRANS d.o.o. za prijevoz, trgovinu i usluge u stečaju, OIB 66273597945, Šamačka 9/I, 31000 Osijek</item>
    </izvorni_sadrzaj>
    <derivirana_varijabla naziv="DomainObject.Predmet.ProtuStrankaListFormatedWithAdressOIB_1">
      <item>Stečajna masa iza ZADRAVEC TRANS d.o.o. za prijevoz, trgovinu i usluge u stečaju, OIB 66273597945, Šamačka 9/I, 31000 Osijek</item>
    </derivirana_varijabla>
  </DomainObject.Predmet.ProtuStrankaListFormatedWithAdressOIB>
  <DomainObject.Predmet.ProtuStrankaListNazivFormated>
    <izvorni_sadrzaj>
      <item>Stečajna masa iza ZADRAVEC TRANS d.o.o. za prijevoz, trgovinu i usluge u stečaju</item>
    </izvorni_sadrzaj>
    <derivirana_varijabla naziv="DomainObject.Predmet.ProtuStrankaListNazivFormated_1">
      <item>Stečajna masa iza ZADRAVEC TRANS d.o.o. za prijevoz, trgovinu i usluge u stečaju</item>
    </derivirana_varijabla>
  </DomainObject.Predmet.ProtuStrankaListNazivFormated>
  <DomainObject.Predmet.ProtuStrankaListNazivFormatedOIB>
    <izvorni_sadrzaj>
      <item>Stečajna masa iza ZADRAVEC TRANS d.o.o. za prijevoz, trgovinu i usluge u stečaju, OIB 66273597945</item>
    </izvorni_sadrzaj>
    <derivirana_varijabla naziv="DomainObject.Predmet.ProtuStrankaListNazivFormatedOIB_1">
      <item>Stečajna masa iza ZADRAVEC TRANS d.o.o. za prijevoz, trgovinu i usluge u stečaju, OIB 66273597945</item>
    </derivirana_varijabla>
  </DomainObject.Predmet.ProtuStrankaListNazivFormatedOIB>
  <DomainObject.Predmet.OstaliListFormated>
    <izvorni_sadrzaj>
      <item>Financijska agencija RC Osijek</item>
      <item>Županijsko državno odvjetništvo GUO</item>
    </izvorni_sadrzaj>
    <derivirana_varijabla naziv="DomainObject.Predmet.OstaliListFormated_1">
      <item>Financijska agencija RC Osijek</item>
      <item>Županijsko državno odvjetništvo GUO</item>
    </derivirana_varijabla>
  </DomainObject.Predmet.OstaliListFormated>
  <DomainObject.Predmet.OstaliListFormatedOIB>
    <izvorni_sadrzaj>
      <item>Financijska agencija RC Osijek</item>
      <item>Županijsko državno odvjetništvo GUO</item>
    </izvorni_sadrzaj>
    <derivirana_varijabla naziv="DomainObject.Predmet.OstaliListFormatedOIB_1">
      <item>Financijska agencija RC Osijek</item>
      <item>Županijsko državno odvjetništvo GUO</item>
    </derivirana_varijabla>
  </DomainObject.Predmet.OstaliListFormatedOIB>
  <DomainObject.Predmet.OstaliListFormatedWithAdress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_1">
      <item>Financijska agencija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Financijska agencija RC Osijek, L. Jagera 3, 31000 Osijek</item>
      <item>Županijsko državno odvjetništvo GUO, Kapucinska 21, 31000 Osijek</item>
    </izvorni_sadrzaj>
    <derivirana_varijabla naziv="DomainObject.Predmet.OstaliListFormatedWithAdressOIB_1">
      <item>Financijska agencija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Financijska agencija RC Osijek</item>
      <item>Županijsko državno odvjetništvo GUO</item>
    </izvorni_sadrzaj>
    <derivirana_varijabla naziv="DomainObject.Predmet.OstaliListNazivFormated_1">
      <item>Financijska agencija RC Osijek</item>
      <item>Županijsko državno odvjetništvo GUO</item>
    </derivirana_varijabla>
  </DomainObject.Predmet.OstaliListNazivFormated>
  <DomainObject.Predmet.OstaliListNazivFormatedOIB>
    <izvorni_sadrzaj>
      <item>Financijska agencija RC Osijek</item>
      <item>Županijsko državno odvjetništvo GUO</item>
    </izvorni_sadrzaj>
    <derivirana_varijabla naziv="DomainObject.Predmet.OstaliListNazivFormatedOIB_1">
      <item>Financijska agencija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>St-2873/2016-55</izvorni_sadrzaj>
    <derivirana_varijabla naziv="DomainObject.PoslovniBrojDokumenta_1">St-2873/2016-55</derivirana_varijabla>
  </DomainObject.PoslovniBrojDokumenta>
  <DomainObject.Predmet.StrankaIDrugi>
    <izvorni_sadrzaj>Vinko Pečanić</izvorni_sadrzaj>
    <derivirana_varijabla naziv="DomainObject.Predmet.StrankaIDrugi_1">Vinko Pečanić</derivirana_varijabla>
  </DomainObject.Predmet.StrankaIDrugi>
  <DomainObject.Predmet.ProtustrankaIDrugi>
    <izvorni_sadrzaj>Stečajna masa iza ZADRAVEC TRANS d.o.o. za prijevoz, trgovinu i usluge u stečaju</izvorni_sadrzaj>
    <derivirana_varijabla naziv="DomainObject.Predmet.ProtustrankaIDrugi_1">Stečajna masa iza ZADRAVEC TRANS d.o.o. za prijevoz, trgovinu i usluge u stečaju</derivirana_varijabla>
  </DomainObject.Predmet.ProtustrankaIDrugi>
  <DomainObject.Predmet.StrankaIDrugiAdressOIB>
    <izvorni_sadrzaj>Vinko Pečanić, OIB 03918439681, Frankopanska 17, 34551 Lipik</izvorni_sadrzaj>
    <derivirana_varijabla naziv="DomainObject.Predmet.StrankaIDrugiAdressOIB_1">Vinko Pečanić, OIB 03918439681, Frankopanska 17, 34551 Lipik</derivirana_varijabla>
  </DomainObject.Predmet.StrankaIDrugiAdressOIB>
  <DomainObject.Predmet.ProtustrankaIDrugiAdressOIB>
    <izvorni_sadrzaj>Stečajna masa iza ZADRAVEC TRANS d.o.o. za prijevoz, trgovinu i usluge u stečaju, OIB 66273597945, Šamačka 9/I, 31000 Osijek</izvorni_sadrzaj>
    <derivirana_varijabla naziv="DomainObject.Predmet.ProtustrankaIDrugiAdressOIB_1">Stečajna masa iza ZADRAVEC TRANS d.o.o. za prijevoz, trgovinu i usluge u stečaju, OIB 66273597945, Šamačka 9/I,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>4. travnja 2018.</izvorni_sadrzaj>
    <derivirana_varijabla naziv="DomainObject.Predmet.OdlukaRjesenje.DatumPravomocnosti_1">4. travnja 2018.</derivirana_varijabla>
  </DomainObject.Predmet.OdlukaRjesenje.DatumPravomocnosti>
  <DomainObject.Predmet.OdlukaRjesenje.Oznaka>
    <izvorni_sadrzaj>St-2873/2016-53</izvorni_sadrzaj>
    <derivirana_varijabla naziv="DomainObject.Predmet.OdlukaRjesenje.Oznaka_1">St-2873/2016-53</derivirana_varijabla>
  </DomainObject.Predmet.OdlukaRjesenje.Oznaka>
  <DomainObject.Predmet.SudioniciListNaziv>
    <izvorni_sadrzaj>
      <item>Vinko Pečanić</item>
      <item>Financijska agencija RC Osijek</item>
      <item>Županijsko državno odvjetništvo GUO</item>
      <item>Stečajna masa iza ZADRAVEC TRANS d.o.o. za prijevoz, trgovinu i usluge u stečaju</item>
    </izvorni_sadrzaj>
    <derivirana_varijabla naziv="DomainObject.Predmet.SudioniciListNaziv_1">
      <item>Vinko Pečanić</item>
      <item>Financijska agencija RC Osijek</item>
      <item>Županijsko državno odvjetništvo GUO</item>
      <item>Stečajna masa iza ZADRAVEC TRANS d.o.o. za prijevoz, trgovinu i usluge u stečaju</item>
    </derivirana_varijabla>
  </DomainObject.Predmet.SudioniciListNaziv>
  <DomainObject.Predmet.SudioniciListAdressOIB>
    <izvorni_sadrzaj>
      <item>Vinko Pečanić, OIB 03918439681, Frankopanska 17,34551 Lipik</item>
      <item>Financijska agencija RC Osijek, L. Jagera 3,31000 Osijek</item>
      <item>Županijsko državno odvjetništvo GUO, Kapucinska 21,31000 Osijek</item>
      <item>Stečajna masa iza ZADRAVEC TRANS d.o.o. za prijevoz, trgovinu i usluge u stečaju, OIB 66273597945, Šamačka 9/I,31000 Osijek</item>
    </izvorni_sadrzaj>
    <derivirana_varijabla naziv="DomainObject.Predmet.SudioniciListAdressOIB_1">
      <item>Vinko Pečanić, OIB 03918439681, Frankopanska 17,34551 Lipik</item>
      <item>Financijska agencija RC Osijek, L. Jagera 3,31000 Osijek</item>
      <item>Županijsko državno odvjetništvo GUO, Kapucinska 21,31000 Osijek</item>
      <item>Stečajna masa iza ZADRAVEC TRANS d.o.o. za prijevoz, trgovinu i usluge u stečaju, OIB 66273597945, Šamačka 9/I,31000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03918439681</item>
      <item>, OIB null</item>
      <item>, OIB null</item>
      <item>, OIB 66273597945</item>
    </izvorni_sadrzaj>
    <derivirana_varijabla naziv="DomainObject.Predmet.SudioniciListNazivOIB_1">
      <item>, OIB 03918439681</item>
      <item>, OIB null</item>
      <item>, OIB null</item>
      <item>, OIB 66273597945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EB744-5DA1-4158-A0E1-87106DF69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223</properties:Words>
  <properties:Characters>1090</properties:Characters>
  <properties:Lines>115</properties:Lines>
  <properties:Paragraphs>20</properties:Paragraphs>
  <properties:TotalTime>651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2018-04-17T05:21:00Z</cp:lastPrinted>
  <dcterms:modified xmlns:xsi="http://www.w3.org/2001/XMLSchema-instance" xsi:type="dcterms:W3CDTF">2018-04-17T05:21:00Z</dcterms:modified>
  <cp:revision>496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St-2873/2016-55 / Odluka - Rješenje (2873-16_(-55)_ZADRAVEC_TRANS.docx)</vt:lpwstr>
  </prop:property>
  <prop:property name="CC_coloring" pid="5" fmtid="{D5CDD505-2E9C-101B-9397-08002B2CF9AE}">
    <vt:bool>true</vt:bool>
  </prop:property>
</prop:Properties>
</file>