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8fa7" w14:paraId="1dc8fa7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4E6999" w:rsidP="00AC30BD" w:rsidR="00AC30BD">
      <w:pPr>
        <w:jc w:val="right"/>
      </w:pPr>
      <w:r>
        <w:t xml:space="preserve">      13 St-717/16-16</w:t>
      </w:r>
    </w:p>
    <w:p w:rsidRDefault="00AC30BD" w:rsidP="00AC30BD" w:rsidR="00AC30BD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0BD" w:rsidP="00AC30BD" w:rsidR="00AC30BD"/>
    <w:p w:rsidRDefault="00AC30BD" w:rsidP="00AC30BD" w:rsidR="00AC30B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center"/>
      </w:pPr>
      <w:r>
        <w:t xml:space="preserve">R E P U B L I K A   H R V A T S K A </w:t>
      </w:r>
    </w:p>
    <w:p w:rsidRDefault="00AC30BD" w:rsidP="00AC30BD" w:rsidR="00AC30BD">
      <w:pPr>
        <w:jc w:val="center"/>
      </w:pPr>
      <w:r>
        <w:t>R J E Š E N J E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4E6999">
        <w:rPr>
          <w:color w:val="000000"/>
        </w:rPr>
        <w:t>Terming-o j.d.o.o. za građevinsko završne i instalaterske radove, u stečaju, Višnjevac, Crni put 17, MBS: 030136300, OIB: 47229968459</w:t>
      </w:r>
      <w:r>
        <w:rPr>
          <w:color w:val="000000"/>
        </w:rPr>
        <w:t xml:space="preserve">, dana </w:t>
      </w:r>
      <w:r w:rsidR="00DF00FA">
        <w:rPr>
          <w:color w:val="000000"/>
        </w:rPr>
        <w:t>21</w:t>
      </w:r>
      <w:r>
        <w:rPr>
          <w:color w:val="000000"/>
        </w:rPr>
        <w:t xml:space="preserve">. ožujka  2018. </w:t>
      </w:r>
      <w:r>
        <w:t xml:space="preserve">                                      </w:t>
      </w:r>
    </w:p>
    <w:p w:rsidRDefault="00AC30BD" w:rsidP="00AC30BD" w:rsidR="00AC30BD">
      <w:pPr>
        <w:ind w:firstLine="1004" w:left="-284"/>
        <w:jc w:val="both"/>
      </w:pPr>
      <w:r>
        <w:t xml:space="preserve">    </w:t>
      </w:r>
    </w:p>
    <w:p w:rsidRDefault="00AC30BD" w:rsidP="00AC30BD" w:rsidR="00AC30BD">
      <w:pPr>
        <w:ind w:firstLine="1004" w:left="-284"/>
        <w:jc w:val="both"/>
      </w:pPr>
    </w:p>
    <w:p w:rsidRDefault="00AC30BD" w:rsidP="00AC30BD" w:rsidR="00AC30BD">
      <w:pPr>
        <w:jc w:val="center"/>
      </w:pPr>
      <w:r>
        <w:t>r i j e š i o  j e</w:t>
      </w:r>
    </w:p>
    <w:p w:rsidRDefault="00AC30BD" w:rsidP="00AC30BD" w:rsidR="00AC30BD">
      <w:pPr>
        <w:pStyle w:val="Tijeloteksta"/>
      </w:pPr>
      <w:r>
        <w:tab/>
      </w:r>
    </w:p>
    <w:p w:rsidRDefault="00AC30BD" w:rsidP="00AC30BD" w:rsidR="00AC30BD">
      <w:pPr>
        <w:pStyle w:val="Tijeloteksta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E6999">
        <w:t>Marijani Božić dipl. iur., Osijek, Sjenjak 50, OIB 73513875321</w:t>
      </w:r>
      <w:r>
        <w:t xml:space="preserve">, odobrava se na ime nagrade i na ime naknade troškova iznos od 3.500,00 kn bruto, za obnašanje dužnosti privremenog stečajnog upravitelja nad stečajnim dužnikom </w:t>
      </w:r>
      <w:r w:rsidR="004E6999">
        <w:rPr>
          <w:color w:val="000000"/>
        </w:rPr>
        <w:t>Terming-o j.d.o.o. za građevinsko završne i instalaterske radove, Višnjevac, Crni put 17, MBS: 030136300, OIB: 47229968459.</w:t>
      </w:r>
    </w:p>
    <w:p w:rsidRDefault="00AC30BD" w:rsidP="00AC30BD" w:rsidR="00AC30BD">
      <w:pPr>
        <w:pStyle w:val="Tijeloteksta"/>
        <w:ind w:left="1065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4E6999">
        <w:t xml:space="preserve"> Marijane Božić</w:t>
      </w:r>
      <w:r w:rsidR="009B11F5">
        <w:t xml:space="preserve"> dipl. i</w:t>
      </w:r>
      <w:r w:rsidR="00444F27">
        <w:t>ur</w:t>
      </w:r>
      <w:r w:rsidR="009B11F5">
        <w:t xml:space="preserve">. </w:t>
      </w:r>
      <w:r>
        <w:t>iz Osijeka, IBAN: HR</w:t>
      </w:r>
      <w:r w:rsidR="00444F27">
        <w:t>0625000093105337582</w:t>
      </w:r>
      <w:r>
        <w:t xml:space="preserve">, sa kontovnika 8500 Fond za pokriće troškova stečajnog postupka.                                     </w:t>
      </w: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21866">
        <w:rPr>
          <w:bCs/>
        </w:rPr>
        <w:t>717/16-7 od 7.</w:t>
      </w:r>
      <w:r w:rsidR="00DF00FA">
        <w:rPr>
          <w:bCs/>
        </w:rPr>
        <w:t>12.</w:t>
      </w:r>
      <w:r>
        <w:rPr>
          <w:bCs/>
        </w:rPr>
        <w:t>2017. godine pokrenut je prethodni postupak nad dužnikom</w:t>
      </w:r>
      <w:r w:rsidR="009337A4">
        <w:rPr>
          <w:bCs/>
        </w:rPr>
        <w:t xml:space="preserve"> </w:t>
      </w:r>
      <w:r w:rsidR="009337A4">
        <w:rPr>
          <w:color w:val="000000"/>
        </w:rPr>
        <w:t xml:space="preserve">Terming-o j.d.o.o. za građevinsko završne i instalaterske radove, Višnjevac, Crni put 17, MBS: 030136300, OIB: 47229968459. </w:t>
      </w:r>
      <w:r>
        <w:rPr>
          <w:bCs/>
        </w:rPr>
        <w:t xml:space="preserve">Istim rješenjem imenovana je privremena stečajna upraviteljica </w:t>
      </w:r>
      <w:r w:rsidR="00821866">
        <w:rPr>
          <w:bCs/>
        </w:rPr>
        <w:t>Marijana Božić</w:t>
      </w:r>
      <w:r>
        <w:rPr>
          <w:bCs/>
        </w:rPr>
        <w:t xml:space="preserve"> dipl. i</w:t>
      </w:r>
      <w:r w:rsidR="009337A4">
        <w:rPr>
          <w:bCs/>
        </w:rPr>
        <w:t>ur</w:t>
      </w:r>
      <w:r>
        <w:rPr>
          <w:bCs/>
        </w:rPr>
        <w:t xml:space="preserve">. iz Osijeka,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3A1E9A" w:rsidP="003A1E9A" w:rsidR="003A1E9A">
      <w:pPr>
        <w:jc w:val="right"/>
      </w:pPr>
      <w:r>
        <w:t>13 St-717/16-16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3A1E9A">
        <w:rPr>
          <w:bCs/>
        </w:rPr>
        <w:t>27.12.2017</w:t>
      </w:r>
      <w:r w:rsidR="008F52B2">
        <w:rPr>
          <w:bCs/>
        </w:rPr>
        <w:t xml:space="preserve">. </w:t>
      </w:r>
      <w:r>
        <w:rPr>
          <w:bCs/>
        </w:rPr>
        <w:t xml:space="preserve"> godine te nazočila ročištu radi izjašnjenja o prijedlogu i raspravi o pretpostavkama za otvaranje stečajnog postupka održanog dana </w:t>
      </w:r>
      <w:r w:rsidR="003A1E9A">
        <w:rPr>
          <w:bCs/>
        </w:rPr>
        <w:t>25</w:t>
      </w:r>
      <w:r w:rsidR="008F52B2">
        <w:rPr>
          <w:bCs/>
        </w:rPr>
        <w:t xml:space="preserve">.1.2018. </w:t>
      </w:r>
      <w:r>
        <w:rPr>
          <w:bCs/>
        </w:rPr>
        <w:t xml:space="preserve"> godine. </w:t>
      </w: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AC30BD" w:rsidP="00AC30BD" w:rsidR="00AC30BD">
      <w:pPr>
        <w:ind w:firstLine="708"/>
        <w:jc w:val="both"/>
        <w:rPr>
          <w:bCs/>
        </w:rPr>
      </w:pPr>
    </w:p>
    <w:p w:rsidRDefault="00AC30BD" w:rsidP="00AC30BD" w:rsidR="00AC30BD">
      <w:pPr>
        <w:pStyle w:val="Tijeloteksta"/>
        <w:rPr>
          <w:sz w:val="20"/>
          <w:szCs w:val="20"/>
        </w:rPr>
      </w:pPr>
    </w:p>
    <w:p w:rsidRDefault="00AC30BD" w:rsidP="00AC30BD" w:rsidR="00AC30BD">
      <w:pPr>
        <w:pStyle w:val="Tijeloteksta"/>
        <w:jc w:val="center"/>
      </w:pPr>
      <w:r>
        <w:t>U Osijeku 2</w:t>
      </w:r>
      <w:r w:rsidR="009857C7">
        <w:t>1. ožujak</w:t>
      </w:r>
      <w:r>
        <w:t xml:space="preserve">  2018. </w:t>
      </w: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left"/>
      </w:pPr>
      <w:r>
        <w:t>Zapisničar</w:t>
      </w:r>
    </w:p>
    <w:p w:rsidRDefault="00AC30BD" w:rsidP="00AC30BD" w:rsidR="00AC30BD">
      <w:pPr>
        <w:pStyle w:val="Tijeloteksta"/>
        <w:jc w:val="left"/>
      </w:pPr>
      <w:r>
        <w:t xml:space="preserve">Maja Kocijan 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UPUTA O PRAVNOM LIJEKU:</w:t>
      </w:r>
    </w:p>
    <w:p w:rsidRDefault="00AC30BD" w:rsidP="00AC30BD" w:rsidR="00AC30B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DNA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3A1E9A">
        <w:t>upraviteljica  Marijana Božić</w:t>
      </w:r>
      <w:r>
        <w:t xml:space="preserve"> 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9857C7">
        <w:t>23/4</w:t>
      </w: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jc w:val="center"/>
      </w:pPr>
    </w:p>
    <w:p w:rsidRDefault="00AC30BD" w:rsidP="00AC30BD" w:rsidR="00AC30BD" w:rsidRPr="00A930D6">
      <w:pPr>
        <w:jc w:val="right"/>
      </w:pPr>
    </w:p>
    <w:p w:rsidRDefault="005A2E90" w:rsidP="00AC30BD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5FBB"/>
    <w:rsid w:val="00357172"/>
    <w:rsid w:val="003643E1"/>
    <w:rsid w:val="003835E4"/>
    <w:rsid w:val="00386CAB"/>
    <w:rsid w:val="00392D26"/>
    <w:rsid w:val="003A1E9A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4F27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E6999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1866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8F52B2"/>
    <w:rsid w:val="009001D6"/>
    <w:rsid w:val="00902DB4"/>
    <w:rsid w:val="00903527"/>
    <w:rsid w:val="00907A15"/>
    <w:rsid w:val="00916CB5"/>
    <w:rsid w:val="00926334"/>
    <w:rsid w:val="009337A4"/>
    <w:rsid w:val="009360D9"/>
    <w:rsid w:val="00946D9D"/>
    <w:rsid w:val="0095264F"/>
    <w:rsid w:val="009600F4"/>
    <w:rsid w:val="00971D1E"/>
    <w:rsid w:val="0098127F"/>
    <w:rsid w:val="009847DF"/>
    <w:rsid w:val="009857C7"/>
    <w:rsid w:val="00990050"/>
    <w:rsid w:val="0099066D"/>
    <w:rsid w:val="00994095"/>
    <w:rsid w:val="00994DCA"/>
    <w:rsid w:val="009973F4"/>
    <w:rsid w:val="009A6857"/>
    <w:rsid w:val="009A7387"/>
    <w:rsid w:val="009B0076"/>
    <w:rsid w:val="009B11F5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6D2C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30BD"/>
    <w:rsid w:val="00AC78F7"/>
    <w:rsid w:val="00AD4C7A"/>
    <w:rsid w:val="00AD50E4"/>
    <w:rsid w:val="00AE227B"/>
    <w:rsid w:val="00AE7E53"/>
    <w:rsid w:val="00B03C6B"/>
    <w:rsid w:val="00B13ED0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3205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0FA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Terming-o j.d.o.o. za građevinsko završne i instalaterske radove</izvorni_sadrzaj>
    <derivirana_varijabla naziv="DomainObject.Predmet.ProtustrankaFormated_1">  Terming-o j.d.o.o. za građevinsko završne i instalaterske radove</derivirana_varijabla>
  </DomainObject.Predmet.ProtustrankaFormated>
  <DomainObject.Predmet.ProtustrankaFormatedOIB>
    <izvorni_sadrzaj>  Terming-o j.d.o.o. za građevinsko završne i instalaterske radove, OIB 47229968459</izvorni_sadrzaj>
    <derivirana_varijabla naziv="DomainObject.Predmet.ProtustrankaFormatedOIB_1">  Terming-o j.d.o.o. za građevinsko završne i instalaterske radove, OIB 47229968459</derivirana_varijabla>
  </DomainObject.Predmet.ProtustrankaFormatedOIB>
  <DomainObject.Predmet.ProtustrankaFormatedWithAdress>
    <izvorni_sadrzaj> Terming-o j.d.o.o. za građevinsko završne i instalaterske radove, Crni put 17, 31220 Višnjevac</izvorni_sadrzaj>
    <derivirana_varijabla naziv="DomainObject.Predmet.ProtustrankaFormatedWithAdress_1"> Terming-o j.d.o.o. za građevinsko završne i instalaterske radove, Crni put 17, 31220 Višnjevac</derivirana_varijabla>
  </DomainObject.Predmet.ProtustrankaFormatedWithAdress>
  <DomainObject.Predmet.ProtustrankaFormatedWithAdressOIB>
    <izvorni_sadrzaj> Terming-o j.d.o.o. za građevinsko završne i instalaterske radove, OIB 47229968459, Crni put 17, 31220 Višnjevac</izvorni_sadrzaj>
    <derivirana_varijabla naziv="DomainObject.Predmet.ProtustrankaFormatedWithAdressOIB_1"> Terming-o j.d.o.o. za građevinsko završne i instalaterske radove, OIB 47229968459, Crni put 17, 31220 Višnjevac</derivirana_varijabla>
  </DomainObject.Predmet.ProtustrankaFormatedWithAdressOIB>
  <DomainObject.Predmet.ProtustrankaWithAdress>
    <izvorni_sadrzaj>Terming-o j.d.o.o. za građevinsko završne i instalaterske radove Crni put 17, 31220 Višnjevac</izvorni_sadrzaj>
    <derivirana_varijabla naziv="DomainObject.Predmet.ProtustrankaWithAdress_1">Terming-o j.d.o.o. za građevinsko završne i instalaterske radove Crni put 17, 31220 Višnjevac</derivirana_varijabla>
  </DomainObject.Predmet.ProtustrankaWithAdress>
  <DomainObject.Predmet.ProtustrankaWithAdressOIB>
    <izvorni_sadrzaj>Terming-o j.d.o.o. za građevinsko završne i instalaterske radove, OIB 47229968459, Crni put 17, 31220 Višnjevac</izvorni_sadrzaj>
    <derivirana_varijabla naziv="DomainObject.Predmet.ProtustrankaWithAdressOIB_1">Terming-o j.d.o.o. za građevinsko završne i instalaterske radove, OIB 47229968459, Crni put 17, 31220 Višnjevac</derivirana_varijabla>
  </DomainObject.Predmet.ProtustrankaWithAdressOIB>
  <DomainObject.Predmet.ProtustrankaNazivFormated>
    <izvorni_sadrzaj>Terming-o j.d.o.o. za građevinsko završne i instalaterske radove</izvorni_sadrzaj>
    <derivirana_varijabla naziv="DomainObject.Predmet.ProtustrankaNazivFormated_1">Terming-o j.d.o.o. za građevinsko završne i instalaterske radove</derivirana_varijabla>
  </DomainObject.Predmet.ProtustrankaNazivFormated>
  <DomainObject.Predmet.ProtustrankaNazivFormatedOIB>
    <izvorni_sadrzaj>Terming-o j.d.o.o. za građevinsko završne i instalaterske radove, OIB 47229968459</izvorni_sadrzaj>
    <derivirana_varijabla naziv="DomainObject.Predmet.ProtustrankaNazivFormatedOIB_1">Terming-o j.d.o.o. za građevinsko završne i instalaterske radove, OIB 47229968459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Terming-o j.d.o.o. za građevinsko završne i instalaterske radove</item>
    </izvorni_sadrzaj>
    <derivirana_varijabla naziv="DomainObject.Predmet.ProtuStrankaListFormated_1">
      <item>Terming-o j.d.o.o. za građevinsko završne i instalaterske radove</item>
    </derivirana_varijabla>
  </DomainObject.Predmet.ProtuStrankaListFormated>
  <DomainObject.Predmet.ProtuStrankaListFormatedOIB>
    <izvorni_sadrzaj>
      <item>Terming-o j.d.o.o. za građevinsko završne i instalaterske radove, OIB 47229968459</item>
    </izvorni_sadrzaj>
    <derivirana_varijabla naziv="DomainObject.Predmet.ProtuStrankaListFormatedOIB_1">
      <item>Terming-o j.d.o.o. za građevinsko završne i instalaterske radove, OIB 47229968459</item>
    </derivirana_varijabla>
  </DomainObject.Predmet.ProtuStrankaListFormatedOIB>
  <DomainObject.Predmet.ProtuStrankaListFormatedWithAdress>
    <izvorni_sadrzaj>
      <item>Terming-o j.d.o.o. za građevinsko završne i instalaterske radove, Crni put 17, 31220 Višnjevac</item>
    </izvorni_sadrzaj>
    <derivirana_varijabla naziv="DomainObject.Predmet.ProtuStrankaListFormatedWithAdress_1">
      <item>Terming-o j.d.o.o. za građevinsko završne i instalaterske radove, Crni put 17, 31220 Višnjevac</item>
    </derivirana_varijabla>
  </DomainObject.Predmet.ProtuStrankaListFormatedWithAdress>
  <DomainObject.Predmet.ProtuStrankaListFormatedWithAdressOIB>
    <izvorni_sadrzaj>
      <item>Terming-o j.d.o.o. za građevinsko završne i instalaterske radove, OIB 47229968459, Crni put 17, 31220 Višnjevac</item>
    </izvorni_sadrzaj>
    <derivirana_varijabla naziv="DomainObject.Predmet.ProtuStrankaListFormatedWithAdressOIB_1">
      <item>Terming-o j.d.o.o. za građevinsko završne i instalaterske radove, OIB 47229968459, Crni put 17, 31220 Višnjevac</item>
    </derivirana_varijabla>
  </DomainObject.Predmet.ProtuStrankaListFormatedWithAdressOIB>
  <DomainObject.Predmet.ProtuStrankaListNazivFormated>
    <izvorni_sadrzaj>
      <item>Terming-o j.d.o.o. za građevinsko završne i instalaterske radove</item>
    </izvorni_sadrzaj>
    <derivirana_varijabla naziv="DomainObject.Predmet.ProtuStrankaListNazivFormated_1">
      <item>Terming-o j.d.o.o. za građevinsko završne i instalaterske radove</item>
    </derivirana_varijabla>
  </DomainObject.Predmet.ProtuStrankaListNazivFormated>
  <DomainObject.Predmet.ProtuStrankaListNazivFormatedOIB>
    <izvorni_sadrzaj>
      <item>Terming-o j.d.o.o. za građevinsko završne i instalaterske radove, OIB 47229968459</item>
    </izvorni_sadrzaj>
    <derivirana_varijabla naziv="DomainObject.Predmet.ProtuStrankaListNazivFormatedOIB_1">
      <item>Terming-o j.d.o.o. za građevinsko završne i instalaterske radove, OIB 47229968459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Terming-o j.d.o.o. za građevinsko završne i instalaterske radove</izvorni_sadrzaj>
    <derivirana_varijabla naziv="DomainObject.Predmet.ProtustrankaIDrugi_1">Terming-o j.d.o.o. za građevinsko završne i instalaterske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Terming-o j.d.o.o. za građevinsko završne i instalaterske radove, OIB 47229968459, Crni put 17, 31220 Višnjevac</izvorni_sadrzaj>
    <derivirana_varijabla naziv="DomainObject.Predmet.ProtustrankaIDrugiAdressOIB_1">Terming-o j.d.o.o. za građevinsko završne i instalaterske radove, OIB 47229968459, Crni put 17,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St-717/2016-14</izvorni_sadrzaj>
    <derivirana_varijabla naziv="DomainObject.Predmet.OdlukaRjesenje.Oznaka_1">St-717/2016-14</derivirana_varijabla>
  </DomainObject.Predmet.OdlukaRjesenje.Oznaka>
  <DomainObject.Predmet.SudioniciListNaziv>
    <izvorni_sadrzaj>
      <item>FINA RC OSIJEK</item>
      <item>Terming-o j.d.o.o. za građevinsko završne i instalaterske radove</item>
    </izvorni_sadrzaj>
    <derivirana_varijabla naziv="DomainObject.Predmet.SudioniciListNaziv_1">
      <item>FINA RC OSIJEK</item>
      <item>Terming-o j.d.o.o. za građevinsko završne i instalaterske radove</item>
    </derivirana_varijabla>
  </DomainObject.Predmet.SudioniciListNaziv>
  <DomainObject.Predmet.SudioniciListAdressOIB>
    <izvorni_sadrzaj>
      <item>FINA RC OSIJEK, OIB 85821130368</item>
      <item>Terming-o j.d.o.o. za građevinsko završne i instalaterske radove, OIB 47229968459, Crni put 17,31220 Višnjevac</item>
    </izvorni_sadrzaj>
    <derivirana_varijabla naziv="DomainObject.Predmet.SudioniciListAdressOIB_1">
      <item>FINA RC OSIJEK, OIB 85821130368</item>
      <item>Terming-o j.d.o.o. za građevinsko završne i instalaterske radove, OIB 47229968459, Crni put 17,31220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47229968459</item>
    </izvorni_sadrzaj>
    <derivirana_varijabla naziv="DomainObject.Predmet.SudioniciListNazivOIB_1">
      <item>, OIB 85821130368</item>
      <item>, OIB 47229968459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D0B6B-6E6E-49A2-9D48-3666AB933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2418</properties:Characters>
  <properties:Lines>90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2018-03-21T07:55:00Z</dcterms:created>
  <dc:creator>hermanj</dc:creator>
  <cp:lastModifiedBy>Maja Kocijan</cp:lastModifiedBy>
  <cp:lastPrinted>2018-03-21T08:27:00Z</cp:lastPrinted>
  <dcterms:modified xmlns:xsi="http://www.w3.org/2001/XMLSchema-instance" xsi:type="dcterms:W3CDTF">2018-03-21T08:28:00Z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(Marijana Božić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