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42f8" w14:paraId="c5d42f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664D6">
        <w:t>UDRUGA HRVATSKIH BRANITELJA DOMOVINSKOG RATA POLICIJE SPLITSKO-DALMATINSKE ŽUPANIJE, Trg hrvatske bratske zajednice 0 bb, Split</w:t>
      </w:r>
      <w:r>
        <w:rPr>
          <w:lang w:val="hr-HR"/>
        </w:rPr>
        <w:t xml:space="preserve">, </w:t>
      </w:r>
      <w:r w:rsidR="007664D6">
        <w:rPr>
          <w:lang w:val="hr-HR"/>
        </w:rPr>
        <w:t xml:space="preserve">OIB: 56374453928 </w:t>
      </w:r>
      <w:r>
        <w:rPr>
          <w:lang w:val="hr-HR"/>
        </w:rPr>
        <w:t xml:space="preserve">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664D6">
        <w:t xml:space="preserve">UDRUGA HRVATSKIH BRANITELJA DOMOVINSKOG RATA POLICIJE SPLITSKO-DALMATINSKE ŽUPANIJE, Trg hrvatske bratske zajednice 0 bb, Split, </w:t>
      </w:r>
      <w:r w:rsidR="007664D6">
        <w:rPr>
          <w:lang w:val="hr-HR"/>
        </w:rPr>
        <w:t>OIB: 56374453928</w:t>
      </w:r>
      <w:r w:rsidR="007664D6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7664D6">
        <w:rPr>
          <w:lang w:val="hr-HR"/>
        </w:rPr>
        <w:t>6.916,59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7664D6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664D6" w:rsidRPr="007664D6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D244F" w:rsidR="00473132">
    <w:pPr>
      <w:pStyle w:val="Zaglavlje"/>
      <w:jc w:val="center"/>
    </w:pPr>
  </w:p>
  <w:p w:rsidRDefault="008D244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664D6">
      <w:t>952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F4A10"/>
    <w:rsid w:val="00417EA6"/>
    <w:rsid w:val="00455956"/>
    <w:rsid w:val="004F1BAF"/>
    <w:rsid w:val="005A61D0"/>
    <w:rsid w:val="00684A08"/>
    <w:rsid w:val="00693AB7"/>
    <w:rsid w:val="00705DD8"/>
    <w:rsid w:val="0071519E"/>
    <w:rsid w:val="007664D6"/>
    <w:rsid w:val="007F7A84"/>
    <w:rsid w:val="00814EDB"/>
    <w:rsid w:val="00815142"/>
    <w:rsid w:val="00853B3E"/>
    <w:rsid w:val="008D244F"/>
    <w:rsid w:val="008D2D97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D2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D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DOMOVINSKOG RATA POLICIJE SPLITSKO-DALMATINSKE ŽUPANIJE</izvorni_sadrzaj>
    <derivirana_varijabla naziv="DomainObject.Predmet.ProtustrankaFormated_1">  UDRUGA HRVATSKIH BRANITELJA DOMOVINSKOG RATA POLICIJE SPLITSKO-DALMATINSKE ŽUPANIJE</derivirana_varijabla>
  </DomainObject.Predmet.ProtustrankaFormated>
  <DomainObject.Predmet.ProtustrankaFormatedOIB>
    <izvorni_sadrzaj>  UDRUGA HRVATSKIH BRANITELJA DOMOVINSKOG RATA POLICIJE SPLITSKO-DALMATINSKE ŽUPANIJE, OIB 56374453928</izvorni_sadrzaj>
    <derivirana_varijabla naziv="DomainObject.Predmet.ProtustrankaFormatedOIB_1">  UDRUGA HRVATSKIH BRANITELJA DOMOVINSKOG RATA POLICIJE SPLITSKO-DALMATINSKE ŽUPANIJE, OIB 56374453928</derivirana_varijabla>
  </DomainObject.Predmet.ProtustrankaFormatedOIB>
  <DomainObject.Predmet.ProtustrankaFormatedWithAdress>
    <izvorni_sadrzaj> UDRUGA HRVATSKIH BRANITELJA DOMOVINSKOG RATA POLICIJE SPLITSKO-DALMATINSKE ŽUPANIJE, Trg Hrvatske bratske zajednice 0bb, 21000 Split</izvorni_sadrzaj>
    <derivirana_varijabla naziv="DomainObject.Predmet.ProtustrankaFormatedWithAdress_1"> UDRUGA HRVATSKIH BRANITELJA DOMOVINSKOG RATA POLICIJE SPLITSKO-DALMATINSKE ŽUPANIJE, Trg Hrvatske bratske zajednice 0bb, 21000 Split</derivirana_varijabla>
  </DomainObject.Predmet.ProtustrankaFormatedWithAdress>
  <DomainObject.Predmet.ProtustrankaFormatedWithAdressOIB>
    <izvorni_sadrzaj> UDRUGA HRVATSKIH BRANITELJA DOMOVINSKOG RATA POLICIJE SPLITSKO-DALMATINSKE ŽUPANIJE, OIB 56374453928, Trg Hrvatske bratske zajednice 0bb, 21000 Split</izvorni_sadrzaj>
    <derivirana_varijabla naziv="DomainObject.Predmet.ProtustrankaFormatedWithAdressOIB_1"> UDRUGA HRVATSKIH BRANITELJA DOMOVINSKOG RATA POLICIJE SPLITSKO-DALMATINSKE ŽUPANIJE, OIB 56374453928, Trg Hrvatske bratske zajednice 0bb, 21000 Split</derivirana_varijabla>
  </DomainObject.Predmet.ProtustrankaFormatedWithAdressOIB>
  <DomainObject.Predmet.ProtustrankaWithAdress>
    <izvorni_sadrzaj>UDRUGA HRVATSKIH BRANITELJA DOMOVINSKOG RATA POLICIJE SPLITSKO-DALMATINSKE ŽUPANIJE Trg Hrvatske bratske zajednice 0bb, 21000 Split</izvorni_sadrzaj>
    <derivirana_varijabla naziv="DomainObject.Predmet.ProtustrankaWithAdress_1">UDRUGA HRVATSKIH BRANITELJA DOMOVINSKOG RATA POLICIJE SPLITSKO-DALMATINSKE ŽUPANIJE Trg Hrvatske bratske zajednice 0bb, 21000 Split</derivirana_varijabla>
  </DomainObject.Predmet.ProtustrankaWithAdress>
  <DomainObject.Predmet.ProtustrankaWithAdressOIB>
    <izvorni_sadrzaj>UDRUGA HRVATSKIH BRANITELJA DOMOVINSKOG RATA POLICIJE SPLITSKO-DALMATINSKE ŽUPANIJE, OIB 56374453928, Trg Hrvatske bratske zajednice 0bb, 21000 Split</izvorni_sadrzaj>
    <derivirana_varijabla naziv="DomainObject.Predmet.ProtustrankaWithAdressOIB_1">UDRUGA HRVATSKIH BRANITELJA DOMOVINSKOG RATA POLICIJE SPLITSKO-DALMATINSKE ŽUPANIJE, OIB 56374453928, Trg Hrvatske bratske zajednice 0bb, 21000 Split</derivirana_varijabla>
  </DomainObject.Predmet.ProtustrankaWithAdressOIB>
  <DomainObject.Predmet.ProtustrankaNazivFormated>
    <izvorni_sadrzaj>UDRUGA HRVATSKIH BRANITELJA DOMOVINSKOG RATA POLICIJE SPLITSKO-DALMATINSKE ŽUPANIJE</izvorni_sadrzaj>
    <derivirana_varijabla naziv="DomainObject.Predmet.ProtustrankaNazivFormated_1">UDRUGA HRVATSKIH BRANITELJA DOMOVINSKOG RATA POLICIJE SPLITSKO-DALMATINSKE ŽUPANIJE</derivirana_varijabla>
  </DomainObject.Predmet.ProtustrankaNazivFormated>
  <DomainObject.Predmet.ProtustrankaNazivFormatedOIB>
    <izvorni_sadrzaj>UDRUGA HRVATSKIH BRANITELJA DOMOVINSKOG RATA POLICIJE SPLITSKO-DALMATINSKE ŽUPANIJE, OIB 56374453928</izvorni_sadrzaj>
    <derivirana_varijabla naziv="DomainObject.Predmet.ProtustrankaNazivFormatedOIB_1">UDRUGA HRVATSKIH BRANITELJA DOMOVINSKOG RATA POLICIJE SPLITSKO-DALMATINSKE ŽUPANIJE, OIB 56374453928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6916.59</izvorni_sadrzaj>
    <derivirana_varijabla naziv="DomainObject.Predmet.TrenutnaVrijednost_1">6916.59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BRANITELJA DOMOVINSKOG RATA POLICIJE SPLITSKO-DALMATINSKE ŽUPANIJE</item>
    </izvorni_sadrzaj>
    <derivirana_varijabla naziv="DomainObject.Predmet.ProtuStrankaListFormated_1">
      <item>UDRUGA HRVATSKIH BRANITELJA DOMOVINSKOG RATA POLICIJE SPLITSKO-DALMATINSKE ŽUPANIJE</item>
    </derivirana_varijabla>
  </DomainObject.Predmet.ProtuStrankaListFormated>
  <DomainObject.Predmet.ProtuStrankaListFormatedOIB>
    <izvorni_sadrzaj>
      <item>UDRUGA HRVATSKIH BRANITELJA DOMOVINSKOG RATA POLICIJE SPLITSKO-DALMATINSKE ŽUPANIJE, OIB 56374453928</item>
    </izvorni_sadrzaj>
    <derivirana_varijabla naziv="DomainObject.Predmet.ProtuStrankaListFormatedOIB_1">
      <item>UDRUGA HRVATSKIH BRANITELJA DOMOVINSKOG RATA POLICIJE SPLITSKO-DALMATINSKE ŽUPANIJE, OIB 56374453928</item>
    </derivirana_varijabla>
  </DomainObject.Predmet.ProtuStrankaListFormatedOIB>
  <DomainObject.Predmet.ProtuStrankaListFormatedWithAdress>
    <izvorni_sadrzaj>
      <item>UDRUGA HRVATSKIH BRANITELJA DOMOVINSKOG RATA POLICIJE SPLITSKO-DALMATINSKE ŽUPANIJE, Trg Hrvatske bratske zajednice 0bb, 21000 Split</item>
    </izvorni_sadrzaj>
    <derivirana_varijabla naziv="DomainObject.Predmet.ProtuStrankaListFormatedWithAdress_1">
      <item>UDRUGA HRVATSKIH BRANITELJA DOMOVINSKOG RATA POLICIJE SPLITSKO-DALMATINSKE ŽUPANIJE, Trg Hrvatske bratske zajednice 0bb, 21000 Split</item>
    </derivirana_varijabla>
  </DomainObject.Predmet.ProtuStrankaListFormatedWithAdress>
  <DomainObject.Predmet.ProtuStrankaListFormatedWithAdressOIB>
    <izvorni_sadrzaj>
      <item>UDRUGA HRVATSKIH BRANITELJA DOMOVINSKOG RATA POLICIJE SPLITSKO-DALMATINSKE ŽUPANIJE, OIB 56374453928, Trg Hrvatske bratske zajednice 0bb, 21000 Split</item>
    </izvorni_sadrzaj>
    <derivirana_varijabla naziv="DomainObject.Predmet.ProtuStrankaListFormatedWithAdressOIB_1">
      <item>UDRUGA HRVATSKIH BRANITELJA DOMOVINSKOG RATA POLICIJE SPLITSKO-DALMATINSKE ŽUPANIJE, OIB 56374453928, Trg Hrvatske bratske zajednice 0bb, 21000 Split</item>
    </derivirana_varijabla>
  </DomainObject.Predmet.ProtuStrankaListFormatedWithAdressOIB>
  <DomainObject.Predmet.ProtuStrankaListNazivFormated>
    <izvorni_sadrzaj>
      <item>UDRUGA HRVATSKIH BRANITELJA DOMOVINSKOG RATA POLICIJE SPLITSKO-DALMATINSKE ŽUPANIJE</item>
    </izvorni_sadrzaj>
    <derivirana_varijabla naziv="DomainObject.Predmet.ProtuStrankaListNazivFormated_1">
      <item>UDRUGA HRVATSKIH BRANITELJA DOMOVINSKOG RATA POLICIJE SPLITSKO-DALMATINSKE ŽUPANIJE</item>
    </derivirana_varijabla>
  </DomainObject.Predmet.ProtuStrankaListNazivFormated>
  <DomainObject.Predmet.ProtuStrankaListNazivFormatedOIB>
    <izvorni_sadrzaj>
      <item>UDRUGA HRVATSKIH BRANITELJA DOMOVINSKOG RATA POLICIJE SPLITSKO-DALMATINSKE ŽUPANIJE, OIB 56374453928</item>
    </izvorni_sadrzaj>
    <derivirana_varijabla naziv="DomainObject.Predmet.ProtuStrankaListNazivFormatedOIB_1">
      <item>UDRUGA HRVATSKIH BRANITELJA DOMOVINSKOG RATA POLICIJE SPLITSKO-DALMATINSKE ŽUPANIJE, OIB 56374453928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BRANITELJA DOMOVINSKOG RATA POLICIJE SPLITSKO-DALMATINSKE ŽUPANIJE</izvorni_sadrzaj>
    <derivirana_varijabla naziv="DomainObject.Predmet.ProtustrankaIDrugi_1">UDRUGA HRVATSKIH BRANITELJA DOMOVINSKOG RATA POLICIJE SPLITSKO-DALMATINSKE ŽUPANIJE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BRANITELJA DOMOVINSKOG RATA POLICIJE SPLITSKO-DALMATINSKE ŽUPANIJE, OIB 56374453928, Trg Hrvatske bratske zajednice 0bb, 21000 Split</izvorni_sadrzaj>
    <derivirana_varijabla naziv="DomainObject.Predmet.ProtustrankaIDrugiAdressOIB_1">UDRUGA HRVATSKIH BRANITELJA DOMOVINSKOG RATA POLICIJE SPLITSKO-DALMATINSKE ŽUPANIJE, OIB 56374453928, Trg Hrvatske bratske zajednice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 DOMOVINSKOG RATA POLICIJE SPLITSKO-DALMATINSKE ŽUPANIJE</item>
      <item>FINANCIJSKA AGENCIJA, RC SPLIT</item>
    </izvorni_sadrzaj>
    <derivirana_varijabla naziv="DomainObject.Predmet.SudioniciListNaziv_1">
      <item>UDRUGA HRVATSKIH BRANITELJA DOMOVINSKOG RATA POLICIJE SPLITSKO-DALMATINSKE ŽUPANIJE</item>
      <item>FINANCIJSKA AGENCIJA, RC SPLIT</item>
    </derivirana_varijabla>
  </DomainObject.Predmet.SudioniciListNaziv>
  <DomainObject.Predmet.SudioniciListAdressOIB>
    <izvorni_sadrzaj>
      <item>UDRUGA HRVATSKIH BRANITELJA DOMOVINSKOG RATA POLICIJE SPLITSKO-DALMATINSKE ŽUPANIJE, OIB 56374453928, Trg Hrvatske bratske zajednice 0bb,21000 Split</item>
      <item>FINANCIJSKA AGENCIJA, RC SPLIT, OIB 85821130368, Mažuranićevo šetalište 24 b,21000 Split</item>
    </izvorni_sadrzaj>
    <derivirana_varijabla naziv="DomainObject.Predmet.SudioniciListAdressOIB_1">
      <item>UDRUGA HRVATSKIH BRANITELJA DOMOVINSKOG RATA POLICIJE SPLITSKO-DALMATINSKE ŽUPANIJE, OIB 56374453928, Trg Hrvatske bratske zajednice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56374453928</item>
      <item>, OIB 85821130368</item>
    </izvorni_sadrzaj>
    <derivirana_varijabla naziv="DomainObject.Predmet.SudioniciListNazivOIB_1">
      <item>, OIB 56374453928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1878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2016-03-23T13:57:00Z</cp:lastPrinted>
  <dcterms:modified xmlns:xsi="http://www.w3.org/2001/XMLSchema-instance" xsi:type="dcterms:W3CDTF">2016-03-24T07:44:00Z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