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1a93" w14:paraId="a9e1a93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6B41B2">
        <w:rPr>
          <w:lang w:val="hr-HR"/>
        </w:rPr>
        <w:t>103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6B41B2">
        <w:rPr>
          <w:lang w:val="hr-HR"/>
        </w:rPr>
        <w:t>IMPULS GRAĐENJE</w:t>
      </w:r>
      <w:r>
        <w:rPr>
          <w:lang w:val="hr-HR"/>
        </w:rPr>
        <w:t xml:space="preserve"> d.o.o. </w:t>
      </w:r>
      <w:r w:rsidR="005F3CC0">
        <w:rPr>
          <w:lang w:val="hr-HR"/>
        </w:rPr>
        <w:t xml:space="preserve">za </w:t>
      </w:r>
      <w:r w:rsidR="00636834">
        <w:rPr>
          <w:lang w:val="hr-HR"/>
        </w:rPr>
        <w:t xml:space="preserve">trgovinu i </w:t>
      </w:r>
      <w:r w:rsidR="005F3CC0">
        <w:rPr>
          <w:lang w:val="hr-HR"/>
        </w:rPr>
        <w:t>usluge</w:t>
      </w:r>
      <w:r>
        <w:rPr>
          <w:lang w:val="hr-HR"/>
        </w:rPr>
        <w:t xml:space="preserve">, </w:t>
      </w:r>
      <w:r w:rsidR="00636834">
        <w:rPr>
          <w:lang w:val="hr-HR"/>
        </w:rPr>
        <w:t>Zagreb, Tomislavova ulica 11</w:t>
      </w:r>
      <w:r>
        <w:rPr>
          <w:lang w:val="hr-HR"/>
        </w:rPr>
        <w:t>, MBS:</w:t>
      </w:r>
      <w:r w:rsidR="00636834">
        <w:rPr>
          <w:lang w:val="hr-HR"/>
        </w:rPr>
        <w:t xml:space="preserve"> 110004449</w:t>
      </w:r>
      <w:r>
        <w:rPr>
          <w:lang w:val="hr-HR"/>
        </w:rPr>
        <w:t xml:space="preserve">, OIB: </w:t>
      </w:r>
      <w:r w:rsidR="00636834">
        <w:rPr>
          <w:lang w:val="hr-HR"/>
        </w:rPr>
        <w:t>95297659028</w:t>
      </w:r>
      <w:r>
        <w:rPr>
          <w:lang w:val="hr-HR"/>
        </w:rPr>
        <w:t>, koji se vodi kod ovoga suda pod brojem St-</w:t>
      </w:r>
      <w:r w:rsidR="00636834">
        <w:rPr>
          <w:lang w:val="hr-HR"/>
        </w:rPr>
        <w:t>103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636834">
        <w:rPr>
          <w:lang w:val="hr-HR"/>
        </w:rPr>
        <w:t>28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636834">
        <w:rPr>
          <w:lang w:val="hr-HR"/>
        </w:rPr>
        <w:t>7.025,00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636834">
        <w:rPr>
          <w:lang w:val="hr-HR"/>
        </w:rPr>
        <w:t xml:space="preserve"> </w:t>
      </w:r>
      <w:proofErr w:type="spellStart"/>
      <w:r w:rsidR="00636834">
        <w:rPr>
          <w:lang w:val="hr-HR"/>
        </w:rPr>
        <w:t>Michael</w:t>
      </w:r>
      <w:proofErr w:type="spellEnd"/>
      <w:r w:rsidR="00636834">
        <w:rPr>
          <w:lang w:val="hr-HR"/>
        </w:rPr>
        <w:t xml:space="preserve"> </w:t>
      </w:r>
      <w:proofErr w:type="spellStart"/>
      <w:r w:rsidR="00636834">
        <w:rPr>
          <w:lang w:val="hr-HR"/>
        </w:rPr>
        <w:t>Ljubas</w:t>
      </w:r>
      <w:proofErr w:type="spellEnd"/>
      <w:r>
        <w:rPr>
          <w:lang w:val="hr-HR"/>
        </w:rPr>
        <w:t xml:space="preserve"> iz Zagreba, </w:t>
      </w:r>
      <w:r w:rsidR="00636834">
        <w:rPr>
          <w:lang w:val="hr-HR"/>
        </w:rPr>
        <w:t>Vrbik X. 2</w:t>
      </w:r>
      <w:r>
        <w:rPr>
          <w:lang w:val="hr-HR"/>
        </w:rPr>
        <w:t xml:space="preserve">, OIB: </w:t>
      </w:r>
      <w:r w:rsidR="00636834">
        <w:rPr>
          <w:lang w:val="hr-HR"/>
        </w:rPr>
        <w:t>37937455700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36834">
        <w:rPr>
          <w:lang w:val="hr-HR"/>
        </w:rPr>
        <w:t>16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AB1037" w:rsidP="00AB1037" w:rsidR="00AB1037">
      <w:pPr>
        <w:ind w:firstLine="720" w:left="4320"/>
      </w:pPr>
    </w:p>
    <w:p w:rsidRDefault="00AB1037" w:rsidP="00AB1037" w:rsidR="00AB1037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AB1037" w:rsidP="00AB1037" w:rsidR="00AB1037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AB1037" w:rsidP="00AB1037" w:rsidR="00AB1037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AB1037" w:rsidP="00AB1037" w:rsidR="00AB1037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AB1037" w:rsidP="00AB1037" w:rsidR="00AB1037">
      <w:pPr>
        <w:rPr>
          <w:szCs w:val="24"/>
        </w:rPr>
      </w:pPr>
    </w:p>
    <w:p w:rsidRDefault="000E2229" w:rsidP="00D86D34" w:rsidR="000E2229" w:rsidRPr="00D86D34"/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780" w:rsidR="00B82780">
      <w:r>
        <w:separator/>
      </w:r>
    </w:p>
  </w:endnote>
  <w:endnote w:id="0" w:type="continuationSeparator">
    <w:p w:rsidRDefault="00B82780" w:rsidR="00B82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780" w:rsidR="00B82780">
      <w:r>
        <w:separator/>
      </w:r>
    </w:p>
  </w:footnote>
  <w:footnote w:id="0" w:type="continuationSeparator">
    <w:p w:rsidRDefault="00B82780" w:rsidR="00B82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E200B"/>
    <w:rsid w:val="00203DEE"/>
    <w:rsid w:val="00230CD2"/>
    <w:rsid w:val="00243561"/>
    <w:rsid w:val="002544E0"/>
    <w:rsid w:val="0029271A"/>
    <w:rsid w:val="002965AB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834"/>
    <w:rsid w:val="00663D51"/>
    <w:rsid w:val="00674F9D"/>
    <w:rsid w:val="006767EE"/>
    <w:rsid w:val="00676B62"/>
    <w:rsid w:val="00691F5B"/>
    <w:rsid w:val="00696CCD"/>
    <w:rsid w:val="006B32F7"/>
    <w:rsid w:val="006B41B2"/>
    <w:rsid w:val="006E7557"/>
    <w:rsid w:val="00700B52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C4ABF"/>
    <w:rsid w:val="007C68ED"/>
    <w:rsid w:val="007D0D57"/>
    <w:rsid w:val="007D3222"/>
    <w:rsid w:val="007D6740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1037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82780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1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1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 GRAĐENJE d.o.o. za trgovinu i usluge zastupanog po punomoćniku Michael Ljubas</izvorni_sadrzaj>
    <derivirana_varijabla naziv="DomainObject.Predmet.ProtustrankaFormated_1">  IMPULS GRAĐENJE d.o.o. za trgovinu i usluge zastupanog po punomoćniku Michael Ljubas</derivirana_varijabla>
  </DomainObject.Predmet.ProtustrankaFormated>
  <DomainObject.Predmet.ProtustrankaFormatedOIB>
    <izvorni_sadrzaj>  IMPULS GRAĐENJE d.o.o. za trgovinu i usluge, OIB 95297659028 zastupanog po punomoćniku Michael Ljubas</izvorni_sadrzaj>
    <derivirana_varijabla naziv="DomainObject.Predmet.ProtustrankaFormatedOIB_1">  IMPULS GRAĐENJE d.o.o. za trgovinu i usluge, OIB 95297659028 zastupanog po punomoćniku Michael Ljubas</derivirana_varijabla>
  </DomainObject.Predmet.ProtustrankaFormatedOIB>
  <DomainObject.Predmet.ProtustrankaFormatedWithAdress>
    <izvorni_sadrzaj> IMPULS GRAĐENJE d.o.o. za trgovinu i usluge, Tomislavova ulica 11, 10000 Zagreb zastupanog po punomoćniku Michael Ljubas</izvorni_sadrzaj>
    <derivirana_varijabla naziv="DomainObject.Predmet.ProtustrankaFormatedWithAdress_1"> IMPULS GRAĐENJE d.o.o. za trgovinu i usluge, Tomislavova ulica 11, 10000 Zagreb zastupanog po punomoćniku Michael Ljubas</derivirana_varijabla>
  </DomainObject.Predmet.ProtustrankaFormatedWithAdress>
  <DomainObject.Predmet.ProtustrankaFormatedWithAdressOIB>
    <izvorni_sadrzaj> IMPULS GRAĐENJE d.o.o. za trgovinu i usluge, OIB 95297659028, Tomislavova ulica 11, 10000 Zagreb zastupanog po punomoćniku Michael Ljubas</izvorni_sadrzaj>
    <derivirana_varijabla naziv="DomainObject.Predmet.ProtustrankaFormatedWithAdressOIB_1"> IMPULS GRAĐENJE d.o.o. za trgovinu i usluge, OIB 95297659028, Tomislavova ulica 11, 10000 Zagreb zastupanog po punomoćniku Michael Ljubas</derivirana_varijabla>
  </DomainObject.Predmet.ProtustrankaFormatedWithAdressOIB>
  <DomainObject.Predmet.ProtustrankaWithAdress>
    <izvorni_sadrzaj>IMPULS GRAĐENJE d.o.o. za trgovinu i usluge Tomislavova ulica 11, 10000 Zagreb</izvorni_sadrzaj>
    <derivirana_varijabla naziv="DomainObject.Predmet.ProtustrankaWithAdress_1">IMPULS GRAĐENJE d.o.o. za trgovinu i usluge Tomislavova ulica 11, 10000 Zagreb</derivirana_varijabla>
  </DomainObject.Predmet.ProtustrankaWithAdress>
  <DomainObject.Predmet.ProtustrankaWithAdressOIB>
    <izvorni_sadrzaj>IMPULS GRAĐENJE d.o.o. za trgovinu i usluge, OIB 95297659028, Tomislavova ulica 11, 10000 Zagreb</izvorni_sadrzaj>
    <derivirana_varijabla naziv="DomainObject.Predmet.ProtustrankaWithAdressOIB_1">IMPULS GRAĐENJE d.o.o. za trgovinu i usluge, OIB 95297659028, Tomislavova ulica 11, 10000 Zagreb</derivirana_varijabla>
  </DomainObject.Predmet.ProtustrankaWithAdressOIB>
  <DomainObject.Predmet.ProtustrankaNazivFormated>
    <izvorni_sadrzaj>IMPULS GRAĐENJE d.o.o. za trgovinu i usluge</izvorni_sadrzaj>
    <derivirana_varijabla naziv="DomainObject.Predmet.ProtustrankaNazivFormated_1">IMPULS GRAĐENJE d.o.o. za trgovinu i usluge</derivirana_varijabla>
  </DomainObject.Predmet.ProtustrankaNazivFormated>
  <DomainObject.Predmet.ProtustrankaNazivFormatedOIB>
    <izvorni_sadrzaj>IMPULS GRAĐENJE d.o.o. za trgovinu i usluge, OIB 95297659028</izvorni_sadrzaj>
    <derivirana_varijabla naziv="DomainObject.Predmet.ProtustrankaNazivFormatedOIB_1">IMPULS GRAĐENJE d.o.o. za trgovinu i usluge, OIB 95297659028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IMPULS GRAĐENJE d.o.o. za trgovinu i usluge zastupanog po punomoćniku Michael Ljubas</item>
    </izvorni_sadrzaj>
    <derivirana_varijabla naziv="DomainObject.Predmet.ProtuStrankaListFormated_1">
      <item>IMPULS GRAĐENJE d.o.o. za trgovinu i usluge zastupanog po punomoćniku Michael Ljubas</item>
    </derivirana_varijabla>
  </DomainObject.Predmet.ProtuStrankaListFormated>
  <DomainObject.Predmet.ProtuStrankaListFormatedOIB>
    <izvorni_sadrzaj>
      <item>IMPULS GRAĐENJE d.o.o. za trgovinu i usluge, OIB 95297659028 zastupanog po punomoćniku Michael Ljubas</item>
    </izvorni_sadrzaj>
    <derivirana_varijabla naziv="DomainObject.Predmet.ProtuStrankaListFormatedOIB_1">
      <item>IMPULS GRAĐENJE d.o.o. za trgovinu i usluge, OIB 95297659028 zastupanog po punomoćniku Michael Ljubas</item>
    </derivirana_varijabla>
  </DomainObject.Predmet.ProtuStrankaListFormatedOIB>
  <DomainObject.Predmet.ProtuStrankaListFormatedWithAdress>
    <izvorni_sadrzaj>
      <item>IMPULS GRAĐENJE d.o.o. za trgovinu i usluge, Tomislavova ulica 11, 10000 Zagreb zastupanog po punomoćniku Michael Ljubas</item>
    </izvorni_sadrzaj>
    <derivirana_varijabla naziv="DomainObject.Predmet.ProtuStrankaListFormatedWithAdress_1">
      <item>IMPULS GRAĐENJE d.o.o. za trgovinu i usluge, Tomislavova ulica 11, 10000 Zagreb zastupanog po punomoćniku Michael Ljubas</item>
    </derivirana_varijabla>
  </DomainObject.Predmet.ProtuStrankaListFormatedWithAdress>
  <DomainObject.Predmet.ProtuStrankaListFormatedWithAdressOIB>
    <izvorni_sadrzaj>
      <item>IMPULS GRAĐENJE d.o.o. za trgovinu i usluge, OIB 95297659028, Tomislavova ulica 11, 10000 Zagreb zastupanog po punomoćniku Michael Ljubas</item>
    </izvorni_sadrzaj>
    <derivirana_varijabla naziv="DomainObject.Predmet.ProtuStrankaListFormatedWithAdressOIB_1">
      <item>IMPULS GRAĐENJE d.o.o. za trgovinu i usluge, OIB 95297659028, Tomislavova ulica 11, 10000 Zagreb zastupanog po punomoćniku Michael Ljubas</item>
    </derivirana_varijabla>
  </DomainObject.Predmet.ProtuStrankaListFormatedWithAdressOIB>
  <DomainObject.Predmet.ProtuStrankaListNazivFormated>
    <izvorni_sadrzaj>
      <item>IMPULS GRAĐENJE d.o.o. za trgovinu i usluge</item>
    </izvorni_sadrzaj>
    <derivirana_varijabla naziv="DomainObject.Predmet.ProtuStrankaListNazivFormated_1">
      <item>IMPULS GRAĐENJE d.o.o. za trgovinu i usluge</item>
    </derivirana_varijabla>
  </DomainObject.Predmet.ProtuStrankaListNazivFormated>
  <DomainObject.Predmet.ProtuStrankaListNazivFormatedOIB>
    <izvorni_sadrzaj>
      <item>IMPULS GRAĐENJE d.o.o. za trgovinu i usluge, OIB 95297659028</item>
    </izvorni_sadrzaj>
    <derivirana_varijabla naziv="DomainObject.Predmet.ProtuStrankaListNazivFormatedOIB_1">
      <item>IMPULS GRAĐENJE d.o.o. za trgovinu i usluge, OIB 95297659028</item>
    </derivirana_varijabla>
  </DomainObject.Predmet.ProtuStrankaListNazivFormatedOIB>
  <DomainObject.Predmet.OstaliListFormated>
    <izvorni_sadrzaj>
      <item>Michael Ljubas punomoćnik sudionika u postupku IMPULS GRAĐENJE d.o.o. za trgovinu i usluge</item>
    </izvorni_sadrzaj>
    <derivirana_varijabla naziv="DomainObject.Predmet.OstaliListFormated_1">
      <item>Michael Ljubas punomoćnik sudionika u postupku IMPULS GRAĐENJE d.o.o. za trgovinu i usluge</item>
    </derivirana_varijabla>
  </DomainObject.Predmet.OstaliListFormated>
  <DomainObject.Predmet.OstaliListFormatedOIB>
    <izvorni_sadrzaj>
      <item>Michael Ljubas, OIB 37937455700 punomoćnik sudionika u postupku IMPULS GRAĐENJE d.o.o. za trgovinu i usluge</item>
    </izvorni_sadrzaj>
    <derivirana_varijabla naziv="DomainObject.Predmet.OstaliListFormatedOIB_1">
      <item>Michael Ljubas, OIB 37937455700 punomoćnik sudionika u postupku IMPULS GRAĐENJE d.o.o. za trgovinu i usluge</item>
    </derivirana_varijabla>
  </DomainObject.Predmet.OstaliListFormatedOIB>
  <DomainObject.Predmet.OstaliListFormatedWithAdress>
    <izvorni_sadrzaj>
      <item>Michael Ljubas, Vrbik X. 2, 10000 Zagreb punomoćnik sudionika u postupku IMPULS GRAĐENJE d.o.o. za trgovinu i usluge</item>
    </izvorni_sadrzaj>
    <derivirana_varijabla naziv="DomainObject.Predmet.OstaliListFormatedWithAdress_1">
      <item>Michael Ljubas, Vrbik X. 2, 10000 Zagreb punomoćnik sudionika u postupku IMPULS GRAĐENJE d.o.o. za trgovinu i usluge</item>
    </derivirana_varijabla>
  </DomainObject.Predmet.OstaliListFormatedWithAdress>
  <DomainObject.Predmet.OstaliListFormatedWithAdressOIB>
    <izvorni_sadrzaj>
      <item>Michael Ljubas, OIB 37937455700, Vrbik X. 2, 10000 Zagreb punomoćnik sudionika u postupku IMPULS GRAĐENJE d.o.o. za trgovinu i usluge</item>
    </izvorni_sadrzaj>
    <derivirana_varijabla naziv="DomainObject.Predmet.OstaliListFormatedWithAdressOIB_1">
      <item>Michael Ljubas, OIB 37937455700, Vrbik X. 2, 10000 Zagreb punomoćnik sudionika u postupku IMPULS GRAĐENJE d.o.o. za trgovinu i usluge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IMPULS GRAĐENJE d.o.o. za trgovinu i usluge</izvorni_sadrzaj>
    <derivirana_varijabla naziv="DomainObject.Predmet.ProtustrankaIDrugi_1">IMPULS GRAĐENJE 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IMPULS GRAĐENJE d.o.o. za trgovinu i usluge, OIB 95297659028, Tomislavova ulica 11, 10000 Zagreb</izvorni_sadrzaj>
    <derivirana_varijabla naziv="DomainObject.Predmet.ProtustrankaIDrugiAdressOIB_1">IMPULS GRAĐENJE d.o.o. za trgovinu i usluge, OIB 95297659028, Tomislavova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GRAĐENJE d.o.o. za trgovinu i usluge</item>
      <item>FINA Regionalni centar Zagreb, Podružnica Zagreb</item>
      <item>Michael Ljubas</item>
    </izvorni_sadrzaj>
    <derivirana_varijabla naziv="DomainObject.Predmet.SudioniciListNaziv_1">
      <item>IMPULS GRAĐENJE d.o.o. za trgovinu i usluge</item>
      <item>FINA Regionalni centar Zagreb, Podružnica Zagreb</item>
      <item>Michael Ljubas</item>
    </derivirana_varijabla>
  </DomainObject.Predmet.SudioniciListNaziv>
  <DomainObject.Predmet.SudioniciListAdressOIB>
    <izvorni_sadrzaj>
      <item>IMPULS GRAĐENJE d.o.o. za trgovinu i usluge, OIB 95297659028, Tomislavova ulica 11,10000 Zagreb</item>
      <item>FINA Regionalni centar Zagreb, Podružnica Zagreb, OIB 85821130368, Trg svibanjskih žrtava 1995. br. 1,10000 Zagreb</item>
      <item>Michael Ljubas, OIB 37937455700, Vrbik X. 2,10000 Zagreb</item>
    </izvorni_sadrzaj>
    <derivirana_varijabla naziv="DomainObject.Predmet.SudioniciListAdressOIB_1">
      <item>IMPULS GRAĐENJE d.o.o. za trgovinu i usluge, OIB 95297659028, Tomislavova ulica 11,10000 Zagreb</item>
      <item>FINA Regionalni centar Zagreb, Podružnica Zagreb, OIB 85821130368, Trg svibanjskih žrtava 1995. br. 1,10000 Zagreb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95297659028</item>
      <item>, OIB 85821130368</item>
      <item>, OIB 37937455700</item>
    </izvorni_sadrzaj>
    <derivirana_varijabla naziv="DomainObject.Predmet.SudioniciListNazivOIB_1">
      <item>, OIB 95297659028</item>
      <item>, OIB 85821130368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2FBF6-0E54-49C9-A9F5-44606F183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1657</properties:Characters>
  <properties:Lines>46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2017-03-15T13:24:00Z</dcterms:created>
  <dc:creator>ssabljic</dc:creator>
  <cp:lastModifiedBy>Miroslav Lovreković</cp:lastModifiedBy>
  <cp:lastPrinted>2017-03-16T07:23:00Z</cp:lastPrinted>
  <dcterms:modified xmlns:xsi="http://www.w3.org/2001/XMLSchema-instance" xsi:type="dcterms:W3CDTF">2017-03-16T07:23:00Z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