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972d" w14:paraId="f84972d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B21281">
        <w:t>72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B21281">
        <w:t>2</w:t>
      </w:r>
      <w:r w:rsidR="00814557" w:rsidRPr="006F1FF1">
        <w:t xml:space="preserve">. </w:t>
      </w:r>
      <w:r w:rsidR="00B21281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6D3068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6D3068">
        <w:t xml:space="preserve"> 7</w:t>
      </w:r>
      <w:r w:rsidR="001F3096">
        <w:t>/1000, etažno vlasni</w:t>
      </w:r>
      <w:r w:rsidR="00CF76CA">
        <w:t>štvo E-</w:t>
      </w:r>
      <w:r w:rsidR="006D3068">
        <w:t>27</w:t>
      </w:r>
      <w:r w:rsidR="002C5E3E">
        <w:t xml:space="preserve">, </w:t>
      </w:r>
      <w:r w:rsidR="006D3068" w:rsidRPr="006D3068">
        <w:t>Stan, S 1B 3.5. na  3. Katu koji se sastoji od dnevnog boravka, blagovaone, ulaz, kuhinje, sobe, garderobe, kupaonice, ukupne netto korisne površine 49,57 m2, s pripatkom: balkonom netto korisne površine 3,66 m2 u elaboratu etažiranja- diobe označen  crvenom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B21281">
        <w:t>2</w:t>
      </w:r>
      <w:r w:rsidR="00814557" w:rsidRPr="006F1FF1">
        <w:t xml:space="preserve">. </w:t>
      </w:r>
      <w:r w:rsidR="00B21281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E2270F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E2270F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2270F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92AB3">
      <w:t>7</w:t>
    </w:r>
    <w:r w:rsidR="00B21281">
      <w:t>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352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3068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1281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3D1A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2270F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7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7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St-5/2018-71</izvorni_sadrzaj>
    <derivirana_varijabla naziv="DomainObject.PredzadnjaOdlukaIzPredmeta.Oznaka_1">St-5/2018-71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14BBB-FC6B-4229-AE6B-68A1DB98C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2521</properties:Characters>
  <properties:Lines>78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2018-10-25T12:42:00Z</dcterms:created>
  <dc:creator>Srđan Gavranić</dc:creator>
  <cp:lastModifiedBy>Ante Rubelj</cp:lastModifiedBy>
  <cp:lastPrinted>2018-11-06T09:53:00Z</cp:lastPrinted>
  <dcterms:modified xmlns:xsi="http://www.w3.org/2001/XMLSchema-instance" xsi:type="dcterms:W3CDTF">2018-11-06T09:53:00Z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E-27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